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50D" w:rsidRDefault="004258BF">
      <w:pPr>
        <w:pStyle w:val="CRCoverPage"/>
        <w:tabs>
          <w:tab w:val="right" w:pos="9639"/>
        </w:tabs>
        <w:spacing w:after="0"/>
        <w:rPr>
          <w:b/>
          <w:i/>
          <w:sz w:val="28"/>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0634AE">
        <w:rPr>
          <w:b/>
          <w:sz w:val="24"/>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010BAF">
        <w:rPr>
          <w:b/>
          <w:i/>
          <w:sz w:val="28"/>
        </w:rPr>
        <w:t>3</w:t>
      </w:r>
      <w:r w:rsidR="00E92CA6">
        <w:rPr>
          <w:b/>
          <w:i/>
          <w:sz w:val="28"/>
        </w:rPr>
        <w:t>19602</w:t>
      </w:r>
      <w:r>
        <w:rPr>
          <w:b/>
          <w:i/>
          <w:sz w:val="28"/>
        </w:rPr>
        <w:fldChar w:fldCharType="end"/>
      </w:r>
    </w:p>
    <w:p w:rsidR="00FD250D" w:rsidRDefault="004258BF">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0634AE">
        <w:rPr>
          <w:b/>
          <w:sz w:val="24"/>
        </w:rPr>
        <w:t>Chicago</w:t>
      </w:r>
      <w:r w:rsidR="00E055BE">
        <w:rPr>
          <w:b/>
          <w:sz w:val="24"/>
        </w:rPr>
        <w:t xml:space="preserve">, </w:t>
      </w:r>
      <w:r w:rsidR="000634AE">
        <w:rPr>
          <w:b/>
          <w:sz w:val="24"/>
        </w:rPr>
        <w:t>US</w:t>
      </w:r>
      <w:r>
        <w:rPr>
          <w:b/>
          <w:sz w:val="24"/>
        </w:rPr>
        <w:fldChar w:fldCharType="end"/>
      </w:r>
      <w:r>
        <w:rPr>
          <w:b/>
          <w:sz w:val="24"/>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sidR="000634AE">
        <w:rPr>
          <w:b/>
          <w:sz w:val="24"/>
          <w:lang w:eastAsia="zh-CN"/>
        </w:rPr>
        <w:t>November</w:t>
      </w:r>
      <w:r w:rsidR="009A2070">
        <w:rPr>
          <w:b/>
          <w:sz w:val="24"/>
          <w:lang w:eastAsia="zh-CN"/>
        </w:rPr>
        <w:t xml:space="preserve"> </w:t>
      </w:r>
      <w:r w:rsidR="000634AE">
        <w:rPr>
          <w:b/>
          <w:sz w:val="24"/>
          <w:lang w:eastAsia="zh-CN"/>
        </w:rPr>
        <w:t>13</w:t>
      </w:r>
      <w:r>
        <w:rPr>
          <w:b/>
          <w:sz w:val="24"/>
        </w:rPr>
        <w:fldChar w:fldCharType="end"/>
      </w:r>
      <w:r>
        <w:rPr>
          <w:b/>
          <w:sz w:val="24"/>
        </w:rPr>
        <w:t xml:space="preserve"> </w:t>
      </w:r>
      <w:r w:rsidR="00010BAF">
        <w:rPr>
          <w:b/>
          <w:sz w:val="24"/>
        </w:rPr>
        <w:t>–</w:t>
      </w:r>
      <w:r>
        <w:rPr>
          <w:b/>
          <w:sz w:val="24"/>
        </w:rPr>
        <w:t xml:space="preserve"> </w:t>
      </w:r>
      <w:r>
        <w:rPr>
          <w:b/>
          <w:sz w:val="24"/>
        </w:rPr>
        <w:fldChar w:fldCharType="begin"/>
      </w:r>
      <w:r>
        <w:rPr>
          <w:b/>
          <w:sz w:val="24"/>
        </w:rPr>
        <w:instrText xml:space="preserve"> DOCPROPERTY  EndDate  \* MERGEFORMAT </w:instrText>
      </w:r>
      <w:r>
        <w:rPr>
          <w:b/>
          <w:sz w:val="24"/>
        </w:rPr>
        <w:fldChar w:fldCharType="separate"/>
      </w:r>
      <w:r w:rsidR="001D0F31">
        <w:rPr>
          <w:b/>
          <w:sz w:val="24"/>
        </w:rPr>
        <w:t>1</w:t>
      </w:r>
      <w:r w:rsidR="000634AE">
        <w:rPr>
          <w:b/>
          <w:sz w:val="24"/>
        </w:rPr>
        <w:t>7</w:t>
      </w:r>
      <w:r>
        <w:rPr>
          <w:b/>
          <w:sz w:val="24"/>
        </w:rPr>
        <w:t>, 202</w:t>
      </w:r>
      <w:r w:rsidR="00010BAF">
        <w:rPr>
          <w:b/>
          <w:sz w:val="24"/>
        </w:rPr>
        <w:t>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250D">
        <w:tc>
          <w:tcPr>
            <w:tcW w:w="9641" w:type="dxa"/>
            <w:gridSpan w:val="9"/>
            <w:tcBorders>
              <w:top w:val="single" w:sz="4" w:space="0" w:color="auto"/>
              <w:left w:val="single" w:sz="4" w:space="0" w:color="auto"/>
              <w:right w:val="single" w:sz="4" w:space="0" w:color="auto"/>
            </w:tcBorders>
          </w:tcPr>
          <w:p w:rsidR="00FD250D" w:rsidRDefault="004258BF">
            <w:pPr>
              <w:pStyle w:val="CRCoverPage"/>
              <w:spacing w:after="0"/>
              <w:jc w:val="right"/>
              <w:rPr>
                <w:i/>
              </w:rPr>
            </w:pPr>
            <w:r>
              <w:rPr>
                <w:i/>
                <w:sz w:val="14"/>
              </w:rPr>
              <w:t>CR-Form-v12.2</w:t>
            </w:r>
          </w:p>
        </w:tc>
      </w:tr>
      <w:tr w:rsidR="00FD250D">
        <w:tc>
          <w:tcPr>
            <w:tcW w:w="9641" w:type="dxa"/>
            <w:gridSpan w:val="9"/>
            <w:tcBorders>
              <w:left w:val="single" w:sz="4" w:space="0" w:color="auto"/>
              <w:right w:val="single" w:sz="4" w:space="0" w:color="auto"/>
            </w:tcBorders>
          </w:tcPr>
          <w:p w:rsidR="00FD250D" w:rsidRDefault="004258BF">
            <w:pPr>
              <w:pStyle w:val="CRCoverPage"/>
              <w:spacing w:after="0"/>
              <w:jc w:val="center"/>
            </w:pPr>
            <w:r>
              <w:rPr>
                <w:b/>
                <w:sz w:val="32"/>
              </w:rPr>
              <w:t>CHANGE REQUEST</w:t>
            </w:r>
          </w:p>
        </w:tc>
      </w:tr>
      <w:tr w:rsidR="00FD250D">
        <w:tc>
          <w:tcPr>
            <w:tcW w:w="9641" w:type="dxa"/>
            <w:gridSpan w:val="9"/>
            <w:tcBorders>
              <w:left w:val="single" w:sz="4" w:space="0" w:color="auto"/>
              <w:right w:val="single" w:sz="4" w:space="0" w:color="auto"/>
            </w:tcBorders>
          </w:tcPr>
          <w:p w:rsidR="00FD250D" w:rsidRDefault="00FD250D">
            <w:pPr>
              <w:pStyle w:val="CRCoverPage"/>
              <w:spacing w:after="0"/>
              <w:rPr>
                <w:sz w:val="8"/>
                <w:szCs w:val="8"/>
              </w:rPr>
            </w:pPr>
          </w:p>
        </w:tc>
      </w:tr>
      <w:tr w:rsidR="00FD250D">
        <w:tc>
          <w:tcPr>
            <w:tcW w:w="142" w:type="dxa"/>
            <w:tcBorders>
              <w:left w:val="single" w:sz="4" w:space="0" w:color="auto"/>
            </w:tcBorders>
          </w:tcPr>
          <w:p w:rsidR="00FD250D" w:rsidRDefault="00FD250D">
            <w:pPr>
              <w:pStyle w:val="CRCoverPage"/>
              <w:spacing w:after="0"/>
              <w:jc w:val="right"/>
            </w:pPr>
          </w:p>
        </w:tc>
        <w:tc>
          <w:tcPr>
            <w:tcW w:w="1559" w:type="dxa"/>
            <w:shd w:val="pct30" w:color="FFFF00" w:fill="auto"/>
          </w:tcPr>
          <w:p w:rsidR="00FD250D" w:rsidRDefault="004258B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38.101-3</w:t>
            </w:r>
            <w:r>
              <w:rPr>
                <w:b/>
                <w:sz w:val="28"/>
              </w:rPr>
              <w:fldChar w:fldCharType="end"/>
            </w:r>
          </w:p>
        </w:tc>
        <w:tc>
          <w:tcPr>
            <w:tcW w:w="709" w:type="dxa"/>
          </w:tcPr>
          <w:p w:rsidR="00FD250D" w:rsidRDefault="004258BF">
            <w:pPr>
              <w:pStyle w:val="CRCoverPage"/>
              <w:spacing w:after="0"/>
              <w:jc w:val="center"/>
            </w:pPr>
            <w:r>
              <w:rPr>
                <w:b/>
                <w:sz w:val="28"/>
              </w:rPr>
              <w:t>CR</w:t>
            </w:r>
          </w:p>
        </w:tc>
        <w:tc>
          <w:tcPr>
            <w:tcW w:w="1276" w:type="dxa"/>
            <w:shd w:val="pct30" w:color="FFFF00" w:fill="auto"/>
          </w:tcPr>
          <w:p w:rsidR="00FD250D" w:rsidRDefault="004258BF" w:rsidP="00E92CA6">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E92CA6">
              <w:rPr>
                <w:b/>
                <w:sz w:val="28"/>
              </w:rPr>
              <w:t>1063</w:t>
            </w:r>
            <w:r>
              <w:rPr>
                <w:b/>
                <w:sz w:val="28"/>
              </w:rPr>
              <w:fldChar w:fldCharType="end"/>
            </w:r>
            <w:r>
              <w:rPr>
                <w:b/>
                <w:sz w:val="28"/>
              </w:rPr>
              <w:fldChar w:fldCharType="end"/>
            </w:r>
            <w:r>
              <w:rPr>
                <w:b/>
                <w:sz w:val="28"/>
              </w:rPr>
              <w:fldChar w:fldCharType="end"/>
            </w:r>
          </w:p>
        </w:tc>
        <w:tc>
          <w:tcPr>
            <w:tcW w:w="709" w:type="dxa"/>
          </w:tcPr>
          <w:p w:rsidR="00FD250D" w:rsidRDefault="004258BF">
            <w:pPr>
              <w:pStyle w:val="CRCoverPage"/>
              <w:tabs>
                <w:tab w:val="right" w:pos="625"/>
              </w:tabs>
              <w:spacing w:after="0"/>
              <w:jc w:val="center"/>
            </w:pPr>
            <w:r>
              <w:rPr>
                <w:b/>
                <w:bCs/>
                <w:sz w:val="28"/>
              </w:rPr>
              <w:t>rev</w:t>
            </w:r>
          </w:p>
        </w:tc>
        <w:tc>
          <w:tcPr>
            <w:tcW w:w="992" w:type="dxa"/>
            <w:shd w:val="pct30" w:color="FFFF00" w:fill="auto"/>
          </w:tcPr>
          <w:p w:rsidR="00FD250D" w:rsidRDefault="004258BF">
            <w:pPr>
              <w:pStyle w:val="CRCoverPage"/>
              <w:spacing w:after="0"/>
              <w:jc w:val="center"/>
              <w:rPr>
                <w:b/>
              </w:rPr>
            </w:pPr>
            <w:r>
              <w:rPr>
                <w:b/>
                <w:sz w:val="28"/>
              </w:rPr>
              <w:t>-</w:t>
            </w:r>
          </w:p>
        </w:tc>
        <w:tc>
          <w:tcPr>
            <w:tcW w:w="2410" w:type="dxa"/>
          </w:tcPr>
          <w:p w:rsidR="00FD250D" w:rsidRDefault="004258BF">
            <w:pPr>
              <w:pStyle w:val="CRCoverPage"/>
              <w:tabs>
                <w:tab w:val="right" w:pos="1825"/>
              </w:tabs>
              <w:spacing w:after="0"/>
              <w:jc w:val="center"/>
            </w:pPr>
            <w:r>
              <w:rPr>
                <w:b/>
                <w:sz w:val="28"/>
                <w:szCs w:val="28"/>
              </w:rPr>
              <w:t>Current version:</w:t>
            </w:r>
          </w:p>
        </w:tc>
        <w:tc>
          <w:tcPr>
            <w:tcW w:w="1701" w:type="dxa"/>
            <w:shd w:val="pct30" w:color="FFFF00" w:fill="auto"/>
          </w:tcPr>
          <w:p w:rsidR="00FD250D" w:rsidRDefault="004258BF" w:rsidP="00E055B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10BAF">
              <w:rPr>
                <w:b/>
                <w:sz w:val="28"/>
              </w:rPr>
              <w:t>8.</w:t>
            </w:r>
            <w:r w:rsidR="000A7999">
              <w:rPr>
                <w:b/>
                <w:sz w:val="28"/>
              </w:rPr>
              <w:t>3</w:t>
            </w:r>
            <w:r>
              <w:rPr>
                <w:b/>
                <w:sz w:val="28"/>
              </w:rPr>
              <w:t>.0</w:t>
            </w:r>
            <w:r>
              <w:rPr>
                <w:b/>
                <w:sz w:val="28"/>
              </w:rPr>
              <w:fldChar w:fldCharType="end"/>
            </w:r>
          </w:p>
        </w:tc>
        <w:tc>
          <w:tcPr>
            <w:tcW w:w="143" w:type="dxa"/>
            <w:tcBorders>
              <w:right w:val="single" w:sz="4" w:space="0" w:color="auto"/>
            </w:tcBorders>
          </w:tcPr>
          <w:p w:rsidR="00FD250D" w:rsidRDefault="00FD250D">
            <w:pPr>
              <w:pStyle w:val="CRCoverPage"/>
              <w:spacing w:after="0"/>
            </w:pPr>
          </w:p>
        </w:tc>
      </w:tr>
      <w:tr w:rsidR="00FD250D">
        <w:tc>
          <w:tcPr>
            <w:tcW w:w="9641" w:type="dxa"/>
            <w:gridSpan w:val="9"/>
            <w:tcBorders>
              <w:left w:val="single" w:sz="4" w:space="0" w:color="auto"/>
              <w:right w:val="single" w:sz="4" w:space="0" w:color="auto"/>
            </w:tcBorders>
          </w:tcPr>
          <w:p w:rsidR="00FD250D" w:rsidRDefault="00FD250D">
            <w:pPr>
              <w:pStyle w:val="CRCoverPage"/>
              <w:spacing w:after="0"/>
            </w:pPr>
          </w:p>
        </w:tc>
      </w:tr>
      <w:tr w:rsidR="00FD250D">
        <w:tc>
          <w:tcPr>
            <w:tcW w:w="9641" w:type="dxa"/>
            <w:gridSpan w:val="9"/>
            <w:tcBorders>
              <w:top w:val="single" w:sz="4" w:space="0" w:color="auto"/>
            </w:tcBorders>
          </w:tcPr>
          <w:p w:rsidR="00FD250D" w:rsidRDefault="004258BF">
            <w:pPr>
              <w:pStyle w:val="CRCoverPage"/>
              <w:spacing w:after="0"/>
              <w:jc w:val="center"/>
              <w:rPr>
                <w:rFonts w:cs="Arial"/>
                <w:i/>
              </w:rPr>
            </w:pPr>
            <w:r>
              <w:rPr>
                <w:rFonts w:cs="Arial"/>
                <w:i/>
              </w:rPr>
              <w:t xml:space="preserve">For </w:t>
            </w:r>
            <w:hyperlink r:id="rId10" w:anchor="_blank" w:history="1">
              <w:r>
                <w:rPr>
                  <w:rStyle w:val="aff6"/>
                  <w:rFonts w:cs="Arial"/>
                  <w:b/>
                  <w:i/>
                  <w:color w:val="FF0000"/>
                </w:rPr>
                <w:t>HE</w:t>
              </w:r>
              <w:bookmarkStart w:id="0" w:name="_Hlt497126619"/>
              <w:r>
                <w:rPr>
                  <w:rStyle w:val="aff6"/>
                  <w:rFonts w:cs="Arial"/>
                  <w:b/>
                  <w:i/>
                  <w:color w:val="FF0000"/>
                </w:rPr>
                <w:t>L</w:t>
              </w:r>
              <w:bookmarkEnd w:id="0"/>
              <w:r>
                <w:rPr>
                  <w:rStyle w:val="a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6"/>
                  <w:rFonts w:cs="Arial"/>
                  <w:i/>
                </w:rPr>
                <w:t>http://www.3gpp.org/Change-Requests</w:t>
              </w:r>
            </w:hyperlink>
            <w:r>
              <w:rPr>
                <w:rFonts w:cs="Arial"/>
                <w:i/>
              </w:rPr>
              <w:t>.</w:t>
            </w:r>
            <w:bookmarkStart w:id="1" w:name="_GoBack"/>
            <w:bookmarkEnd w:id="1"/>
          </w:p>
        </w:tc>
      </w:tr>
      <w:tr w:rsidR="00FD250D">
        <w:tc>
          <w:tcPr>
            <w:tcW w:w="9641" w:type="dxa"/>
            <w:gridSpan w:val="9"/>
          </w:tcPr>
          <w:p w:rsidR="00FD250D" w:rsidRDefault="00FD250D">
            <w:pPr>
              <w:pStyle w:val="CRCoverPage"/>
              <w:spacing w:after="0"/>
              <w:rPr>
                <w:sz w:val="8"/>
                <w:szCs w:val="8"/>
              </w:rPr>
            </w:pPr>
          </w:p>
        </w:tc>
      </w:tr>
    </w:tbl>
    <w:p w:rsidR="00FD250D" w:rsidRDefault="00FD25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250D">
        <w:tc>
          <w:tcPr>
            <w:tcW w:w="2835" w:type="dxa"/>
          </w:tcPr>
          <w:p w:rsidR="00FD250D" w:rsidRDefault="004258BF">
            <w:pPr>
              <w:pStyle w:val="CRCoverPage"/>
              <w:tabs>
                <w:tab w:val="right" w:pos="2751"/>
              </w:tabs>
              <w:spacing w:after="0"/>
              <w:rPr>
                <w:b/>
                <w:i/>
              </w:rPr>
            </w:pPr>
            <w:r>
              <w:rPr>
                <w:b/>
                <w:i/>
              </w:rPr>
              <w:t>Proposed change affects:</w:t>
            </w:r>
          </w:p>
        </w:tc>
        <w:tc>
          <w:tcPr>
            <w:tcW w:w="1418" w:type="dxa"/>
          </w:tcPr>
          <w:p w:rsidR="00FD250D" w:rsidRDefault="004258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250D" w:rsidRDefault="00FD250D">
            <w:pPr>
              <w:pStyle w:val="CRCoverPage"/>
              <w:spacing w:after="0"/>
              <w:jc w:val="center"/>
              <w:rPr>
                <w:b/>
                <w:caps/>
              </w:rPr>
            </w:pPr>
          </w:p>
        </w:tc>
        <w:tc>
          <w:tcPr>
            <w:tcW w:w="709" w:type="dxa"/>
            <w:tcBorders>
              <w:left w:val="single" w:sz="4" w:space="0" w:color="auto"/>
            </w:tcBorders>
          </w:tcPr>
          <w:p w:rsidR="00FD250D" w:rsidRDefault="004258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250D" w:rsidRDefault="004258BF">
            <w:pPr>
              <w:pStyle w:val="CRCoverPage"/>
              <w:spacing w:after="0"/>
              <w:jc w:val="center"/>
              <w:rPr>
                <w:b/>
                <w:caps/>
              </w:rPr>
            </w:pPr>
            <w:r>
              <w:rPr>
                <w:rFonts w:hint="eastAsia"/>
                <w:b/>
                <w:caps/>
                <w:lang w:eastAsia="zh-CN"/>
              </w:rPr>
              <w:t>X</w:t>
            </w:r>
          </w:p>
        </w:tc>
        <w:tc>
          <w:tcPr>
            <w:tcW w:w="2126" w:type="dxa"/>
          </w:tcPr>
          <w:p w:rsidR="00FD250D" w:rsidRDefault="004258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250D" w:rsidRDefault="00FD250D">
            <w:pPr>
              <w:pStyle w:val="CRCoverPage"/>
              <w:spacing w:after="0"/>
              <w:jc w:val="center"/>
              <w:rPr>
                <w:b/>
                <w:caps/>
              </w:rPr>
            </w:pPr>
          </w:p>
        </w:tc>
        <w:tc>
          <w:tcPr>
            <w:tcW w:w="1418" w:type="dxa"/>
            <w:tcBorders>
              <w:left w:val="nil"/>
            </w:tcBorders>
          </w:tcPr>
          <w:p w:rsidR="00FD250D" w:rsidRDefault="004258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250D" w:rsidRDefault="00FD250D">
            <w:pPr>
              <w:pStyle w:val="CRCoverPage"/>
              <w:spacing w:after="0"/>
              <w:jc w:val="center"/>
              <w:rPr>
                <w:b/>
                <w:bCs/>
                <w:caps/>
              </w:rPr>
            </w:pPr>
          </w:p>
        </w:tc>
      </w:tr>
    </w:tbl>
    <w:p w:rsidR="00FD250D" w:rsidRDefault="00FD25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250D">
        <w:tc>
          <w:tcPr>
            <w:tcW w:w="9640" w:type="dxa"/>
            <w:gridSpan w:val="11"/>
          </w:tcPr>
          <w:p w:rsidR="00FD250D" w:rsidRDefault="00FD250D">
            <w:pPr>
              <w:pStyle w:val="CRCoverPage"/>
              <w:spacing w:after="0"/>
              <w:rPr>
                <w:sz w:val="8"/>
                <w:szCs w:val="8"/>
              </w:rPr>
            </w:pPr>
          </w:p>
        </w:tc>
      </w:tr>
      <w:tr w:rsidR="00FD250D">
        <w:tc>
          <w:tcPr>
            <w:tcW w:w="1843" w:type="dxa"/>
            <w:tcBorders>
              <w:top w:val="single" w:sz="4" w:space="0" w:color="auto"/>
              <w:left w:val="single" w:sz="4" w:space="0" w:color="auto"/>
            </w:tcBorders>
          </w:tcPr>
          <w:p w:rsidR="00FD250D" w:rsidRDefault="004258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D250D" w:rsidRDefault="004258BF" w:rsidP="00DC5336">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0634AE">
              <w:rPr>
                <w:lang w:eastAsia="zh-CN"/>
              </w:rPr>
              <w:t>B</w:t>
            </w:r>
            <w:r>
              <w:rPr>
                <w:lang w:eastAsia="zh-CN"/>
              </w:rPr>
              <w:t>ig</w:t>
            </w:r>
            <w:r w:rsidR="008F0747">
              <w:rPr>
                <w:lang w:eastAsia="zh-CN"/>
              </w:rPr>
              <w:t xml:space="preserve"> </w:t>
            </w:r>
            <w:r>
              <w:rPr>
                <w:lang w:eastAsia="zh-CN"/>
              </w:rPr>
              <w:t>CR to reflect the completed NR inter-band CA DC combinations for 3 bands DL with up to 2 bands UL into TS 38.101-3</w:t>
            </w:r>
            <w:r>
              <w:rPr>
                <w:lang w:eastAsia="zh-CN"/>
              </w:rPr>
              <w:fldChar w:fldCharType="end"/>
            </w:r>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7797" w:type="dxa"/>
            <w:gridSpan w:val="10"/>
            <w:tcBorders>
              <w:right w:val="single" w:sz="4" w:space="0" w:color="auto"/>
            </w:tcBorders>
          </w:tcPr>
          <w:p w:rsidR="00FD250D" w:rsidRDefault="00FD250D">
            <w:pPr>
              <w:pStyle w:val="CRCoverPage"/>
              <w:spacing w:after="0"/>
              <w:rPr>
                <w:sz w:val="8"/>
                <w:szCs w:val="8"/>
              </w:rPr>
            </w:pPr>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D250D" w:rsidRDefault="007C2331">
            <w:pPr>
              <w:pStyle w:val="CRCoverPage"/>
              <w:spacing w:after="0"/>
              <w:ind w:left="100"/>
            </w:pPr>
            <w:fldSimple w:instr=" DOCPROPERTY  SourceIfWg  \* MERGEFORMAT ">
              <w:r w:rsidR="004258BF">
                <w:t>ZTE Corporation</w:t>
              </w:r>
            </w:fldSimple>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D250D" w:rsidRDefault="007C2331">
            <w:pPr>
              <w:pStyle w:val="CRCoverPage"/>
              <w:spacing w:after="0"/>
              <w:ind w:left="100"/>
            </w:pPr>
            <w:fldSimple w:instr=" DOCPROPERTY  SourceIfTsg  \* MERGEFORMAT ">
              <w:r w:rsidR="004258BF">
                <w:t>R4</w:t>
              </w:r>
            </w:fldSimple>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7797" w:type="dxa"/>
            <w:gridSpan w:val="10"/>
            <w:tcBorders>
              <w:right w:val="single" w:sz="4" w:space="0" w:color="auto"/>
            </w:tcBorders>
          </w:tcPr>
          <w:p w:rsidR="00FD250D" w:rsidRDefault="00FD250D">
            <w:pPr>
              <w:pStyle w:val="CRCoverPage"/>
              <w:spacing w:after="0"/>
              <w:rPr>
                <w:sz w:val="8"/>
                <w:szCs w:val="8"/>
              </w:rPr>
            </w:pPr>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Work item code:</w:t>
            </w:r>
          </w:p>
        </w:tc>
        <w:tc>
          <w:tcPr>
            <w:tcW w:w="3686" w:type="dxa"/>
            <w:gridSpan w:val="5"/>
            <w:shd w:val="pct30" w:color="FFFF00" w:fill="auto"/>
          </w:tcPr>
          <w:p w:rsidR="00FD250D" w:rsidRDefault="007C2331">
            <w:pPr>
              <w:pStyle w:val="CRCoverPage"/>
              <w:spacing w:after="0"/>
              <w:ind w:left="100"/>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4258BF">
                          <w:t>NR_CADC_R18_3BDL_xBUL-Core</w:t>
                        </w:r>
                      </w:fldSimple>
                    </w:fldSimple>
                  </w:fldSimple>
                </w:fldSimple>
              </w:fldSimple>
            </w:fldSimple>
          </w:p>
        </w:tc>
        <w:tc>
          <w:tcPr>
            <w:tcW w:w="567" w:type="dxa"/>
            <w:tcBorders>
              <w:left w:val="nil"/>
            </w:tcBorders>
          </w:tcPr>
          <w:p w:rsidR="00FD250D" w:rsidRDefault="00FD250D">
            <w:pPr>
              <w:pStyle w:val="CRCoverPage"/>
              <w:spacing w:after="0"/>
              <w:ind w:right="100"/>
            </w:pPr>
          </w:p>
        </w:tc>
        <w:tc>
          <w:tcPr>
            <w:tcW w:w="1417" w:type="dxa"/>
            <w:gridSpan w:val="3"/>
            <w:tcBorders>
              <w:left w:val="nil"/>
            </w:tcBorders>
          </w:tcPr>
          <w:p w:rsidR="00FD250D" w:rsidRDefault="004258BF">
            <w:pPr>
              <w:pStyle w:val="CRCoverPage"/>
              <w:spacing w:after="0"/>
              <w:jc w:val="right"/>
            </w:pPr>
            <w:r>
              <w:rPr>
                <w:b/>
                <w:i/>
              </w:rPr>
              <w:t>Date:</w:t>
            </w:r>
          </w:p>
        </w:tc>
        <w:tc>
          <w:tcPr>
            <w:tcW w:w="2127" w:type="dxa"/>
            <w:tcBorders>
              <w:right w:val="single" w:sz="4" w:space="0" w:color="auto"/>
            </w:tcBorders>
            <w:shd w:val="pct30" w:color="FFFF00" w:fill="auto"/>
          </w:tcPr>
          <w:p w:rsidR="00FD250D" w:rsidRDefault="007C2331" w:rsidP="000634AE">
            <w:pPr>
              <w:pStyle w:val="CRCoverPage"/>
              <w:spacing w:after="0"/>
              <w:ind w:left="100"/>
            </w:pPr>
            <w:fldSimple w:instr=" DOCPROPERTY  ResDate  \* MERGEFORMAT ">
              <w:r w:rsidR="004258BF">
                <w:t>202</w:t>
              </w:r>
              <w:r w:rsidR="00010BAF">
                <w:t>3</w:t>
              </w:r>
              <w:r w:rsidR="004258BF">
                <w:t>-</w:t>
              </w:r>
              <w:r w:rsidR="001D0F31">
                <w:t>10</w:t>
              </w:r>
              <w:r w:rsidR="004258BF">
                <w:t>-</w:t>
              </w:r>
              <w:r w:rsidR="000634AE">
                <w:t>21</w:t>
              </w:r>
            </w:fldSimple>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1986" w:type="dxa"/>
            <w:gridSpan w:val="4"/>
          </w:tcPr>
          <w:p w:rsidR="00FD250D" w:rsidRDefault="00FD250D">
            <w:pPr>
              <w:pStyle w:val="CRCoverPage"/>
              <w:spacing w:after="0"/>
              <w:rPr>
                <w:sz w:val="8"/>
                <w:szCs w:val="8"/>
              </w:rPr>
            </w:pPr>
          </w:p>
        </w:tc>
        <w:tc>
          <w:tcPr>
            <w:tcW w:w="2267" w:type="dxa"/>
            <w:gridSpan w:val="2"/>
          </w:tcPr>
          <w:p w:rsidR="00FD250D" w:rsidRDefault="00FD250D">
            <w:pPr>
              <w:pStyle w:val="CRCoverPage"/>
              <w:spacing w:after="0"/>
              <w:rPr>
                <w:sz w:val="8"/>
                <w:szCs w:val="8"/>
              </w:rPr>
            </w:pPr>
          </w:p>
        </w:tc>
        <w:tc>
          <w:tcPr>
            <w:tcW w:w="1417" w:type="dxa"/>
            <w:gridSpan w:val="3"/>
          </w:tcPr>
          <w:p w:rsidR="00FD250D" w:rsidRDefault="00FD250D">
            <w:pPr>
              <w:pStyle w:val="CRCoverPage"/>
              <w:spacing w:after="0"/>
              <w:rPr>
                <w:sz w:val="8"/>
                <w:szCs w:val="8"/>
              </w:rPr>
            </w:pPr>
          </w:p>
        </w:tc>
        <w:tc>
          <w:tcPr>
            <w:tcW w:w="2127" w:type="dxa"/>
            <w:tcBorders>
              <w:right w:val="single" w:sz="4" w:space="0" w:color="auto"/>
            </w:tcBorders>
          </w:tcPr>
          <w:p w:rsidR="00FD250D" w:rsidRDefault="00FD250D">
            <w:pPr>
              <w:pStyle w:val="CRCoverPage"/>
              <w:spacing w:after="0"/>
              <w:rPr>
                <w:sz w:val="8"/>
                <w:szCs w:val="8"/>
              </w:rPr>
            </w:pPr>
          </w:p>
        </w:tc>
      </w:tr>
      <w:tr w:rsidR="00FD250D">
        <w:trPr>
          <w:cantSplit/>
        </w:trPr>
        <w:tc>
          <w:tcPr>
            <w:tcW w:w="1843" w:type="dxa"/>
            <w:tcBorders>
              <w:left w:val="single" w:sz="4" w:space="0" w:color="auto"/>
            </w:tcBorders>
          </w:tcPr>
          <w:p w:rsidR="00FD250D" w:rsidRDefault="004258BF">
            <w:pPr>
              <w:pStyle w:val="CRCoverPage"/>
              <w:tabs>
                <w:tab w:val="right" w:pos="1759"/>
              </w:tabs>
              <w:spacing w:after="0"/>
              <w:rPr>
                <w:b/>
                <w:i/>
              </w:rPr>
            </w:pPr>
            <w:r>
              <w:rPr>
                <w:b/>
                <w:i/>
              </w:rPr>
              <w:t>Category:</w:t>
            </w:r>
          </w:p>
        </w:tc>
        <w:tc>
          <w:tcPr>
            <w:tcW w:w="851" w:type="dxa"/>
            <w:shd w:val="pct30" w:color="FFFF00" w:fill="auto"/>
          </w:tcPr>
          <w:p w:rsidR="00FD250D" w:rsidRDefault="004258BF">
            <w:pPr>
              <w:pStyle w:val="CRCoverPage"/>
              <w:spacing w:after="0"/>
              <w:ind w:left="100" w:right="-609"/>
              <w:rPr>
                <w:b/>
              </w:rPr>
            </w:pPr>
            <w:r>
              <w:rPr>
                <w:b/>
              </w:rPr>
              <w:t>B</w:t>
            </w:r>
          </w:p>
        </w:tc>
        <w:tc>
          <w:tcPr>
            <w:tcW w:w="3402" w:type="dxa"/>
            <w:gridSpan w:val="5"/>
            <w:tcBorders>
              <w:left w:val="nil"/>
            </w:tcBorders>
          </w:tcPr>
          <w:p w:rsidR="00FD250D" w:rsidRDefault="00FD250D">
            <w:pPr>
              <w:pStyle w:val="CRCoverPage"/>
              <w:spacing w:after="0"/>
            </w:pPr>
          </w:p>
        </w:tc>
        <w:tc>
          <w:tcPr>
            <w:tcW w:w="1417" w:type="dxa"/>
            <w:gridSpan w:val="3"/>
            <w:tcBorders>
              <w:left w:val="nil"/>
            </w:tcBorders>
          </w:tcPr>
          <w:p w:rsidR="00FD250D" w:rsidRDefault="004258BF">
            <w:pPr>
              <w:pStyle w:val="CRCoverPage"/>
              <w:spacing w:after="0"/>
              <w:jc w:val="right"/>
              <w:rPr>
                <w:b/>
                <w:i/>
              </w:rPr>
            </w:pPr>
            <w:r>
              <w:rPr>
                <w:b/>
                <w:i/>
              </w:rPr>
              <w:t>Release:</w:t>
            </w:r>
          </w:p>
        </w:tc>
        <w:tc>
          <w:tcPr>
            <w:tcW w:w="2127" w:type="dxa"/>
            <w:tcBorders>
              <w:right w:val="single" w:sz="4" w:space="0" w:color="auto"/>
            </w:tcBorders>
            <w:shd w:val="pct30" w:color="FFFF00" w:fill="auto"/>
          </w:tcPr>
          <w:p w:rsidR="00FD250D" w:rsidRDefault="007C2331">
            <w:pPr>
              <w:pStyle w:val="CRCoverPage"/>
              <w:spacing w:after="0"/>
              <w:ind w:left="100"/>
            </w:pPr>
            <w:fldSimple w:instr=" DOCPROPERTY  Release  \* MERGEFORMAT ">
              <w:r w:rsidR="004258BF">
                <w:t>Rel-18</w:t>
              </w:r>
            </w:fldSimple>
          </w:p>
        </w:tc>
      </w:tr>
      <w:tr w:rsidR="00FD250D">
        <w:tc>
          <w:tcPr>
            <w:tcW w:w="1843" w:type="dxa"/>
            <w:tcBorders>
              <w:left w:val="single" w:sz="4" w:space="0" w:color="auto"/>
              <w:bottom w:val="single" w:sz="4" w:space="0" w:color="auto"/>
            </w:tcBorders>
          </w:tcPr>
          <w:p w:rsidR="00FD250D" w:rsidRDefault="00FD250D">
            <w:pPr>
              <w:pStyle w:val="CRCoverPage"/>
              <w:spacing w:after="0"/>
              <w:rPr>
                <w:b/>
                <w:i/>
              </w:rPr>
            </w:pPr>
          </w:p>
        </w:tc>
        <w:tc>
          <w:tcPr>
            <w:tcW w:w="4677" w:type="dxa"/>
            <w:gridSpan w:val="8"/>
            <w:tcBorders>
              <w:bottom w:val="single" w:sz="4" w:space="0" w:color="auto"/>
            </w:tcBorders>
          </w:tcPr>
          <w:p w:rsidR="00FD250D" w:rsidRDefault="004258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D250D" w:rsidRDefault="004258BF">
            <w:pPr>
              <w:pStyle w:val="CRCoverPage"/>
            </w:pPr>
            <w:r>
              <w:rPr>
                <w:sz w:val="18"/>
              </w:rPr>
              <w:t>Detailed explanations of the above categories can</w:t>
            </w:r>
            <w:r>
              <w:rPr>
                <w:sz w:val="18"/>
              </w:rPr>
              <w:br/>
              <w:t xml:space="preserve">be found in 3GPP </w:t>
            </w:r>
            <w:hyperlink r:id="rId12" w:history="1">
              <w:r>
                <w:rPr>
                  <w:rStyle w:val="aff6"/>
                  <w:sz w:val="18"/>
                </w:rPr>
                <w:t>TR 21.900</w:t>
              </w:r>
            </w:hyperlink>
            <w:r>
              <w:rPr>
                <w:sz w:val="18"/>
              </w:rPr>
              <w:t>.</w:t>
            </w:r>
          </w:p>
        </w:tc>
        <w:tc>
          <w:tcPr>
            <w:tcW w:w="3120" w:type="dxa"/>
            <w:gridSpan w:val="2"/>
            <w:tcBorders>
              <w:bottom w:val="single" w:sz="4" w:space="0" w:color="auto"/>
              <w:right w:val="single" w:sz="4" w:space="0" w:color="auto"/>
            </w:tcBorders>
          </w:tcPr>
          <w:p w:rsidR="00FD250D" w:rsidRDefault="004258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250D">
        <w:tc>
          <w:tcPr>
            <w:tcW w:w="1843" w:type="dxa"/>
          </w:tcPr>
          <w:p w:rsidR="00FD250D" w:rsidRDefault="00FD250D">
            <w:pPr>
              <w:pStyle w:val="CRCoverPage"/>
              <w:spacing w:after="0"/>
              <w:rPr>
                <w:b/>
                <w:i/>
                <w:sz w:val="8"/>
                <w:szCs w:val="8"/>
              </w:rPr>
            </w:pPr>
          </w:p>
        </w:tc>
        <w:tc>
          <w:tcPr>
            <w:tcW w:w="7797" w:type="dxa"/>
            <w:gridSpan w:val="10"/>
          </w:tcPr>
          <w:p w:rsidR="00FD250D" w:rsidRDefault="00FD250D">
            <w:pPr>
              <w:pStyle w:val="CRCoverPage"/>
              <w:spacing w:after="0"/>
              <w:rPr>
                <w:sz w:val="8"/>
                <w:szCs w:val="8"/>
              </w:rPr>
            </w:pPr>
          </w:p>
        </w:tc>
      </w:tr>
      <w:tr w:rsidR="00FD250D">
        <w:tc>
          <w:tcPr>
            <w:tcW w:w="2694" w:type="dxa"/>
            <w:gridSpan w:val="2"/>
            <w:tcBorders>
              <w:top w:val="single" w:sz="4" w:space="0" w:color="auto"/>
              <w:left w:val="single" w:sz="4" w:space="0" w:color="auto"/>
            </w:tcBorders>
          </w:tcPr>
          <w:p w:rsidR="00FD250D" w:rsidRDefault="004258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D250D" w:rsidRDefault="004258BF" w:rsidP="009A2070">
            <w:pPr>
              <w:pStyle w:val="CRCoverPage"/>
              <w:spacing w:after="0"/>
              <w:ind w:left="100"/>
              <w:rPr>
                <w:lang w:eastAsia="zh-CN"/>
              </w:rPr>
            </w:pPr>
            <w:r>
              <w:rPr>
                <w:rFonts w:hint="eastAsia"/>
                <w:lang w:val="en-US" w:eastAsia="zh-CN"/>
              </w:rPr>
              <w:t xml:space="preserve">Completed inter-band CA combinations for 3DL with </w:t>
            </w:r>
            <w:r>
              <w:rPr>
                <w:lang w:val="en-US" w:eastAsia="zh-CN"/>
              </w:rPr>
              <w:t xml:space="preserve">up to </w:t>
            </w:r>
            <w:r>
              <w:rPr>
                <w:rFonts w:hint="eastAsia"/>
                <w:lang w:val="en-US" w:eastAsia="zh-CN"/>
              </w:rPr>
              <w:t>2 bands UL are introduced into TS 38.101-3 from RAN4#10</w:t>
            </w:r>
            <w:r w:rsidR="009A2070">
              <w:rPr>
                <w:lang w:val="en-US" w:eastAsia="zh-CN"/>
              </w:rPr>
              <w:t>8</w:t>
            </w:r>
            <w:r w:rsidR="001D0F31">
              <w:rPr>
                <w:lang w:val="en-US" w:eastAsia="zh-CN"/>
              </w:rPr>
              <w:t>bis</w:t>
            </w:r>
            <w:r>
              <w:rPr>
                <w:rFonts w:hint="eastAsia"/>
                <w:lang w:val="en-US" w:eastAsia="zh-CN"/>
              </w:rPr>
              <w:t xml:space="preserve"> meeting</w:t>
            </w:r>
            <w:r>
              <w:rPr>
                <w:lang w:eastAsia="zh-CN"/>
              </w:rPr>
              <w:t>.</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tcBorders>
          </w:tcPr>
          <w:p w:rsidR="00FD250D" w:rsidRDefault="004258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055BE" w:rsidRDefault="00E055BE" w:rsidP="00E055BE">
            <w:pPr>
              <w:pStyle w:val="CRCoverPage"/>
              <w:spacing w:after="0"/>
              <w:ind w:left="100"/>
              <w:rPr>
                <w:lang w:eastAsia="zh-CN"/>
              </w:rPr>
            </w:pPr>
            <w:r>
              <w:rPr>
                <w:rFonts w:hint="eastAsia"/>
                <w:lang w:val="en-US" w:eastAsia="zh-CN"/>
              </w:rPr>
              <w:t xml:space="preserve">The following approved contributions of inter-band CA </w:t>
            </w:r>
            <w:r>
              <w:rPr>
                <w:rFonts w:hint="eastAsia"/>
              </w:rPr>
              <w:t xml:space="preserve">for 3 bands DL with </w:t>
            </w:r>
            <w:r>
              <w:t xml:space="preserve">up to </w:t>
            </w:r>
            <w:r>
              <w:rPr>
                <w:rFonts w:hint="eastAsia"/>
              </w:rPr>
              <w:t>2 bands UL</w:t>
            </w:r>
            <w:r>
              <w:rPr>
                <w:rFonts w:hint="eastAsia"/>
                <w:lang w:val="en-US" w:eastAsia="zh-CN"/>
              </w:rPr>
              <w:t xml:space="preserve"> are added from RAN4 #10</w:t>
            </w:r>
            <w:r w:rsidR="009A2070">
              <w:rPr>
                <w:lang w:val="en-US" w:eastAsia="zh-CN"/>
              </w:rPr>
              <w:t>8</w:t>
            </w:r>
            <w:r w:rsidR="001D0F31">
              <w:rPr>
                <w:lang w:val="en-US" w:eastAsia="zh-CN"/>
              </w:rPr>
              <w:t>bis</w:t>
            </w:r>
            <w:r>
              <w:rPr>
                <w:lang w:eastAsia="zh-CN"/>
              </w:rPr>
              <w:t>.</w:t>
            </w:r>
          </w:p>
          <w:p w:rsidR="000C5BDA" w:rsidRPr="008F35BA" w:rsidRDefault="001D0F31" w:rsidP="001D0F31">
            <w:pPr>
              <w:pStyle w:val="CRCoverPage"/>
              <w:numPr>
                <w:ilvl w:val="0"/>
                <w:numId w:val="29"/>
              </w:numPr>
              <w:spacing w:after="0"/>
              <w:ind w:hanging="254"/>
              <w:rPr>
                <w:lang w:eastAsia="zh-CN"/>
              </w:rPr>
            </w:pPr>
            <w:r w:rsidRPr="001D0F31">
              <w:rPr>
                <w:lang w:val="en-US" w:eastAsia="zh-CN"/>
              </w:rPr>
              <w:t>R4-2315958</w:t>
            </w:r>
            <w:r>
              <w:rPr>
                <w:lang w:val="en-US" w:eastAsia="zh-CN"/>
              </w:rPr>
              <w:t>,</w:t>
            </w:r>
            <w:r w:rsidRPr="001D0F31">
              <w:rPr>
                <w:lang w:val="en-US" w:eastAsia="zh-CN"/>
              </w:rPr>
              <w:t xml:space="preserve"> Draft CR for 38.101-3 to add new configurations for the inter-band NR-CA combinations between FR1 and FR2 (three bands)</w:t>
            </w:r>
            <w:r>
              <w:rPr>
                <w:lang w:val="en-US" w:eastAsia="zh-CN"/>
              </w:rPr>
              <w:t xml:space="preserve">, </w:t>
            </w:r>
            <w:r>
              <w:t>Samsung</w:t>
            </w:r>
            <w:r>
              <w:rPr>
                <w:rFonts w:hint="eastAsia"/>
                <w:lang w:eastAsia="zh-CN"/>
              </w:rPr>
              <w:t>,</w:t>
            </w:r>
            <w:r>
              <w:rPr>
                <w:lang w:eastAsia="zh-CN"/>
              </w:rPr>
              <w:t xml:space="preserve"> </w:t>
            </w:r>
            <w:r w:rsidRPr="00A125C2">
              <w:rPr>
                <w:lang w:eastAsia="zh-CN"/>
              </w:rPr>
              <w:t>Reliance Jio</w:t>
            </w:r>
            <w:r>
              <w:rPr>
                <w:lang w:eastAsia="zh-CN"/>
              </w:rPr>
              <w:t>, RAN4#108bis</w:t>
            </w:r>
          </w:p>
          <w:p w:rsidR="008F35BA" w:rsidRPr="008F35BA" w:rsidRDefault="000545A7" w:rsidP="000A7999">
            <w:pPr>
              <w:pStyle w:val="CRCoverPage"/>
              <w:numPr>
                <w:ilvl w:val="0"/>
                <w:numId w:val="29"/>
              </w:numPr>
              <w:spacing w:after="0"/>
              <w:ind w:hanging="254"/>
              <w:rPr>
                <w:lang w:eastAsia="zh-CN"/>
              </w:rPr>
            </w:pPr>
            <w:r w:rsidRPr="000545A7">
              <w:rPr>
                <w:lang w:eastAsia="zh-CN"/>
              </w:rPr>
              <w:t>R4-2316364</w:t>
            </w:r>
            <w:r>
              <w:rPr>
                <w:lang w:eastAsia="zh-CN"/>
              </w:rPr>
              <w:t>,</w:t>
            </w:r>
            <w:r w:rsidRPr="000545A7">
              <w:rPr>
                <w:lang w:eastAsia="zh-CN"/>
              </w:rPr>
              <w:t xml:space="preserve"> Draft CR for 38.101-3 NR FR1+FR2 inter-band CA combinations for 3 bands DL with 1 and 2 bands UL</w:t>
            </w:r>
            <w:r>
              <w:rPr>
                <w:lang w:eastAsia="zh-CN"/>
              </w:rPr>
              <w:t xml:space="preserve">, </w:t>
            </w:r>
            <w:r w:rsidR="000A7999">
              <w:rPr>
                <w:noProof/>
              </w:rPr>
              <w:fldChar w:fldCharType="begin"/>
            </w:r>
            <w:r w:rsidR="000A7999">
              <w:rPr>
                <w:noProof/>
              </w:rPr>
              <w:instrText xml:space="preserve"> DOCPROPERTY  SourceIfWg  \* MERGEFORMAT </w:instrText>
            </w:r>
            <w:r w:rsidR="000A7999">
              <w:rPr>
                <w:noProof/>
              </w:rPr>
              <w:fldChar w:fldCharType="separate"/>
            </w:r>
            <w:r w:rsidR="000A7999">
              <w:rPr>
                <w:noProof/>
              </w:rPr>
              <w:t>Huawei, HiSilicon</w:t>
            </w:r>
            <w:r w:rsidR="000A7999">
              <w:rPr>
                <w:noProof/>
              </w:rPr>
              <w:fldChar w:fldCharType="end"/>
            </w:r>
            <w:r w:rsidR="000A7999">
              <w:rPr>
                <w:noProof/>
              </w:rPr>
              <w:t xml:space="preserve">, MTS, </w:t>
            </w:r>
            <w:r w:rsidR="000A7999">
              <w:rPr>
                <w:lang w:eastAsia="zh-CN"/>
              </w:rPr>
              <w:t>RAN4#108bis</w:t>
            </w:r>
          </w:p>
          <w:p w:rsidR="00D66329" w:rsidRDefault="000A7999" w:rsidP="000A7999">
            <w:pPr>
              <w:pStyle w:val="CRCoverPage"/>
              <w:numPr>
                <w:ilvl w:val="0"/>
                <w:numId w:val="29"/>
              </w:numPr>
              <w:spacing w:after="0"/>
              <w:ind w:hanging="254"/>
              <w:rPr>
                <w:lang w:eastAsia="zh-CN"/>
              </w:rPr>
            </w:pPr>
            <w:r w:rsidRPr="000A7999">
              <w:rPr>
                <w:lang w:eastAsia="zh-CN"/>
              </w:rPr>
              <w:t>R4-2317697</w:t>
            </w:r>
            <w:r>
              <w:rPr>
                <w:lang w:eastAsia="zh-CN"/>
              </w:rPr>
              <w:t>,</w:t>
            </w:r>
            <w:r w:rsidRPr="000A7999">
              <w:rPr>
                <w:lang w:eastAsia="zh-CN"/>
              </w:rPr>
              <w:t xml:space="preserve"> Draft CR 38.101-3 to add new CA FR1+FR2 combinations of n105</w:t>
            </w:r>
            <w:r>
              <w:rPr>
                <w:lang w:eastAsia="zh-CN"/>
              </w:rPr>
              <w:t xml:space="preserve">, </w:t>
            </w:r>
            <w:r>
              <w:t xml:space="preserve">Nokia, Spark, </w:t>
            </w:r>
            <w:r>
              <w:rPr>
                <w:lang w:eastAsia="zh-CN"/>
              </w:rPr>
              <w:t>RAN4#108bis</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bottom w:val="single" w:sz="4" w:space="0" w:color="auto"/>
            </w:tcBorders>
          </w:tcPr>
          <w:p w:rsidR="00FD250D" w:rsidRDefault="004258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D250D" w:rsidRDefault="004258BF">
            <w:pPr>
              <w:pStyle w:val="CRCoverPage"/>
              <w:spacing w:after="0"/>
              <w:ind w:left="100"/>
              <w:rPr>
                <w:lang w:eastAsia="zh-CN"/>
              </w:rPr>
            </w:pPr>
            <w:r>
              <w:rPr>
                <w:rFonts w:hint="eastAsia"/>
                <w:lang w:val="en-US" w:eastAsia="zh-CN"/>
              </w:rPr>
              <w:t>The requirements for above band combinations are incomplete</w:t>
            </w:r>
            <w:r>
              <w:rPr>
                <w:lang w:eastAsia="zh-CN"/>
              </w:rPr>
              <w:t>.</w:t>
            </w:r>
          </w:p>
        </w:tc>
      </w:tr>
      <w:tr w:rsidR="00FD250D">
        <w:tc>
          <w:tcPr>
            <w:tcW w:w="2694" w:type="dxa"/>
            <w:gridSpan w:val="2"/>
          </w:tcPr>
          <w:p w:rsidR="00FD250D" w:rsidRDefault="00FD250D">
            <w:pPr>
              <w:pStyle w:val="CRCoverPage"/>
              <w:spacing w:after="0"/>
              <w:rPr>
                <w:b/>
                <w:i/>
                <w:sz w:val="8"/>
                <w:szCs w:val="8"/>
              </w:rPr>
            </w:pPr>
          </w:p>
        </w:tc>
        <w:tc>
          <w:tcPr>
            <w:tcW w:w="6946" w:type="dxa"/>
            <w:gridSpan w:val="9"/>
          </w:tcPr>
          <w:p w:rsidR="00FD250D" w:rsidRDefault="00FD250D">
            <w:pPr>
              <w:pStyle w:val="CRCoverPage"/>
              <w:spacing w:after="0"/>
              <w:rPr>
                <w:sz w:val="8"/>
                <w:szCs w:val="8"/>
              </w:rPr>
            </w:pPr>
          </w:p>
        </w:tc>
      </w:tr>
      <w:tr w:rsidR="00FD250D">
        <w:tc>
          <w:tcPr>
            <w:tcW w:w="2694" w:type="dxa"/>
            <w:gridSpan w:val="2"/>
            <w:tcBorders>
              <w:top w:val="single" w:sz="4" w:space="0" w:color="auto"/>
              <w:left w:val="single" w:sz="4" w:space="0" w:color="auto"/>
            </w:tcBorders>
          </w:tcPr>
          <w:p w:rsidR="00FD250D" w:rsidRDefault="004258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D250D" w:rsidRDefault="004258BF" w:rsidP="007015FA">
            <w:pPr>
              <w:pStyle w:val="CRCoverPage"/>
              <w:spacing w:after="0"/>
              <w:ind w:left="100"/>
              <w:rPr>
                <w:lang w:eastAsia="zh-CN"/>
              </w:rPr>
            </w:pPr>
            <w:r>
              <w:rPr>
                <w:lang w:val="en-US" w:eastAsia="zh-CN"/>
              </w:rPr>
              <w:t>5</w:t>
            </w:r>
            <w:r>
              <w:rPr>
                <w:rFonts w:hint="eastAsia"/>
                <w:lang w:val="en-US" w:eastAsia="zh-CN"/>
              </w:rPr>
              <w:t>.</w:t>
            </w:r>
            <w:r>
              <w:rPr>
                <w:lang w:val="en-US" w:eastAsia="zh-CN"/>
              </w:rPr>
              <w:t>2A.1, 5.5A.1</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tcBorders>
          </w:tcPr>
          <w:p w:rsidR="00FD250D" w:rsidRDefault="00FD25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D250D" w:rsidRDefault="004258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250D" w:rsidRDefault="004258BF">
            <w:pPr>
              <w:pStyle w:val="CRCoverPage"/>
              <w:spacing w:after="0"/>
              <w:jc w:val="center"/>
              <w:rPr>
                <w:b/>
                <w:caps/>
              </w:rPr>
            </w:pPr>
            <w:r>
              <w:rPr>
                <w:b/>
                <w:caps/>
              </w:rPr>
              <w:t>N</w:t>
            </w:r>
          </w:p>
        </w:tc>
        <w:tc>
          <w:tcPr>
            <w:tcW w:w="2977" w:type="dxa"/>
            <w:gridSpan w:val="4"/>
          </w:tcPr>
          <w:p w:rsidR="00FD250D" w:rsidRDefault="00FD250D">
            <w:pPr>
              <w:pStyle w:val="CRCoverPage"/>
              <w:tabs>
                <w:tab w:val="right" w:pos="2893"/>
              </w:tabs>
              <w:spacing w:after="0"/>
            </w:pPr>
          </w:p>
        </w:tc>
        <w:tc>
          <w:tcPr>
            <w:tcW w:w="3401" w:type="dxa"/>
            <w:gridSpan w:val="3"/>
            <w:tcBorders>
              <w:right w:val="single" w:sz="4" w:space="0" w:color="auto"/>
            </w:tcBorders>
            <w:shd w:val="clear" w:color="FFFF00" w:fill="auto"/>
          </w:tcPr>
          <w:p w:rsidR="00FD250D" w:rsidRDefault="00FD250D">
            <w:pPr>
              <w:pStyle w:val="CRCoverPage"/>
              <w:spacing w:after="0"/>
              <w:ind w:left="99"/>
            </w:pPr>
          </w:p>
        </w:tc>
      </w:tr>
      <w:tr w:rsidR="00FD250D">
        <w:tc>
          <w:tcPr>
            <w:tcW w:w="2694" w:type="dxa"/>
            <w:gridSpan w:val="2"/>
            <w:tcBorders>
              <w:left w:val="single" w:sz="4" w:space="0" w:color="auto"/>
            </w:tcBorders>
          </w:tcPr>
          <w:p w:rsidR="00FD250D" w:rsidRDefault="004258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D250D" w:rsidRDefault="00FD25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4258BF">
            <w:pPr>
              <w:pStyle w:val="CRCoverPage"/>
              <w:spacing w:after="0"/>
              <w:jc w:val="center"/>
              <w:rPr>
                <w:b/>
                <w:caps/>
              </w:rPr>
            </w:pPr>
            <w:r>
              <w:rPr>
                <w:rFonts w:hint="eastAsia"/>
                <w:b/>
                <w:caps/>
                <w:lang w:eastAsia="zh-CN"/>
              </w:rPr>
              <w:t>X</w:t>
            </w:r>
          </w:p>
        </w:tc>
        <w:tc>
          <w:tcPr>
            <w:tcW w:w="2977" w:type="dxa"/>
            <w:gridSpan w:val="4"/>
          </w:tcPr>
          <w:p w:rsidR="00FD250D" w:rsidRDefault="004258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D250D" w:rsidRDefault="004258BF">
            <w:pPr>
              <w:pStyle w:val="CRCoverPage"/>
              <w:spacing w:after="0"/>
              <w:ind w:left="99"/>
            </w:pPr>
            <w:r>
              <w:t xml:space="preserve">TS/TR ... CR ... </w:t>
            </w:r>
          </w:p>
        </w:tc>
      </w:tr>
      <w:tr w:rsidR="00FD250D">
        <w:tc>
          <w:tcPr>
            <w:tcW w:w="2694" w:type="dxa"/>
            <w:gridSpan w:val="2"/>
            <w:tcBorders>
              <w:left w:val="single" w:sz="4" w:space="0" w:color="auto"/>
            </w:tcBorders>
          </w:tcPr>
          <w:p w:rsidR="00FD250D" w:rsidRDefault="004258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D250D" w:rsidRDefault="004258B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FD250D">
            <w:pPr>
              <w:pStyle w:val="CRCoverPage"/>
              <w:spacing w:after="0"/>
              <w:jc w:val="center"/>
              <w:rPr>
                <w:b/>
                <w:caps/>
              </w:rPr>
            </w:pPr>
          </w:p>
        </w:tc>
        <w:tc>
          <w:tcPr>
            <w:tcW w:w="2977" w:type="dxa"/>
            <w:gridSpan w:val="4"/>
          </w:tcPr>
          <w:p w:rsidR="00FD250D" w:rsidRDefault="004258BF">
            <w:pPr>
              <w:pStyle w:val="CRCoverPage"/>
              <w:spacing w:after="0"/>
            </w:pPr>
            <w:r>
              <w:t xml:space="preserve"> Test specifications</w:t>
            </w:r>
          </w:p>
        </w:tc>
        <w:tc>
          <w:tcPr>
            <w:tcW w:w="3401" w:type="dxa"/>
            <w:gridSpan w:val="3"/>
            <w:tcBorders>
              <w:right w:val="single" w:sz="4" w:space="0" w:color="auto"/>
            </w:tcBorders>
            <w:shd w:val="pct30" w:color="FFFF00" w:fill="auto"/>
          </w:tcPr>
          <w:p w:rsidR="00FD250D" w:rsidRDefault="004258BF">
            <w:pPr>
              <w:pStyle w:val="CRCoverPage"/>
              <w:spacing w:after="0"/>
              <w:ind w:left="99"/>
            </w:pPr>
            <w:r>
              <w:t>TS/TR ... CR ... 38.521-3</w:t>
            </w:r>
          </w:p>
        </w:tc>
      </w:tr>
      <w:tr w:rsidR="00FD250D">
        <w:tc>
          <w:tcPr>
            <w:tcW w:w="2694" w:type="dxa"/>
            <w:gridSpan w:val="2"/>
            <w:tcBorders>
              <w:left w:val="single" w:sz="4" w:space="0" w:color="auto"/>
            </w:tcBorders>
          </w:tcPr>
          <w:p w:rsidR="00FD250D" w:rsidRDefault="004258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D250D" w:rsidRDefault="00FD25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4258BF">
            <w:pPr>
              <w:pStyle w:val="CRCoverPage"/>
              <w:spacing w:after="0"/>
              <w:jc w:val="center"/>
              <w:rPr>
                <w:b/>
                <w:caps/>
              </w:rPr>
            </w:pPr>
            <w:r>
              <w:rPr>
                <w:rFonts w:hint="eastAsia"/>
                <w:b/>
                <w:caps/>
                <w:lang w:eastAsia="zh-CN"/>
              </w:rPr>
              <w:t>X</w:t>
            </w:r>
          </w:p>
        </w:tc>
        <w:tc>
          <w:tcPr>
            <w:tcW w:w="2977" w:type="dxa"/>
            <w:gridSpan w:val="4"/>
          </w:tcPr>
          <w:p w:rsidR="00FD250D" w:rsidRDefault="004258BF">
            <w:pPr>
              <w:pStyle w:val="CRCoverPage"/>
              <w:spacing w:after="0"/>
            </w:pPr>
            <w:r>
              <w:t xml:space="preserve"> O&amp;M Specifications</w:t>
            </w:r>
          </w:p>
        </w:tc>
        <w:tc>
          <w:tcPr>
            <w:tcW w:w="3401" w:type="dxa"/>
            <w:gridSpan w:val="3"/>
            <w:tcBorders>
              <w:right w:val="single" w:sz="4" w:space="0" w:color="auto"/>
            </w:tcBorders>
            <w:shd w:val="pct30" w:color="FFFF00" w:fill="auto"/>
          </w:tcPr>
          <w:p w:rsidR="00FD250D" w:rsidRDefault="004258BF">
            <w:pPr>
              <w:pStyle w:val="CRCoverPage"/>
              <w:spacing w:after="0"/>
              <w:ind w:left="99"/>
            </w:pPr>
            <w:r>
              <w:t xml:space="preserve">TS/TR ... CR ... </w:t>
            </w:r>
          </w:p>
        </w:tc>
      </w:tr>
      <w:tr w:rsidR="00FD250D">
        <w:tc>
          <w:tcPr>
            <w:tcW w:w="2694" w:type="dxa"/>
            <w:gridSpan w:val="2"/>
            <w:tcBorders>
              <w:left w:val="single" w:sz="4" w:space="0" w:color="auto"/>
            </w:tcBorders>
          </w:tcPr>
          <w:p w:rsidR="00FD250D" w:rsidRDefault="00FD250D">
            <w:pPr>
              <w:pStyle w:val="CRCoverPage"/>
              <w:spacing w:after="0"/>
              <w:rPr>
                <w:b/>
                <w:i/>
              </w:rPr>
            </w:pPr>
          </w:p>
        </w:tc>
        <w:tc>
          <w:tcPr>
            <w:tcW w:w="6946" w:type="dxa"/>
            <w:gridSpan w:val="9"/>
            <w:tcBorders>
              <w:right w:val="single" w:sz="4" w:space="0" w:color="auto"/>
            </w:tcBorders>
          </w:tcPr>
          <w:p w:rsidR="00FD250D" w:rsidRDefault="00FD250D">
            <w:pPr>
              <w:pStyle w:val="CRCoverPage"/>
              <w:spacing w:after="0"/>
            </w:pPr>
          </w:p>
        </w:tc>
      </w:tr>
      <w:tr w:rsidR="00FD250D">
        <w:tc>
          <w:tcPr>
            <w:tcW w:w="2694" w:type="dxa"/>
            <w:gridSpan w:val="2"/>
            <w:tcBorders>
              <w:left w:val="single" w:sz="4" w:space="0" w:color="auto"/>
              <w:bottom w:val="single" w:sz="4" w:space="0" w:color="auto"/>
            </w:tcBorders>
          </w:tcPr>
          <w:p w:rsidR="00FD250D" w:rsidRDefault="004258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D250D" w:rsidRDefault="00FD250D">
            <w:pPr>
              <w:pStyle w:val="CRCoverPage"/>
              <w:spacing w:after="0"/>
              <w:ind w:left="100"/>
            </w:pPr>
          </w:p>
        </w:tc>
      </w:tr>
      <w:tr w:rsidR="00FD250D">
        <w:tc>
          <w:tcPr>
            <w:tcW w:w="2694" w:type="dxa"/>
            <w:gridSpan w:val="2"/>
            <w:tcBorders>
              <w:top w:val="single" w:sz="4" w:space="0" w:color="auto"/>
              <w:bottom w:val="single" w:sz="4" w:space="0" w:color="auto"/>
            </w:tcBorders>
          </w:tcPr>
          <w:p w:rsidR="00FD250D" w:rsidRDefault="00FD25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D250D" w:rsidRDefault="00FD250D">
            <w:pPr>
              <w:pStyle w:val="CRCoverPage"/>
              <w:spacing w:after="0"/>
              <w:ind w:left="100"/>
              <w:rPr>
                <w:sz w:val="8"/>
                <w:szCs w:val="8"/>
              </w:rPr>
            </w:pPr>
          </w:p>
        </w:tc>
      </w:tr>
      <w:tr w:rsidR="00FD250D">
        <w:tc>
          <w:tcPr>
            <w:tcW w:w="2694" w:type="dxa"/>
            <w:gridSpan w:val="2"/>
            <w:tcBorders>
              <w:top w:val="single" w:sz="4" w:space="0" w:color="auto"/>
              <w:left w:val="single" w:sz="4" w:space="0" w:color="auto"/>
              <w:bottom w:val="single" w:sz="4" w:space="0" w:color="auto"/>
            </w:tcBorders>
          </w:tcPr>
          <w:p w:rsidR="00FD250D" w:rsidRDefault="004258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250D" w:rsidRDefault="00FD250D">
            <w:pPr>
              <w:pStyle w:val="CRCoverPage"/>
              <w:spacing w:after="0"/>
              <w:ind w:left="100"/>
            </w:pPr>
          </w:p>
        </w:tc>
      </w:tr>
    </w:tbl>
    <w:p w:rsidR="00FD250D" w:rsidRDefault="00FD250D">
      <w:pPr>
        <w:pStyle w:val="CRCoverPage"/>
        <w:spacing w:after="0"/>
        <w:rPr>
          <w:sz w:val="8"/>
          <w:szCs w:val="8"/>
        </w:rPr>
      </w:pPr>
    </w:p>
    <w:p w:rsidR="00FD250D" w:rsidRDefault="00FD250D">
      <w:pPr>
        <w:sectPr w:rsidR="00FD250D">
          <w:headerReference w:type="even" r:id="rId13"/>
          <w:footnotePr>
            <w:numRestart w:val="eachSect"/>
          </w:footnotePr>
          <w:pgSz w:w="11907" w:h="16840"/>
          <w:pgMar w:top="1418" w:right="1134" w:bottom="1134" w:left="1134" w:header="680" w:footer="567" w:gutter="0"/>
          <w:cols w:space="720"/>
        </w:sectPr>
      </w:pPr>
    </w:p>
    <w:p w:rsidR="00FD250D" w:rsidRDefault="004258BF">
      <w:pPr>
        <w:pStyle w:val="30"/>
        <w:rPr>
          <w:rFonts w:cs="Arial"/>
          <w:i/>
          <w:color w:val="FF0000"/>
          <w:sz w:val="32"/>
          <w:szCs w:val="32"/>
        </w:rPr>
      </w:pPr>
      <w:r>
        <w:rPr>
          <w:rFonts w:cs="Arial"/>
          <w:i/>
          <w:color w:val="FF0000"/>
          <w:sz w:val="32"/>
          <w:szCs w:val="32"/>
        </w:rPr>
        <w:lastRenderedPageBreak/>
        <w:t>&lt;&lt; Start of changes &gt;&gt;</w:t>
      </w:r>
    </w:p>
    <w:p w:rsidR="008A18B4" w:rsidRPr="00EF5447" w:rsidRDefault="008A18B4" w:rsidP="008A18B4">
      <w:pPr>
        <w:pStyle w:val="30"/>
      </w:pPr>
      <w:bookmarkStart w:id="2" w:name="_Toc21351493"/>
      <w:bookmarkStart w:id="3" w:name="_Toc29807075"/>
      <w:bookmarkStart w:id="4" w:name="_Toc36648789"/>
      <w:bookmarkStart w:id="5" w:name="_Toc36651514"/>
      <w:bookmarkStart w:id="6" w:name="_Toc37256448"/>
      <w:bookmarkStart w:id="7" w:name="_Toc37256789"/>
      <w:bookmarkStart w:id="8" w:name="_Toc45890477"/>
      <w:bookmarkStart w:id="9" w:name="_Toc45891701"/>
      <w:bookmarkStart w:id="10" w:name="_Toc45892111"/>
      <w:bookmarkStart w:id="11" w:name="_Toc45892521"/>
      <w:bookmarkStart w:id="12" w:name="_Toc52352934"/>
      <w:bookmarkStart w:id="13" w:name="_Toc53174757"/>
      <w:bookmarkStart w:id="14" w:name="_Toc61378062"/>
      <w:bookmarkStart w:id="15" w:name="_Toc61378537"/>
      <w:bookmarkStart w:id="16" w:name="_Toc67953723"/>
      <w:bookmarkStart w:id="17" w:name="_Toc68733390"/>
      <w:bookmarkStart w:id="18" w:name="_Toc68784706"/>
      <w:bookmarkStart w:id="19" w:name="_Toc76736662"/>
      <w:bookmarkStart w:id="20" w:name="_Toc77241074"/>
      <w:bookmarkStart w:id="21" w:name="_Toc77241579"/>
      <w:bookmarkStart w:id="22" w:name="_Toc83742955"/>
      <w:bookmarkStart w:id="23" w:name="_Toc83909476"/>
      <w:bookmarkStart w:id="24" w:name="_Toc91071443"/>
      <w:r w:rsidRPr="00EF5447">
        <w:t>5.2A.1</w:t>
      </w:r>
      <w:r w:rsidRPr="00EF5447">
        <w:tab/>
        <w:t>Inter-band CA 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DD11EF" w:rsidRDefault="00DD11EF" w:rsidP="00DD11EF">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rsidR="00DD11EF" w:rsidRDefault="00DD11EF" w:rsidP="00DD11EF">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DD11EF" w:rsidRDefault="00DD11EF" w:rsidP="00DD11EF">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rsidR="00DD11EF" w:rsidRDefault="00DD11EF" w:rsidP="00DD11EF">
      <w:pPr>
        <w:pStyle w:val="TH"/>
        <w:spacing w:before="24" w:after="24"/>
        <w:ind w:left="1778"/>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H"/>
            </w:pPr>
            <w:r>
              <w:t>NR Band</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w:t>
            </w:r>
            <w:r>
              <w:rPr>
                <w:lang w:eastAsia="zh-CN"/>
              </w:rPr>
              <w:t>1</w:t>
            </w:r>
            <w:r>
              <w:t>,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w:t>
            </w:r>
            <w:r>
              <w:rPr>
                <w:lang w:val="en-US" w:eastAsia="zh-CN"/>
              </w:rPr>
              <w:t>1</w:t>
            </w:r>
            <w:r>
              <w:rPr>
                <w:lang w:eastAsia="zh-CN"/>
              </w:rPr>
              <w:t>, n25</w:t>
            </w:r>
            <w:r>
              <w:rPr>
                <w:lang w:val="en-US"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n2,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8809C0" w:rsidRDefault="00DD11EF" w:rsidP="008E4AB7">
            <w:pPr>
              <w:pStyle w:val="TAC"/>
              <w:rPr>
                <w:rFonts w:cs="Arial"/>
                <w:szCs w:val="18"/>
              </w:rPr>
            </w:pPr>
            <w:r w:rsidRPr="008809C0">
              <w:rPr>
                <w:rFonts w:cs="Arial"/>
                <w:szCs w:val="18"/>
              </w:rPr>
              <w:t>CA_n2-n2571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8809C0" w:rsidRDefault="00DD11EF" w:rsidP="008E4AB7">
            <w:pPr>
              <w:pStyle w:val="TAC"/>
              <w:rPr>
                <w:rFonts w:cs="Arial"/>
                <w:szCs w:val="18"/>
              </w:rPr>
            </w:pPr>
            <w:r w:rsidRPr="008809C0">
              <w:rPr>
                <w:rFonts w:cs="Arial"/>
                <w:szCs w:val="18"/>
              </w:rPr>
              <w:t>n2,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8809C0" w:rsidRDefault="00DD11EF" w:rsidP="008E4AB7">
            <w:pPr>
              <w:pStyle w:val="TAC"/>
              <w:rPr>
                <w:rFonts w:cs="Arial"/>
                <w:szCs w:val="18"/>
              </w:rPr>
            </w:pPr>
            <w:r w:rsidRPr="008809C0">
              <w:rPr>
                <w:rFonts w:cs="Arial"/>
                <w:szCs w:val="18"/>
              </w:rPr>
              <w:t>CA_n2-n2581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8809C0" w:rsidRDefault="00DD11EF" w:rsidP="008E4AB7">
            <w:pPr>
              <w:pStyle w:val="TAC"/>
              <w:rPr>
                <w:rFonts w:cs="Arial"/>
                <w:szCs w:val="18"/>
              </w:rPr>
            </w:pPr>
            <w:r w:rsidRPr="008809C0">
              <w:rPr>
                <w:rFonts w:cs="Arial"/>
                <w:szCs w:val="18"/>
              </w:rPr>
              <w:t>n2, 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n2, n26</w:t>
            </w:r>
            <w:r>
              <w:rPr>
                <w:rFonts w:cs="Arial" w:hint="eastAsia"/>
                <w:szCs w:val="18"/>
                <w:lang w:val="en-US" w:eastAsia="zh-CN"/>
              </w:rPr>
              <w:t>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n3,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n3, n25</w:t>
            </w:r>
            <w:r>
              <w:rPr>
                <w:lang w:val="en-US"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1B88" w:rsidRDefault="00DD11EF" w:rsidP="008E4AB7">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101B88">
              <w:rPr>
                <w:rFonts w:cs="Arial"/>
                <w:bCs/>
                <w:szCs w:val="18"/>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n5,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n5, n261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w:t>
            </w:r>
            <w:r>
              <w:rPr>
                <w:lang w:val="en-US" w:eastAsia="zh-CN"/>
              </w:rPr>
              <w:t>7</w:t>
            </w:r>
            <w:r>
              <w:rPr>
                <w:lang w:eastAsia="zh-CN"/>
              </w:rPr>
              <w:t>, n25</w:t>
            </w:r>
            <w:r>
              <w:rPr>
                <w:lang w:val="en-US"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n8,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sidRPr="0084223C">
              <w:rPr>
                <w:lang w:eastAsia="zh-CN"/>
              </w:rPr>
              <w:t>CA_n7-n260</w:t>
            </w:r>
            <w:r w:rsidRPr="0084223C">
              <w:rPr>
                <w:rFonts w:hint="eastAsia"/>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w:t>
            </w:r>
            <w:r w:rsidRPr="0084223C">
              <w:rPr>
                <w:lang w:eastAsia="zh-CN"/>
              </w:rPr>
              <w:t>7</w:t>
            </w:r>
            <w:r>
              <w:rPr>
                <w:lang w:eastAsia="zh-CN"/>
              </w:rPr>
              <w:t>, n2</w:t>
            </w:r>
            <w:r w:rsidRPr="0084223C">
              <w:rPr>
                <w:rFonts w:hint="eastAsia"/>
                <w:lang w:eastAsia="zh-CN"/>
              </w:rPr>
              <w:t>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n8, 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9E7B52" w:rsidRDefault="00DD11EF" w:rsidP="008E4AB7">
            <w:pPr>
              <w:pStyle w:val="TAC"/>
              <w:rPr>
                <w:szCs w:val="18"/>
              </w:rPr>
            </w:pPr>
            <w:r w:rsidRPr="009E7B52">
              <w:rPr>
                <w:szCs w:val="18"/>
              </w:rPr>
              <w:t>CA_n12-n2571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n12,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9E7B52" w:rsidRDefault="00DD11EF" w:rsidP="008E4AB7">
            <w:pPr>
              <w:pStyle w:val="TAC"/>
              <w:rPr>
                <w:szCs w:val="18"/>
              </w:rPr>
            </w:pPr>
            <w:r w:rsidRPr="009E7B52">
              <w:rPr>
                <w:szCs w:val="18"/>
              </w:rPr>
              <w:t>CA_n12-n2581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n12, 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DD11E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DD11E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szCs w:val="18"/>
              </w:rPr>
            </w:pPr>
            <w:r>
              <w:rPr>
                <w:szCs w:val="18"/>
              </w:rPr>
              <w:t>CA_n12-n261</w:t>
            </w:r>
            <w:r w:rsidRPr="007C36DB">
              <w:rPr>
                <w:szCs w:val="18"/>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n12, n261</w:t>
            </w:r>
          </w:p>
        </w:tc>
      </w:tr>
      <w:tr w:rsidR="00DD11E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lang w:eastAsia="zh-CN"/>
              </w:rPr>
              <w:t>n25, n25</w:t>
            </w:r>
            <w:r>
              <w:rPr>
                <w:rFonts w:cs="Arial" w:hint="eastAsia"/>
                <w:szCs w:val="18"/>
                <w:lang w:val="en-US" w:eastAsia="zh-CN"/>
              </w:rPr>
              <w:t>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lang w:eastAsia="zh-CN"/>
              </w:rPr>
              <w:t>n25, 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n25,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n25, n261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632E1D" w:rsidRDefault="00DD11EF" w:rsidP="008E4AB7">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632E1D" w:rsidRDefault="00DD11EF" w:rsidP="008E4AB7">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n28,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A950C2" w:rsidRDefault="00DD11EF" w:rsidP="008E4AB7">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A950C2" w:rsidRDefault="00DD11EF" w:rsidP="008E4AB7">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val="en-US" w:eastAsia="zh-CN"/>
              </w:rPr>
              <w:t>n34</w:t>
            </w:r>
            <w:r>
              <w:t>, n25</w:t>
            </w:r>
            <w:r>
              <w:rPr>
                <w:lang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bookmarkStart w:id="25"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25"/>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val="en-US" w:eastAsia="zh-CN"/>
              </w:rPr>
            </w:pPr>
            <w:bookmarkStart w:id="26"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26"/>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val="en-US" w:eastAsia="zh-CN"/>
              </w:rPr>
            </w:pPr>
            <w:r>
              <w:rPr>
                <w:rFonts w:cs="Arial"/>
                <w:szCs w:val="18"/>
                <w:lang w:val="en-US" w:eastAsia="zh-CN"/>
              </w:rPr>
              <w:t>n39,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val="en-US" w:eastAsia="zh-CN"/>
              </w:rPr>
              <w:t>n39</w:t>
            </w:r>
            <w:r>
              <w:t>, n25</w:t>
            </w:r>
            <w:r>
              <w:rPr>
                <w:lang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val="en-US" w:eastAsia="zh-CN"/>
              </w:rPr>
            </w:pPr>
            <w:r>
              <w:rPr>
                <w:rFonts w:cs="Arial"/>
                <w:szCs w:val="18"/>
                <w:lang w:val="en-US" w:eastAsia="zh-CN"/>
              </w:rPr>
              <w:t>n40, n258</w:t>
            </w:r>
          </w:p>
        </w:tc>
      </w:tr>
      <w:tr w:rsidR="00DD11E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lang w:val="en-US" w:eastAsia="zh-CN"/>
              </w:rPr>
              <w:t>n41, n257</w:t>
            </w:r>
          </w:p>
        </w:tc>
      </w:tr>
      <w:tr w:rsidR="00DD11E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n41,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n41, n261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n48,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n48, n261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rPr>
            </w:pPr>
            <w:r>
              <w:rPr>
                <w:rFonts w:cs="Arial"/>
                <w:szCs w:val="18"/>
              </w:rPr>
              <w:t>n48, n263</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rFonts w:cs="Arial"/>
                <w:szCs w:val="18"/>
              </w:rPr>
            </w:pPr>
            <w:r>
              <w:rPr>
                <w:rFonts w:cs="Arial"/>
                <w:szCs w:val="18"/>
              </w:rPr>
              <w:t>n66, n25</w:t>
            </w:r>
            <w:r>
              <w:rPr>
                <w:rFonts w:cs="Arial" w:hint="eastAsia"/>
                <w:szCs w:val="18"/>
                <w:lang w:val="en-US" w:eastAsia="zh-CN"/>
              </w:rPr>
              <w:t>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rFonts w:cs="Arial"/>
                <w:szCs w:val="18"/>
              </w:rPr>
              <w:t>n66, 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n66,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n66, n261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n71,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n71,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CA_n71-n258</w:t>
            </w:r>
            <w:r w:rsidRPr="005F38D3">
              <w:rPr>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rPr>
                <w:lang w:eastAsia="zh-CN"/>
              </w:rPr>
              <w:t>n71, n258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n71, n261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n77,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n77, n25</w:t>
            </w:r>
            <w:r>
              <w:rPr>
                <w:lang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n77</w:t>
            </w:r>
            <w:r>
              <w:rPr>
                <w:rFonts w:hint="eastAsia"/>
                <w:lang w:val="en-US" w:eastAsia="zh-CN"/>
              </w:rPr>
              <w:t xml:space="preserve">, </w:t>
            </w:r>
            <w:r>
              <w:t>n25</w:t>
            </w:r>
            <w:r>
              <w:rPr>
                <w:rFonts w:hint="eastAsia"/>
                <w:lang w:val="en-US" w:eastAsia="zh-CN"/>
              </w:rPr>
              <w:t>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n77</w:t>
            </w:r>
            <w:r>
              <w:rPr>
                <w:rFonts w:hint="eastAsia"/>
                <w:lang w:val="en-US" w:eastAsia="zh-CN"/>
              </w:rPr>
              <w:t xml:space="preserve">, </w:t>
            </w:r>
            <w:r>
              <w:t>n25</w:t>
            </w:r>
            <w:r>
              <w:rPr>
                <w:lang w:eastAsia="zh-CN"/>
              </w:rPr>
              <w:t>9</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rFonts w:cs="Arial"/>
                <w:szCs w:val="18"/>
              </w:rPr>
              <w:t>n77, n260</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n77, n2</w:t>
            </w:r>
            <w:r>
              <w:rPr>
                <w:lang w:eastAsia="zh-CN"/>
              </w:rPr>
              <w:t>61</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n78,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w:t>
            </w:r>
            <w:r>
              <w:rPr>
                <w:lang w:eastAsia="zh-CN"/>
              </w:rPr>
              <w:t>8</w:t>
            </w:r>
            <w:r>
              <w:t>, n25</w:t>
            </w:r>
            <w:r>
              <w:rPr>
                <w:lang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n78</w:t>
            </w:r>
            <w:r>
              <w:rPr>
                <w:rFonts w:hint="eastAsia"/>
                <w:lang w:val="en-US" w:eastAsia="zh-CN"/>
              </w:rPr>
              <w:t xml:space="preserve">, </w:t>
            </w:r>
            <w:r>
              <w:t>n25</w:t>
            </w:r>
            <w:r>
              <w:rPr>
                <w:lang w:eastAsia="zh-CN"/>
              </w:rPr>
              <w:t>9</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n79, n257</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rPr>
                <w:lang w:eastAsia="zh-CN"/>
              </w:rPr>
              <w:t>n79</w:t>
            </w:r>
            <w:r>
              <w:t>, n25</w:t>
            </w:r>
            <w:r>
              <w:rPr>
                <w:lang w:eastAsia="zh-CN"/>
              </w:rPr>
              <w:t>8</w:t>
            </w:r>
          </w:p>
        </w:tc>
      </w:tr>
      <w:tr w:rsidR="00DD11E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DD11EF" w:rsidTr="008E4AB7">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n105, n257</w:t>
            </w:r>
          </w:p>
        </w:tc>
      </w:tr>
      <w:tr w:rsidR="00DD11EF" w:rsidTr="008E4AB7">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lastRenderedPageBreak/>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C"/>
            </w:pPr>
            <w:r>
              <w:t>n105, n258</w:t>
            </w:r>
          </w:p>
        </w:tc>
      </w:tr>
      <w:tr w:rsidR="00DD11EF" w:rsidTr="008E4AB7">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rsidR="00DD11EF" w:rsidRDefault="00DD11EF" w:rsidP="008E4AB7">
            <w:pPr>
              <w:pStyle w:val="TAN"/>
              <w:spacing w:before="24" w:after="24"/>
              <w:ind w:left="1378"/>
            </w:pPr>
            <w:r>
              <w:t>NOTE 1:</w:t>
            </w:r>
            <w:r>
              <w:tab/>
              <w:t>Applicable for UE supporting inter-band carrier aggregation with mandatory simultaneous Rx/Tx capability.</w:t>
            </w:r>
          </w:p>
        </w:tc>
      </w:tr>
    </w:tbl>
    <w:p w:rsidR="00DD11EF" w:rsidRDefault="00DD11EF" w:rsidP="00DD11EF"/>
    <w:p w:rsidR="00DD11EF" w:rsidRPr="00EF5447" w:rsidRDefault="00DD11EF" w:rsidP="00DD11EF">
      <w:pPr>
        <w:pStyle w:val="TH"/>
        <w:spacing w:before="24" w:after="24"/>
        <w:ind w:left="1778"/>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DD11EF"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H"/>
            </w:pPr>
            <w:r w:rsidRPr="00EF5447">
              <w:t>NR Band</w:t>
            </w:r>
          </w:p>
        </w:tc>
      </w:tr>
      <w:tr w:rsidR="00DD11EF"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C"/>
              <w:rPr>
                <w:lang w:eastAsia="zh-CN"/>
              </w:rPr>
            </w:pPr>
            <w:r w:rsidRPr="00AC4414">
              <w:rPr>
                <w:lang w:eastAsia="zh-CN"/>
              </w:rPr>
              <w:t>n1, n3, n257</w:t>
            </w:r>
          </w:p>
        </w:tc>
      </w:tr>
      <w:tr w:rsidR="00DD11EF" w:rsidRPr="00AC4414"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AC4414" w:rsidRDefault="00DD11EF" w:rsidP="008E4AB7">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AC4414" w:rsidRDefault="00DD11EF" w:rsidP="008E4AB7">
            <w:pPr>
              <w:pStyle w:val="TAC"/>
              <w:rPr>
                <w:lang w:eastAsia="zh-CN"/>
              </w:rPr>
            </w:pPr>
            <w:r>
              <w:rPr>
                <w:lang w:eastAsia="ja-JP"/>
              </w:rPr>
              <w:t>n1, n3, n258</w:t>
            </w:r>
          </w:p>
        </w:tc>
      </w:tr>
      <w:tr w:rsidR="00DD11EF"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C"/>
              <w:rPr>
                <w:lang w:eastAsia="zh-CN"/>
              </w:rPr>
            </w:pPr>
            <w:r w:rsidRPr="00AC4414">
              <w:rPr>
                <w:lang w:eastAsia="zh-CN"/>
              </w:rPr>
              <w:t>n1, n8, n257</w:t>
            </w:r>
          </w:p>
        </w:tc>
      </w:tr>
      <w:tr w:rsidR="00DD11EF" w:rsidRPr="00F66BC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2348A8" w:rsidRDefault="00DD11EF" w:rsidP="008E4AB7">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F66BC8" w:rsidRDefault="00DD11EF" w:rsidP="008E4AB7">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DD11EF" w:rsidTr="008E4AB7">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811D78" w:rsidRDefault="00DD11EF" w:rsidP="008E4AB7">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keepNext/>
              <w:keepLines/>
              <w:jc w:val="center"/>
              <w:rPr>
                <w:rFonts w:ascii="Arial" w:eastAsia="MS Mincho" w:hAnsi="Arial"/>
                <w:sz w:val="18"/>
              </w:rPr>
            </w:pPr>
            <w:r>
              <w:rPr>
                <w:rFonts w:ascii="Arial" w:eastAsia="MS Mincho" w:hAnsi="Arial"/>
                <w:sz w:val="18"/>
                <w:lang w:eastAsia="ja-JP"/>
              </w:rPr>
              <w:t>n1, n28, n258</w:t>
            </w:r>
          </w:p>
        </w:tc>
      </w:tr>
      <w:tr w:rsidR="00DD11E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811D78" w:rsidRDefault="00DD11EF" w:rsidP="008E4AB7">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DD11EF"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DD11EF" w:rsidRPr="00EF5447" w:rsidRDefault="00DD11EF" w:rsidP="008E4AB7">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DD11EF" w:rsidRPr="00EF5447" w:rsidRDefault="00DD11EF" w:rsidP="008E4AB7">
            <w:pPr>
              <w:pStyle w:val="TAC"/>
              <w:rPr>
                <w:lang w:eastAsia="zh-CN"/>
              </w:rPr>
            </w:pPr>
            <w:r w:rsidRPr="00EF5447">
              <w:rPr>
                <w:lang w:eastAsia="zh-CN"/>
              </w:rPr>
              <w:t>n1, n77, n257</w:t>
            </w:r>
          </w:p>
        </w:tc>
      </w:tr>
      <w:tr w:rsidR="00DD11EF"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EF5447" w:rsidRDefault="00DD11EF" w:rsidP="008E4AB7">
            <w:pPr>
              <w:pStyle w:val="TAC"/>
              <w:rPr>
                <w:lang w:eastAsia="zh-CN"/>
              </w:rPr>
            </w:pPr>
            <w:r w:rsidRPr="00EF5447">
              <w:rPr>
                <w:lang w:eastAsia="zh-CN"/>
              </w:rPr>
              <w:t>n1, n78, n257</w:t>
            </w:r>
          </w:p>
        </w:tc>
      </w:tr>
      <w:tr w:rsidR="00DD11EF"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DD11EF" w:rsidRPr="00EF5447" w:rsidRDefault="00DD11EF" w:rsidP="008E4AB7">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DD11EF" w:rsidRPr="00EF5447" w:rsidRDefault="00DD11EF" w:rsidP="008E4AB7">
            <w:pPr>
              <w:pStyle w:val="TAC"/>
              <w:rPr>
                <w:lang w:eastAsia="zh-CN"/>
              </w:rPr>
            </w:pPr>
            <w:r w:rsidRPr="00EF5447">
              <w:rPr>
                <w:lang w:eastAsia="zh-CN"/>
              </w:rPr>
              <w:t>n1, n79, n257</w:t>
            </w:r>
          </w:p>
        </w:tc>
      </w:tr>
      <w:tr w:rsidR="0030133D" w:rsidRPr="00EF5447" w:rsidTr="008E4AB7">
        <w:trPr>
          <w:trHeight w:val="187"/>
          <w:jc w:val="center"/>
          <w:ins w:id="27" w:author="ZTE-Ma Zhifeng" w:date="2023-10-16T15:22:00Z"/>
        </w:trPr>
        <w:tc>
          <w:tcPr>
            <w:tcW w:w="3397" w:type="dxa"/>
            <w:tcBorders>
              <w:top w:val="single" w:sz="4" w:space="0" w:color="auto"/>
              <w:left w:val="single" w:sz="4" w:space="0" w:color="auto"/>
              <w:bottom w:val="single" w:sz="4" w:space="0" w:color="auto"/>
              <w:right w:val="single" w:sz="4" w:space="0" w:color="auto"/>
            </w:tcBorders>
          </w:tcPr>
          <w:p w:rsidR="0030133D" w:rsidRPr="00EF5447" w:rsidRDefault="0030133D" w:rsidP="008E4AB7">
            <w:pPr>
              <w:pStyle w:val="TAC"/>
              <w:rPr>
                <w:ins w:id="28" w:author="ZTE-Ma Zhifeng" w:date="2023-10-16T15:22:00Z"/>
              </w:rPr>
            </w:pPr>
            <w:ins w:id="29" w:author="ZTE-Ma Zhifeng" w:date="2023-10-16T15:22:00Z">
              <w:r>
                <w:rPr>
                  <w:lang w:eastAsia="zh-CN"/>
                </w:rPr>
                <w:t>CA_n1-n105-n257</w:t>
              </w:r>
            </w:ins>
          </w:p>
        </w:tc>
        <w:tc>
          <w:tcPr>
            <w:tcW w:w="2699" w:type="dxa"/>
            <w:tcBorders>
              <w:top w:val="single" w:sz="4" w:space="0" w:color="auto"/>
              <w:left w:val="single" w:sz="4" w:space="0" w:color="auto"/>
              <w:bottom w:val="single" w:sz="4" w:space="0" w:color="auto"/>
              <w:right w:val="single" w:sz="4" w:space="0" w:color="auto"/>
            </w:tcBorders>
          </w:tcPr>
          <w:p w:rsidR="0030133D" w:rsidRPr="00EF5447" w:rsidRDefault="0030133D" w:rsidP="008E4AB7">
            <w:pPr>
              <w:pStyle w:val="TAC"/>
              <w:rPr>
                <w:ins w:id="30" w:author="ZTE-Ma Zhifeng" w:date="2023-10-16T15:22:00Z"/>
                <w:lang w:eastAsia="zh-CN"/>
              </w:rPr>
            </w:pPr>
            <w:ins w:id="31" w:author="ZTE-Ma Zhifeng" w:date="2023-10-16T15:23:00Z">
              <w:r>
                <w:rPr>
                  <w:lang w:eastAsia="zh-CN"/>
                </w:rPr>
                <w:t>n1, n105</w:t>
              </w:r>
              <w:r w:rsidRPr="00EF5447">
                <w:rPr>
                  <w:lang w:eastAsia="zh-CN"/>
                </w:rPr>
                <w:t>, n257</w:t>
              </w:r>
            </w:ins>
          </w:p>
        </w:tc>
      </w:tr>
      <w:tr w:rsidR="0030133D" w:rsidRPr="00EF5447" w:rsidTr="008E4AB7">
        <w:trPr>
          <w:trHeight w:val="187"/>
          <w:jc w:val="center"/>
          <w:ins w:id="32" w:author="ZTE-Ma Zhifeng" w:date="2023-10-16T15:23:00Z"/>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ins w:id="33" w:author="ZTE-Ma Zhifeng" w:date="2023-10-16T15:23:00Z"/>
                <w:lang w:eastAsia="zh-CN"/>
              </w:rPr>
            </w:pPr>
            <w:ins w:id="34" w:author="ZTE-Ma Zhifeng" w:date="2023-10-16T15:23:00Z">
              <w:r>
                <w:rPr>
                  <w:lang w:eastAsia="zh-CN"/>
                </w:rPr>
                <w:t>CA_n1-n105-n258</w:t>
              </w:r>
            </w:ins>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ins w:id="35" w:author="ZTE-Ma Zhifeng" w:date="2023-10-16T15:23:00Z"/>
                <w:lang w:eastAsia="zh-CN"/>
              </w:rPr>
            </w:pPr>
            <w:ins w:id="36" w:author="ZTE-Ma Zhifeng" w:date="2023-10-16T15:23:00Z">
              <w:r>
                <w:rPr>
                  <w:lang w:eastAsia="zh-CN"/>
                </w:rPr>
                <w:t>n1, n105</w:t>
              </w:r>
              <w:r w:rsidRPr="00EF5447">
                <w:rPr>
                  <w:lang w:eastAsia="zh-CN"/>
                </w:rPr>
                <w:t>, n25</w:t>
              </w:r>
              <w:r>
                <w:rPr>
                  <w:lang w:eastAsia="zh-CN"/>
                </w:rPr>
                <w:t>8</w:t>
              </w:r>
            </w:ins>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rPr>
            </w:pPr>
            <w:r>
              <w:rPr>
                <w:rFonts w:cs="Arial"/>
                <w:szCs w:val="18"/>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lang w:eastAsia="zh-CN"/>
              </w:rPr>
            </w:pPr>
            <w:r>
              <w:rPr>
                <w:rFonts w:cs="Arial"/>
                <w:szCs w:val="18"/>
                <w:lang w:eastAsia="ja-JP"/>
              </w:rPr>
              <w:t xml:space="preserve"> n2, n5, n260</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lang w:eastAsia="zh-CN"/>
              </w:rPr>
            </w:pPr>
            <w:r>
              <w:rPr>
                <w:rFonts w:cs="Arial"/>
                <w:szCs w:val="18"/>
                <w:lang w:eastAsia="ja-JP"/>
              </w:rPr>
              <w:t>n2, n5, n261</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lang w:eastAsia="zh-CN"/>
              </w:rPr>
            </w:pPr>
            <w:r>
              <w:rPr>
                <w:rFonts w:cs="Arial"/>
                <w:szCs w:val="18"/>
                <w:lang w:eastAsia="ja-JP"/>
              </w:rPr>
              <w:t xml:space="preserve"> n2, n66, n260</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szCs w:val="18"/>
                <w:lang w:eastAsia="zh-CN"/>
              </w:rPr>
            </w:pPr>
            <w:r>
              <w:rPr>
                <w:rFonts w:cs="Arial"/>
                <w:szCs w:val="18"/>
                <w:lang w:eastAsia="ja-JP"/>
              </w:rPr>
              <w:t>n2, n66, n261</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lang w:eastAsia="zh-CN"/>
              </w:rPr>
              <w:t>n2, n77, n260</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lang w:eastAsia="zh-CN"/>
              </w:rPr>
              <w:t>n2, n77, n261</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lang w:eastAsia="zh-CN"/>
              </w:rPr>
              <w:t>n3, n7</w:t>
            </w:r>
            <w:r w:rsidRPr="00EF5447">
              <w:rPr>
                <w:lang w:eastAsia="zh-CN"/>
              </w:rPr>
              <w:t>, n257</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lang w:eastAsia="zh-CN"/>
              </w:rPr>
              <w:t>n3, n7, n258</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Pr="00EF5447" w:rsidRDefault="0030133D" w:rsidP="0030133D">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rsidR="0030133D" w:rsidRPr="00EF5447" w:rsidRDefault="0030133D" w:rsidP="0030133D">
            <w:pPr>
              <w:pStyle w:val="TAC"/>
              <w:rPr>
                <w:lang w:eastAsia="zh-CN"/>
              </w:rPr>
            </w:pPr>
            <w:r>
              <w:rPr>
                <w:lang w:eastAsia="zh-CN"/>
              </w:rPr>
              <w:t>n3, n</w:t>
            </w:r>
            <w:r w:rsidRPr="00EF5447">
              <w:rPr>
                <w:lang w:eastAsia="zh-CN"/>
              </w:rPr>
              <w:t>8,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rFonts w:eastAsia="MS Mincho"/>
                <w:lang w:eastAsia="zh-CN"/>
              </w:rPr>
            </w:pPr>
            <w:r w:rsidRPr="00EF5447">
              <w:rPr>
                <w:lang w:eastAsia="zh-CN"/>
              </w:rPr>
              <w:t>n3, n28,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lang w:eastAsia="ja-JP"/>
              </w:rPr>
              <w:t>n3, n28, n258</w:t>
            </w:r>
          </w:p>
        </w:tc>
      </w:tr>
      <w:tr w:rsidR="0030133D" w:rsidRPr="00F66BC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sidRPr="00F66BC8">
              <w:rPr>
                <w:rFonts w:ascii="Arial" w:hAnsi="Arial"/>
                <w:sz w:val="18"/>
              </w:rPr>
              <w:t>n3, n41,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9960ED">
              <w:rPr>
                <w:lang w:eastAsia="zh-CN"/>
              </w:rPr>
              <w:t>n3, n77,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9960ED">
              <w:rPr>
                <w:lang w:eastAsia="zh-CN"/>
              </w:rPr>
              <w:t>n3, n78,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30133D" w:rsidRPr="00EF5447" w:rsidTr="008E4AB7">
        <w:trPr>
          <w:trHeight w:val="187"/>
          <w:jc w:val="center"/>
          <w:ins w:id="37" w:author="ZTE-Ma Zhifeng" w:date="2023-10-16T15:11: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ins w:id="38" w:author="ZTE-Ma Zhifeng" w:date="2023-10-16T15:11:00Z"/>
                <w:lang w:eastAsia="zh-CN"/>
              </w:rPr>
            </w:pPr>
            <w:ins w:id="39" w:author="ZTE-Ma Zhifeng" w:date="2023-10-16T15:11:00Z">
              <w:r w:rsidRPr="00EF5447">
                <w:rPr>
                  <w:lang w:eastAsia="zh-CN"/>
                </w:rPr>
                <w:t>CA_n3-n7</w:t>
              </w:r>
              <w:r>
                <w:rPr>
                  <w:rFonts w:hint="eastAsia"/>
                  <w:lang w:eastAsia="zh-CN"/>
                </w:rPr>
                <w:t>9</w:t>
              </w:r>
              <w:r>
                <w:rPr>
                  <w:lang w:eastAsia="zh-CN"/>
                </w:rPr>
                <w:t>-n258</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ins w:id="40" w:author="ZTE-Ma Zhifeng" w:date="2023-10-16T15:11:00Z"/>
                <w:rFonts w:eastAsia="MS Mincho"/>
                <w:lang w:eastAsia="zh-CN"/>
              </w:rPr>
            </w:pPr>
            <w:ins w:id="41" w:author="ZTE-Ma Zhifeng" w:date="2023-10-16T15:11:00Z">
              <w:r w:rsidRPr="00EF5447">
                <w:rPr>
                  <w:rFonts w:eastAsia="MS Mincho"/>
                  <w:lang w:eastAsia="zh-CN"/>
                </w:rPr>
                <w:t>n3, n7</w:t>
              </w:r>
              <w:r>
                <w:rPr>
                  <w:rFonts w:hint="eastAsia"/>
                  <w:lang w:eastAsia="zh-CN"/>
                </w:rPr>
                <w:t>9</w:t>
              </w:r>
              <w:r>
                <w:rPr>
                  <w:rFonts w:eastAsia="MS Mincho"/>
                  <w:lang w:eastAsia="zh-CN"/>
                </w:rPr>
                <w:t>, n258</w:t>
              </w:r>
            </w:ins>
          </w:p>
        </w:tc>
      </w:tr>
      <w:tr w:rsidR="0030133D" w:rsidRPr="00EF5447" w:rsidTr="008E4AB7">
        <w:trPr>
          <w:trHeight w:val="187"/>
          <w:jc w:val="center"/>
          <w:ins w:id="42" w:author="ZTE-Ma Zhifeng" w:date="2023-10-16T15:24: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ins w:id="43" w:author="ZTE-Ma Zhifeng" w:date="2023-10-16T15:24:00Z"/>
                <w:lang w:eastAsia="zh-CN"/>
              </w:rPr>
            </w:pPr>
            <w:ins w:id="44" w:author="ZTE-Ma Zhifeng" w:date="2023-10-16T15:24:00Z">
              <w:r>
                <w:rPr>
                  <w:lang w:eastAsia="zh-CN"/>
                </w:rPr>
                <w:t>CA_n3-n105-n257</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ins w:id="45" w:author="ZTE-Ma Zhifeng" w:date="2023-10-16T15:24:00Z"/>
                <w:rFonts w:eastAsia="MS Mincho"/>
                <w:lang w:eastAsia="zh-CN"/>
              </w:rPr>
            </w:pPr>
            <w:ins w:id="46" w:author="ZTE-Ma Zhifeng" w:date="2023-10-16T15:24:00Z">
              <w:r w:rsidRPr="00EF5447">
                <w:rPr>
                  <w:rFonts w:eastAsia="MS Mincho"/>
                  <w:lang w:eastAsia="zh-CN"/>
                </w:rPr>
                <w:t>n3, n</w:t>
              </w:r>
              <w:r>
                <w:rPr>
                  <w:rFonts w:eastAsia="MS Mincho"/>
                  <w:lang w:eastAsia="zh-CN"/>
                </w:rPr>
                <w:t>105, n257</w:t>
              </w:r>
            </w:ins>
          </w:p>
        </w:tc>
      </w:tr>
      <w:tr w:rsidR="0030133D" w:rsidRPr="00EF5447" w:rsidTr="008E4AB7">
        <w:trPr>
          <w:trHeight w:val="187"/>
          <w:jc w:val="center"/>
          <w:ins w:id="47" w:author="ZTE-Ma Zhifeng" w:date="2023-10-16T15:24:00Z"/>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ins w:id="48" w:author="ZTE-Ma Zhifeng" w:date="2023-10-16T15:24:00Z"/>
                <w:lang w:eastAsia="zh-CN"/>
              </w:rPr>
            </w:pPr>
            <w:ins w:id="49" w:author="ZTE-Ma Zhifeng" w:date="2023-10-16T15:24:00Z">
              <w:r>
                <w:rPr>
                  <w:lang w:eastAsia="zh-CN"/>
                </w:rPr>
                <w:t>CA_n3-n105-n258</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ins w:id="50" w:author="ZTE-Ma Zhifeng" w:date="2023-10-16T15:24:00Z"/>
                <w:rFonts w:eastAsia="MS Mincho"/>
                <w:lang w:eastAsia="zh-CN"/>
              </w:rPr>
            </w:pPr>
            <w:ins w:id="51" w:author="ZTE-Ma Zhifeng" w:date="2023-10-16T15:24:00Z">
              <w:r w:rsidRPr="00EF5447">
                <w:rPr>
                  <w:rFonts w:eastAsia="MS Mincho"/>
                  <w:lang w:eastAsia="zh-CN"/>
                </w:rPr>
                <w:t>n3, n</w:t>
              </w:r>
              <w:r>
                <w:rPr>
                  <w:rFonts w:eastAsia="MS Mincho"/>
                  <w:lang w:eastAsia="zh-CN"/>
                </w:rPr>
                <w:t>105, n25</w:t>
              </w:r>
            </w:ins>
            <w:ins w:id="52" w:author="ZTE-Ma Zhifeng" w:date="2023-10-16T15:25:00Z">
              <w:r>
                <w:rPr>
                  <w:rFonts w:eastAsia="MS Mincho"/>
                  <w:lang w:eastAsia="zh-CN"/>
                </w:rPr>
                <w:t>8</w:t>
              </w:r>
            </w:ins>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rFonts w:eastAsia="MS Mincho"/>
                <w:lang w:eastAsia="zh-CN"/>
              </w:rPr>
            </w:pPr>
            <w:r>
              <w:rPr>
                <w:lang w:eastAsia="zh-CN"/>
              </w:rPr>
              <w:t>n5, n48, n261</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rFonts w:eastAsia="MS Mincho"/>
                <w:lang w:eastAsia="zh-CN"/>
              </w:rPr>
            </w:pPr>
            <w:r>
              <w:rPr>
                <w:lang w:eastAsia="zh-CN"/>
              </w:rPr>
              <w:t>n5, n66, n260</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lang w:eastAsia="zh-CN"/>
              </w:rPr>
              <w:t>n5, n66, n261</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rFonts w:eastAsia="MS Mincho"/>
                <w:lang w:eastAsia="zh-CN"/>
              </w:rPr>
            </w:pPr>
            <w:r>
              <w:rPr>
                <w:lang w:eastAsia="zh-CN"/>
              </w:rPr>
              <w:t>n5, n77, n260</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9960ED" w:rsidRDefault="0030133D" w:rsidP="0030133D">
            <w:pPr>
              <w:pStyle w:val="TAC"/>
              <w:rPr>
                <w:lang w:eastAsia="zh-CN"/>
              </w:rPr>
            </w:pPr>
            <w:r>
              <w:rPr>
                <w:lang w:eastAsia="zh-CN"/>
              </w:rPr>
              <w:t>n5, n77, n261</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sidRPr="00C844A8">
              <w:t>n7</w:t>
            </w:r>
            <w:r>
              <w:t>,</w:t>
            </w:r>
            <w:r w:rsidRPr="00C844A8">
              <w:t xml:space="preserve"> n25</w:t>
            </w:r>
            <w:r>
              <w:t>,</w:t>
            </w:r>
            <w:r w:rsidRPr="00C844A8">
              <w:t xml:space="preserve"> n257</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sidRPr="00C844A8">
              <w:t>n7</w:t>
            </w:r>
            <w:r>
              <w:t>,</w:t>
            </w:r>
            <w:r w:rsidRPr="00C844A8">
              <w:t xml:space="preserve"> n25</w:t>
            </w:r>
            <w:r>
              <w:t>,</w:t>
            </w:r>
            <w:r w:rsidRPr="00C844A8">
              <w:t xml:space="preserve"> n2</w:t>
            </w:r>
            <w:r>
              <w:t>60</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sidRPr="00C844A8">
              <w:t>n7</w:t>
            </w:r>
            <w:r>
              <w:t>,</w:t>
            </w:r>
            <w:r w:rsidRPr="00C844A8">
              <w:t xml:space="preserve"> n</w:t>
            </w:r>
            <w:r>
              <w:t>66,</w:t>
            </w:r>
            <w:r w:rsidRPr="00C844A8">
              <w:t xml:space="preserve"> n</w:t>
            </w:r>
            <w:r>
              <w:t>257</w:t>
            </w:r>
          </w:p>
        </w:tc>
      </w:tr>
      <w:tr w:rsidR="0030133D" w:rsidRPr="00C844A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C844A8" w:rsidRDefault="0030133D" w:rsidP="0030133D">
            <w:pPr>
              <w:pStyle w:val="TAC"/>
            </w:pPr>
            <w:r w:rsidRPr="00C844A8">
              <w:t>n7</w:t>
            </w:r>
            <w:r>
              <w:t>,</w:t>
            </w:r>
            <w:r w:rsidRPr="00C844A8">
              <w:t xml:space="preserve"> n</w:t>
            </w:r>
            <w:r>
              <w:t>66,</w:t>
            </w:r>
            <w:r w:rsidRPr="00C844A8">
              <w:t xml:space="preserve"> n</w:t>
            </w:r>
            <w:r>
              <w:t>260</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sidRPr="00C844A8">
              <w:t>n7</w:t>
            </w:r>
            <w:r>
              <w:t>,</w:t>
            </w:r>
            <w:r w:rsidRPr="00C844A8">
              <w:t xml:space="preserve"> </w:t>
            </w:r>
            <w:r w:rsidRPr="00294362">
              <w:t>n71</w:t>
            </w:r>
            <w:r>
              <w:t>,</w:t>
            </w:r>
            <w:r w:rsidRPr="00C844A8">
              <w:t xml:space="preserve"> n</w:t>
            </w:r>
            <w:r>
              <w:t>257</w:t>
            </w:r>
          </w:p>
        </w:tc>
      </w:tr>
      <w:tr w:rsidR="0030133D" w:rsidRPr="00C844A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pPr>
            <w:r>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C844A8" w:rsidRDefault="0030133D" w:rsidP="0030133D">
            <w:pPr>
              <w:pStyle w:val="TAC"/>
            </w:pPr>
            <w:r w:rsidRPr="00C844A8">
              <w:t>n7</w:t>
            </w:r>
            <w:r>
              <w:t>,</w:t>
            </w:r>
            <w:r w:rsidRPr="00C844A8">
              <w:t xml:space="preserve"> </w:t>
            </w:r>
            <w:r w:rsidRPr="00294362">
              <w:t>n71</w:t>
            </w:r>
            <w:r>
              <w:t>,</w:t>
            </w:r>
            <w:r w:rsidRPr="00C844A8">
              <w:t xml:space="preserve"> n</w:t>
            </w:r>
            <w:r>
              <w:t>260</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30133D" w:rsidRPr="00EF5447" w:rsidTr="008E4AB7">
        <w:trPr>
          <w:trHeight w:val="187"/>
          <w:jc w:val="center"/>
          <w:ins w:id="53" w:author="ZTE-Ma Zhifeng" w:date="2023-10-16T15:25: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ins w:id="54" w:author="ZTE-Ma Zhifeng" w:date="2023-10-16T15:25:00Z"/>
              </w:rPr>
            </w:pPr>
            <w:ins w:id="55" w:author="ZTE-Ma Zhifeng" w:date="2023-10-16T15:25:00Z">
              <w:r w:rsidRPr="00EF5447">
                <w:t>CA_</w:t>
              </w:r>
              <w:r w:rsidRPr="00EF5447">
                <w:rPr>
                  <w:lang w:eastAsia="zh-CN"/>
                </w:rPr>
                <w:t>n</w:t>
              </w:r>
              <w:r>
                <w:rPr>
                  <w:rFonts w:hint="eastAsia"/>
                  <w:lang w:eastAsia="zh-CN"/>
                </w:rPr>
                <w:t>7</w:t>
              </w:r>
              <w:r>
                <w:rPr>
                  <w:lang w:eastAsia="zh-CN"/>
                </w:rPr>
                <w:t>-n105</w:t>
              </w:r>
              <w:r w:rsidRPr="00EF5447">
                <w:rPr>
                  <w:lang w:eastAsia="zh-CN"/>
                </w:rPr>
                <w:t>-n</w:t>
              </w:r>
              <w:r>
                <w:rPr>
                  <w:rFonts w:hint="eastAsia"/>
                  <w:lang w:eastAsia="zh-CN"/>
                </w:rPr>
                <w:t>25</w:t>
              </w:r>
              <w:r>
                <w:rPr>
                  <w:lang w:eastAsia="zh-CN"/>
                </w:rPr>
                <w:t>7</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ins w:id="56" w:author="ZTE-Ma Zhifeng" w:date="2023-10-16T15:25:00Z"/>
                <w:lang w:eastAsia="zh-CN"/>
              </w:rPr>
            </w:pPr>
            <w:ins w:id="57" w:author="ZTE-Ma Zhifeng" w:date="2023-10-16T15:25:00Z">
              <w:r>
                <w:rPr>
                  <w:rFonts w:hint="eastAsia"/>
                  <w:lang w:eastAsia="zh-CN"/>
                </w:rPr>
                <w:t>n7</w:t>
              </w:r>
              <w:r>
                <w:rPr>
                  <w:lang w:eastAsia="zh-CN"/>
                </w:rPr>
                <w:t>, n105, n2</w:t>
              </w:r>
              <w:r>
                <w:rPr>
                  <w:rFonts w:hint="eastAsia"/>
                  <w:lang w:eastAsia="zh-CN"/>
                </w:rPr>
                <w:t>5</w:t>
              </w:r>
              <w:r>
                <w:rPr>
                  <w:lang w:eastAsia="zh-CN"/>
                </w:rPr>
                <w:t>7</w:t>
              </w:r>
            </w:ins>
          </w:p>
        </w:tc>
      </w:tr>
      <w:tr w:rsidR="0030133D" w:rsidRPr="00EF5447" w:rsidTr="008E4AB7">
        <w:trPr>
          <w:trHeight w:val="187"/>
          <w:jc w:val="center"/>
          <w:ins w:id="58" w:author="ZTE-Ma Zhifeng" w:date="2023-10-16T15:25: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ins w:id="59" w:author="ZTE-Ma Zhifeng" w:date="2023-10-16T15:25:00Z"/>
              </w:rPr>
            </w:pPr>
            <w:ins w:id="60" w:author="ZTE-Ma Zhifeng" w:date="2023-10-16T15:26:00Z">
              <w:r w:rsidRPr="00EF5447">
                <w:t>CA_</w:t>
              </w:r>
              <w:r w:rsidRPr="00EF5447">
                <w:rPr>
                  <w:lang w:eastAsia="zh-CN"/>
                </w:rPr>
                <w:t>n</w:t>
              </w:r>
              <w:r>
                <w:rPr>
                  <w:rFonts w:hint="eastAsia"/>
                  <w:lang w:eastAsia="zh-CN"/>
                </w:rPr>
                <w:t>7</w:t>
              </w:r>
              <w:r>
                <w:rPr>
                  <w:lang w:eastAsia="zh-CN"/>
                </w:rPr>
                <w:t>-n105</w:t>
              </w:r>
              <w:r w:rsidRPr="00EF5447">
                <w:rPr>
                  <w:lang w:eastAsia="zh-CN"/>
                </w:rPr>
                <w:t>-n</w:t>
              </w:r>
              <w:r>
                <w:rPr>
                  <w:rFonts w:hint="eastAsia"/>
                  <w:lang w:eastAsia="zh-CN"/>
                </w:rPr>
                <w:t>25</w:t>
              </w:r>
              <w:r>
                <w:rPr>
                  <w:lang w:eastAsia="zh-CN"/>
                </w:rPr>
                <w:t>8</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ins w:id="61" w:author="ZTE-Ma Zhifeng" w:date="2023-10-16T15:25:00Z"/>
                <w:lang w:eastAsia="zh-CN"/>
              </w:rPr>
            </w:pPr>
            <w:ins w:id="62" w:author="ZTE-Ma Zhifeng" w:date="2023-10-16T15:26:00Z">
              <w:r>
                <w:rPr>
                  <w:rFonts w:hint="eastAsia"/>
                  <w:lang w:eastAsia="zh-CN"/>
                </w:rPr>
                <w:t>n7</w:t>
              </w:r>
              <w:r>
                <w:rPr>
                  <w:lang w:eastAsia="zh-CN"/>
                </w:rPr>
                <w:t>, n105, n2</w:t>
              </w:r>
              <w:r>
                <w:rPr>
                  <w:rFonts w:hint="eastAsia"/>
                  <w:lang w:eastAsia="zh-CN"/>
                </w:rPr>
                <w:t>5</w:t>
              </w:r>
              <w:r>
                <w:rPr>
                  <w:lang w:eastAsia="zh-CN"/>
                </w:rPr>
                <w:t>8</w:t>
              </w:r>
            </w:ins>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30133D" w:rsidRPr="00F66BC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n28, n77,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n28, n78,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lang w:eastAsia="zh-CN"/>
              </w:rPr>
              <w:t>n28, n7</w:t>
            </w:r>
            <w:r>
              <w:rPr>
                <w:rFonts w:hint="eastAsia"/>
                <w:lang w:eastAsia="zh-CN"/>
              </w:rPr>
              <w:t>9</w:t>
            </w:r>
            <w:r w:rsidRPr="00EF5447">
              <w:rPr>
                <w:lang w:eastAsia="zh-CN"/>
              </w:rPr>
              <w:t>, n257</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n40, n41, n258</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AC4414" w:rsidRDefault="0030133D" w:rsidP="0030133D">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30133D" w:rsidRPr="00F66BC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Pr>
                <w:rFonts w:ascii="Arial" w:eastAsia="等线" w:hAnsi="Arial" w:cs="Arial"/>
                <w:kern w:val="2"/>
                <w:sz w:val="18"/>
              </w:rPr>
              <w:t>n41</w:t>
            </w:r>
            <w:r>
              <w:rPr>
                <w:rFonts w:ascii="Arial" w:eastAsia="等线" w:hAnsi="Arial" w:cs="Arial" w:hint="eastAsia"/>
                <w:kern w:val="2"/>
                <w:sz w:val="18"/>
              </w:rPr>
              <w:t xml:space="preserve">, </w:t>
            </w:r>
            <w:r>
              <w:rPr>
                <w:rFonts w:ascii="Arial" w:eastAsia="等线" w:hAnsi="Arial" w:cs="Arial"/>
                <w:kern w:val="2"/>
                <w:sz w:val="18"/>
              </w:rPr>
              <w:t>n66</w:t>
            </w:r>
            <w:r>
              <w:rPr>
                <w:rFonts w:ascii="Arial" w:eastAsia="等线" w:hAnsi="Arial" w:cs="Arial" w:hint="eastAsia"/>
                <w:kern w:val="2"/>
                <w:sz w:val="18"/>
              </w:rPr>
              <w:t xml:space="preserve">, </w:t>
            </w:r>
            <w:r>
              <w:rPr>
                <w:rFonts w:ascii="Arial" w:eastAsia="等线" w:hAnsi="Arial" w:cs="Arial"/>
                <w:kern w:val="2"/>
                <w:sz w:val="18"/>
              </w:rPr>
              <w:t>n260</w:t>
            </w:r>
          </w:p>
        </w:tc>
      </w:tr>
      <w:tr w:rsidR="0030133D" w:rsidRPr="00F66BC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30133D" w:rsidRPr="00F66BC8"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F66BC8" w:rsidRDefault="0030133D" w:rsidP="0030133D">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keepNext/>
              <w:keepLines/>
              <w:spacing w:after="0"/>
              <w:jc w:val="center"/>
              <w:rPr>
                <w:rFonts w:ascii="Arial" w:hAnsi="Arial"/>
                <w:sz w:val="18"/>
              </w:rPr>
            </w:pPr>
            <w:r>
              <w:rPr>
                <w:rFonts w:ascii="Arial" w:hAnsi="Arial" w:cs="Arial"/>
                <w:sz w:val="18"/>
                <w:szCs w:val="18"/>
                <w:lang w:eastAsia="zh-CN"/>
              </w:rPr>
              <w:t>n41, n79,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lastRenderedPageBreak/>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30133D"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lang w:eastAsia="zh-CN"/>
              </w:rPr>
              <w:t>n66, n77, n260</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Pr>
                <w:lang w:eastAsia="zh-CN"/>
              </w:rPr>
              <w:t>n66, n77, n261</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szCs w:val="22"/>
                <w:lang w:eastAsia="zh-CN"/>
              </w:rPr>
              <w:t>n77, n79, n257</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szCs w:val="22"/>
                <w:lang w:eastAsia="zh-CN"/>
              </w:rPr>
            </w:pPr>
            <w:r w:rsidRPr="00EB006E">
              <w:rPr>
                <w:rFonts w:eastAsia="MS Mincho"/>
                <w:kern w:val="2"/>
                <w:lang w:val="en-US"/>
              </w:rPr>
              <w:t>n77</w:t>
            </w:r>
            <w:r>
              <w:rPr>
                <w:rFonts w:hint="eastAsia"/>
                <w:kern w:val="2"/>
                <w:lang w:val="sv-SE"/>
              </w:rPr>
              <w:t xml:space="preserve">, </w:t>
            </w:r>
            <w:r w:rsidRPr="00EB006E">
              <w:rPr>
                <w:rFonts w:eastAsia="MS Mincho"/>
                <w:kern w:val="2"/>
                <w:lang w:val="en-US"/>
              </w:rPr>
              <w:t>n79</w:t>
            </w:r>
            <w:r>
              <w:rPr>
                <w:rFonts w:hint="eastAsia"/>
                <w:kern w:val="2"/>
                <w:lang w:val="sv-SE"/>
              </w:rPr>
              <w:t xml:space="preserve">, </w:t>
            </w:r>
            <w:r w:rsidRPr="00EB006E">
              <w:rPr>
                <w:rFonts w:eastAsia="MS Mincho"/>
                <w:kern w:val="2"/>
                <w:lang w:val="sv-SE"/>
              </w:rPr>
              <w:t>n258</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rsidR="0030133D" w:rsidRDefault="0030133D" w:rsidP="0030133D">
            <w:pPr>
              <w:pStyle w:val="TAC"/>
              <w:rPr>
                <w:rFonts w:eastAsia="MS Mincho"/>
                <w:kern w:val="2"/>
                <w:lang w:val="en-US"/>
              </w:rPr>
            </w:pPr>
            <w:r>
              <w:rPr>
                <w:lang w:eastAsia="zh-CN"/>
              </w:rPr>
              <w:t>n77, n79, n259</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30133D" w:rsidRPr="00EF5447"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C"/>
              <w:rPr>
                <w:lang w:eastAsia="zh-CN"/>
              </w:rPr>
            </w:pPr>
            <w:r w:rsidRPr="00EF5447">
              <w:rPr>
                <w:szCs w:val="22"/>
                <w:lang w:eastAsia="zh-CN"/>
              </w:rPr>
              <w:t>n78, n79, n257</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szCs w:val="22"/>
                <w:lang w:eastAsia="zh-CN"/>
              </w:rPr>
            </w:pPr>
            <w:r>
              <w:rPr>
                <w:szCs w:val="22"/>
                <w:lang w:eastAsia="zh-CN"/>
              </w:rPr>
              <w:t>n78, n79, n259</w:t>
            </w:r>
          </w:p>
        </w:tc>
      </w:tr>
      <w:tr w:rsidR="0030133D" w:rsidTr="008E4AB7">
        <w:tblPrEx>
          <w:tblLook w:val="04A0" w:firstRow="1" w:lastRow="0" w:firstColumn="1" w:lastColumn="0" w:noHBand="0" w:noVBand="1"/>
        </w:tblPrEx>
        <w:trPr>
          <w:trHeight w:val="187"/>
          <w:jc w:val="center"/>
          <w:ins w:id="63" w:author="ZTE-Ma Zhifeng" w:date="2023-10-16T15:26:00Z"/>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ins w:id="64" w:author="ZTE-Ma Zhifeng" w:date="2023-10-16T15:26:00Z"/>
                <w:szCs w:val="22"/>
                <w:lang w:eastAsia="ja-JP"/>
              </w:rPr>
            </w:pPr>
            <w:ins w:id="65" w:author="ZTE-Ma Zhifeng" w:date="2023-10-16T15:26:00Z">
              <w:r>
                <w:rPr>
                  <w:szCs w:val="22"/>
                  <w:lang w:eastAsia="ja-JP"/>
                </w:rPr>
                <w:t>CA_n7</w:t>
              </w:r>
              <w:r>
                <w:rPr>
                  <w:szCs w:val="22"/>
                  <w:lang w:eastAsia="zh-CN"/>
                </w:rPr>
                <w:t>8</w:t>
              </w:r>
              <w:r>
                <w:rPr>
                  <w:szCs w:val="22"/>
                  <w:lang w:eastAsia="ja-JP"/>
                </w:rPr>
                <w:t>-n105-n25</w:t>
              </w:r>
            </w:ins>
            <w:ins w:id="66" w:author="ZTE-Ma Zhifeng" w:date="2023-10-16T15:27:00Z">
              <w:r>
                <w:rPr>
                  <w:szCs w:val="22"/>
                  <w:lang w:eastAsia="ja-JP"/>
                </w:rPr>
                <w:t>7</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ins w:id="67" w:author="ZTE-Ma Zhifeng" w:date="2023-10-16T15:26:00Z"/>
                <w:szCs w:val="22"/>
                <w:lang w:eastAsia="zh-CN"/>
              </w:rPr>
            </w:pPr>
            <w:ins w:id="68" w:author="ZTE-Ma Zhifeng" w:date="2023-10-16T15:27:00Z">
              <w:r>
                <w:rPr>
                  <w:szCs w:val="22"/>
                  <w:lang w:eastAsia="zh-CN"/>
                </w:rPr>
                <w:t>n78, n105, n257</w:t>
              </w:r>
            </w:ins>
          </w:p>
        </w:tc>
      </w:tr>
      <w:tr w:rsidR="0030133D" w:rsidTr="008E4AB7">
        <w:tblPrEx>
          <w:tblLook w:val="04A0" w:firstRow="1" w:lastRow="0" w:firstColumn="1" w:lastColumn="0" w:noHBand="0" w:noVBand="1"/>
        </w:tblPrEx>
        <w:trPr>
          <w:trHeight w:val="187"/>
          <w:jc w:val="center"/>
          <w:ins w:id="69" w:author="ZTE-Ma Zhifeng" w:date="2023-10-16T15:27:00Z"/>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ins w:id="70" w:author="ZTE-Ma Zhifeng" w:date="2023-10-16T15:27:00Z"/>
                <w:szCs w:val="22"/>
                <w:lang w:eastAsia="ja-JP"/>
              </w:rPr>
            </w:pPr>
            <w:ins w:id="71" w:author="ZTE-Ma Zhifeng" w:date="2023-10-16T15:27:00Z">
              <w:r>
                <w:rPr>
                  <w:szCs w:val="22"/>
                  <w:lang w:eastAsia="ja-JP"/>
                </w:rPr>
                <w:t>CA_n7</w:t>
              </w:r>
              <w:r>
                <w:rPr>
                  <w:szCs w:val="22"/>
                  <w:lang w:eastAsia="zh-CN"/>
                </w:rPr>
                <w:t>8</w:t>
              </w:r>
              <w:r>
                <w:rPr>
                  <w:szCs w:val="22"/>
                  <w:lang w:eastAsia="ja-JP"/>
                </w:rPr>
                <w:t>-n105-n258</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ins w:id="72" w:author="ZTE-Ma Zhifeng" w:date="2023-10-16T15:27:00Z"/>
                <w:szCs w:val="22"/>
                <w:lang w:eastAsia="zh-CN"/>
              </w:rPr>
            </w:pPr>
            <w:ins w:id="73" w:author="ZTE-Ma Zhifeng" w:date="2023-10-16T15:27:00Z">
              <w:r>
                <w:rPr>
                  <w:szCs w:val="22"/>
                  <w:lang w:eastAsia="zh-CN"/>
                </w:rPr>
                <w:t>n78, n105, n258</w:t>
              </w:r>
            </w:ins>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30133D"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Default="0030133D" w:rsidP="0030133D">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30133D" w:rsidRPr="00EF5447" w:rsidTr="008E4AB7">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rsidR="0030133D" w:rsidRPr="00EF5447" w:rsidRDefault="0030133D" w:rsidP="0030133D">
            <w:pPr>
              <w:pStyle w:val="TAN"/>
              <w:spacing w:before="24" w:after="24"/>
              <w:ind w:left="1378"/>
              <w:rPr>
                <w:lang w:eastAsia="zh-CN"/>
              </w:rPr>
            </w:pPr>
            <w:r>
              <w:t>NOTE 1:</w:t>
            </w:r>
            <w:r>
              <w:tab/>
              <w:t>Applicable for UE supporting inter-band carrier aggregation with mandatory simultaneous Rx/Tx capability.</w:t>
            </w:r>
          </w:p>
        </w:tc>
      </w:tr>
    </w:tbl>
    <w:p w:rsidR="00DD11EF" w:rsidRPr="00EF5447" w:rsidRDefault="00DD11EF" w:rsidP="00DD11EF"/>
    <w:p w:rsidR="009437B3" w:rsidRPr="00DD11EF" w:rsidRDefault="009437B3" w:rsidP="009437B3"/>
    <w:p w:rsidR="00FD250D" w:rsidRDefault="00FD250D"/>
    <w:p w:rsidR="00FD250D" w:rsidRDefault="00FD250D">
      <w:pPr>
        <w:pStyle w:val="30"/>
        <w:rPr>
          <w:rFonts w:cs="Arial"/>
          <w:i/>
          <w:color w:val="FF0000"/>
          <w:sz w:val="32"/>
          <w:szCs w:val="32"/>
        </w:rPr>
        <w:sectPr w:rsidR="00FD250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pPr>
    </w:p>
    <w:p w:rsidR="00FD250D" w:rsidRDefault="008C283F">
      <w:pPr>
        <w:pStyle w:val="30"/>
        <w:rPr>
          <w:rFonts w:cs="Arial"/>
          <w:i/>
          <w:color w:val="FF0000"/>
          <w:sz w:val="32"/>
          <w:szCs w:val="32"/>
        </w:rPr>
      </w:pPr>
      <w:r w:rsidRPr="008C283F">
        <w:rPr>
          <w:rFonts w:cs="Arial"/>
          <w:i/>
          <w:color w:val="FF0000"/>
          <w:sz w:val="32"/>
          <w:szCs w:val="32"/>
        </w:rPr>
        <w:lastRenderedPageBreak/>
        <w:t>&lt;&lt;</w:t>
      </w:r>
      <w:r w:rsidRPr="008C283F">
        <w:rPr>
          <w:rFonts w:cs="Arial" w:hint="eastAsia"/>
          <w:i/>
          <w:color w:val="FF0000"/>
          <w:sz w:val="32"/>
          <w:szCs w:val="32"/>
        </w:rPr>
        <w:t>unchanged texts are omitted</w:t>
      </w:r>
      <w:r w:rsidRPr="008C283F">
        <w:rPr>
          <w:rFonts w:cs="Arial"/>
          <w:i/>
          <w:color w:val="FF0000"/>
          <w:sz w:val="32"/>
          <w:szCs w:val="32"/>
        </w:rPr>
        <w:t>&gt;&gt;</w:t>
      </w:r>
    </w:p>
    <w:p w:rsidR="008A18B4" w:rsidRPr="00EF5447" w:rsidRDefault="008A18B4" w:rsidP="008A18B4">
      <w:pPr>
        <w:pStyle w:val="2"/>
      </w:pPr>
      <w:bookmarkStart w:id="74" w:name="_Toc21351515"/>
      <w:bookmarkStart w:id="75" w:name="_Toc29807097"/>
      <w:bookmarkStart w:id="76" w:name="_Toc36648811"/>
      <w:bookmarkStart w:id="77" w:name="_Toc36651536"/>
      <w:bookmarkStart w:id="78" w:name="_Toc37256470"/>
      <w:bookmarkStart w:id="79" w:name="_Toc37256811"/>
      <w:bookmarkStart w:id="80" w:name="_Toc45890508"/>
      <w:bookmarkStart w:id="81" w:name="_Toc45891732"/>
      <w:bookmarkStart w:id="82" w:name="_Toc45892142"/>
      <w:bookmarkStart w:id="83" w:name="_Toc45892552"/>
      <w:bookmarkStart w:id="84" w:name="_Toc52352965"/>
      <w:bookmarkStart w:id="85" w:name="_Toc53174788"/>
      <w:bookmarkStart w:id="86" w:name="_Toc61378093"/>
      <w:bookmarkStart w:id="87" w:name="_Toc61378568"/>
      <w:bookmarkStart w:id="88" w:name="_Toc67953757"/>
      <w:bookmarkStart w:id="89" w:name="_Toc68733424"/>
      <w:bookmarkStart w:id="90" w:name="_Toc68784740"/>
      <w:bookmarkStart w:id="91" w:name="_Toc76736696"/>
      <w:bookmarkStart w:id="92" w:name="_Toc77241108"/>
      <w:bookmarkStart w:id="93" w:name="_Toc77241613"/>
      <w:bookmarkStart w:id="94" w:name="_Toc83742989"/>
      <w:bookmarkStart w:id="95" w:name="_Toc83909510"/>
      <w:bookmarkStart w:id="96" w:name="_Toc91071477"/>
      <w:r w:rsidRPr="00EF5447">
        <w:t>5.5A</w:t>
      </w:r>
      <w:r w:rsidRPr="00EF5447">
        <w:tab/>
        <w:t>Configuration for CA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8A18B4" w:rsidRPr="00EF5447" w:rsidRDefault="008A18B4" w:rsidP="008A18B4">
      <w:pPr>
        <w:pStyle w:val="40"/>
        <w:rPr>
          <w:lang w:eastAsia="zh-CN"/>
        </w:rPr>
      </w:pPr>
      <w:bookmarkStart w:id="97" w:name="_Toc21351516"/>
      <w:bookmarkStart w:id="98" w:name="_Toc29807098"/>
      <w:bookmarkStart w:id="99" w:name="_Toc36648812"/>
      <w:bookmarkStart w:id="100" w:name="_Toc36651537"/>
      <w:bookmarkStart w:id="101" w:name="_Toc37256471"/>
      <w:bookmarkStart w:id="102" w:name="_Toc37256812"/>
      <w:bookmarkStart w:id="103" w:name="_Toc45890509"/>
      <w:bookmarkStart w:id="104" w:name="_Toc45891733"/>
      <w:bookmarkStart w:id="105" w:name="_Toc45892143"/>
      <w:bookmarkStart w:id="106" w:name="_Toc45892553"/>
      <w:bookmarkStart w:id="107" w:name="_Toc52352966"/>
      <w:bookmarkStart w:id="108" w:name="_Toc53174789"/>
      <w:bookmarkStart w:id="109" w:name="_Toc61378094"/>
      <w:bookmarkStart w:id="110" w:name="_Toc61378569"/>
      <w:bookmarkStart w:id="111" w:name="_Toc67953758"/>
      <w:bookmarkStart w:id="112" w:name="_Toc68733425"/>
      <w:bookmarkStart w:id="113" w:name="_Toc68784741"/>
      <w:bookmarkStart w:id="114" w:name="_Toc76736697"/>
      <w:bookmarkStart w:id="115" w:name="_Toc77241109"/>
      <w:bookmarkStart w:id="116" w:name="_Toc77241614"/>
      <w:bookmarkStart w:id="117" w:name="_Toc83742990"/>
      <w:bookmarkStart w:id="118" w:name="_Toc83909511"/>
      <w:bookmarkStart w:id="119"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DD11EF" w:rsidRDefault="00DD11EF" w:rsidP="00DD11EF">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DD11EF" w:rsidRDefault="00DD11EF" w:rsidP="00DD11EF">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120" w:name="OLE_LINK35"/>
      <w:r w:rsidRPr="001120DF">
        <w:t>38.101-1</w:t>
      </w:r>
      <w:bookmarkEnd w:id="120"/>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121"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121"/>
      <w:r>
        <w:t>.</w:t>
      </w:r>
    </w:p>
    <w:p w:rsidR="00EB6186" w:rsidRPr="00DD11EF" w:rsidRDefault="00EB6186" w:rsidP="008C283F">
      <w:pPr>
        <w:rPr>
          <w:lang w:eastAsia="zh-CN"/>
        </w:rPr>
      </w:pPr>
    </w:p>
    <w:p w:rsidR="00EB6186" w:rsidRPr="00DD4C2D" w:rsidRDefault="00EB6186" w:rsidP="008C283F">
      <w:pPr>
        <w:rPr>
          <w:lang w:eastAsia="zh-CN"/>
        </w:rPr>
      </w:pPr>
    </w:p>
    <w:p w:rsidR="00FD250D" w:rsidRDefault="004258BF" w:rsidP="008C283F">
      <w:pPr>
        <w:pStyle w:val="30"/>
        <w:rPr>
          <w:rFonts w:cs="Arial"/>
          <w:i/>
          <w:color w:val="FF0000"/>
          <w:sz w:val="32"/>
          <w:szCs w:val="32"/>
        </w:rPr>
      </w:pPr>
      <w:r w:rsidRPr="008C283F">
        <w:rPr>
          <w:rFonts w:cs="Arial"/>
          <w:i/>
          <w:color w:val="FF0000"/>
          <w:sz w:val="32"/>
          <w:szCs w:val="32"/>
        </w:rPr>
        <w:lastRenderedPageBreak/>
        <w:t>&lt;&lt;</w:t>
      </w:r>
      <w:r w:rsidRPr="008C283F">
        <w:rPr>
          <w:rFonts w:cs="Arial" w:hint="eastAsia"/>
          <w:i/>
          <w:color w:val="FF0000"/>
          <w:sz w:val="32"/>
          <w:szCs w:val="32"/>
        </w:rPr>
        <w:t>unchanged texts are omitted</w:t>
      </w:r>
      <w:r w:rsidRPr="008C283F">
        <w:rPr>
          <w:rFonts w:cs="Arial"/>
          <w:i/>
          <w:color w:val="FF0000"/>
          <w:sz w:val="32"/>
          <w:szCs w:val="32"/>
        </w:rPr>
        <w:t>&gt;&gt;</w:t>
      </w:r>
    </w:p>
    <w:p w:rsidR="00DD11EF" w:rsidRDefault="00DD11EF" w:rsidP="00DD11EF">
      <w:pPr>
        <w:pStyle w:val="TH"/>
        <w:spacing w:before="24" w:after="24"/>
        <w:ind w:left="1778"/>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2" w:author="ZTE-Ma Zhifeng" w:date="2023-10-16T15:19:00Z">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15"/>
        <w:gridCol w:w="18"/>
        <w:gridCol w:w="3238"/>
        <w:gridCol w:w="11"/>
        <w:gridCol w:w="1144"/>
        <w:gridCol w:w="5099"/>
        <w:gridCol w:w="2230"/>
        <w:tblGridChange w:id="123">
          <w:tblGrid>
            <w:gridCol w:w="2515"/>
            <w:gridCol w:w="18"/>
            <w:gridCol w:w="3238"/>
            <w:gridCol w:w="11"/>
            <w:gridCol w:w="1144"/>
            <w:gridCol w:w="5077"/>
            <w:gridCol w:w="22"/>
            <w:gridCol w:w="2230"/>
          </w:tblGrid>
        </w:tblGridChange>
      </w:tblGrid>
      <w:tr w:rsidR="00DD11EF" w:rsidTr="0030133D">
        <w:trPr>
          <w:trHeight w:val="187"/>
          <w:jc w:val="center"/>
          <w:trPrChange w:id="1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Change w:id="127" w:author="ZTE-Ma Zhifeng" w:date="2023-10-16T15:19:00Z">
              <w:tcPr>
                <w:tcW w:w="1144" w:type="dxa"/>
                <w:tcBorders>
                  <w:top w:val="single" w:sz="4" w:space="0" w:color="auto"/>
                  <w:left w:val="single" w:sz="4" w:space="0" w:color="auto"/>
                  <w:right w:val="single" w:sz="4" w:space="0" w:color="auto"/>
                </w:tcBorders>
                <w:vAlign w:val="center"/>
              </w:tcPr>
            </w:tcPrChange>
          </w:tcPr>
          <w:p w:rsidR="00DD11EF" w:rsidRDefault="00DD11EF" w:rsidP="008E4AB7">
            <w:pPr>
              <w:pStyle w:val="TAH"/>
              <w:rPr>
                <w:lang w:val="en-US"/>
              </w:rPr>
            </w:pPr>
            <w:r>
              <w:t>NR Band</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H"/>
              <w:rPr>
                <w:rFonts w:cs="Arial"/>
                <w:color w:val="000000"/>
                <w:szCs w:val="18"/>
                <w:lang w:val="en-US" w:eastAsia="zh-CN" w:bidi="ar"/>
              </w:rPr>
            </w:pPr>
            <w:r>
              <w:t>Channel bandwidth (MHz) (NOTE 1)</w:t>
            </w:r>
          </w:p>
        </w:tc>
        <w:tc>
          <w:tcPr>
            <w:tcW w:w="2230" w:type="dxa"/>
            <w:tcBorders>
              <w:top w:val="single" w:sz="4" w:space="0" w:color="auto"/>
              <w:left w:val="single" w:sz="4" w:space="0" w:color="auto"/>
              <w:bottom w:val="nil"/>
              <w:right w:val="single" w:sz="4" w:space="0" w:color="auto"/>
            </w:tcBorders>
            <w:shd w:val="clear" w:color="auto" w:fill="auto"/>
            <w:vAlign w:val="center"/>
            <w:tcPrChange w:id="1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H"/>
              <w:rPr>
                <w:szCs w:val="18"/>
                <w:lang w:eastAsia="zh-CN"/>
              </w:rPr>
            </w:pPr>
            <w:r>
              <w:t>Bandwidth combination set</w:t>
            </w:r>
          </w:p>
        </w:tc>
      </w:tr>
      <w:tr w:rsidR="00DD11EF" w:rsidTr="0030133D">
        <w:trPr>
          <w:trHeight w:val="187"/>
          <w:jc w:val="center"/>
          <w:trPrChange w:id="1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lang w:val="sv-SE"/>
              </w:rPr>
            </w:pPr>
            <w:r w:rsidRPr="00041BE4">
              <w:rPr>
                <w:lang w:val="sv-SE"/>
              </w:rPr>
              <w:t>CA_n1A-n3A</w:t>
            </w:r>
          </w:p>
          <w:p w:rsidR="00DD11EF" w:rsidRPr="00041BE4" w:rsidRDefault="00DD11EF" w:rsidP="008E4AB7">
            <w:pPr>
              <w:pStyle w:val="TAC"/>
              <w:rPr>
                <w:lang w:val="sv-SE"/>
              </w:rPr>
            </w:pPr>
            <w:r w:rsidRPr="00041BE4">
              <w:rPr>
                <w:lang w:val="sv-SE"/>
              </w:rPr>
              <w:t>CA_n1A-n257A</w:t>
            </w:r>
          </w:p>
          <w:p w:rsidR="00DD11EF" w:rsidRPr="00041BE4" w:rsidRDefault="00DD11EF" w:rsidP="008E4AB7">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Change w:id="133" w:author="ZTE-Ma Zhifeng" w:date="2023-10-16T15:19:00Z">
              <w:tcPr>
                <w:tcW w:w="1144" w:type="dxa"/>
                <w:tcBorders>
                  <w:top w:val="single" w:sz="4" w:space="0" w:color="auto"/>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1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3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1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4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4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Change w:id="15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lang w:val="sv-SE"/>
              </w:rPr>
            </w:pPr>
            <w:r w:rsidRPr="00041BE4">
              <w:rPr>
                <w:lang w:val="sv-SE"/>
              </w:rPr>
              <w:t>CA_n1A-n3A</w:t>
            </w:r>
          </w:p>
          <w:p w:rsidR="00DD11EF" w:rsidRDefault="00DD11EF" w:rsidP="008E4AB7">
            <w:pPr>
              <w:pStyle w:val="TAC"/>
              <w:rPr>
                <w:lang w:val="sv-SE"/>
              </w:rPr>
            </w:pPr>
            <w:r w:rsidRPr="00041BE4">
              <w:rPr>
                <w:lang w:val="sv-SE"/>
              </w:rPr>
              <w:t>CA_n1A-n257A</w:t>
            </w:r>
            <w:r>
              <w:rPr>
                <w:lang w:val="sv-SE"/>
              </w:rPr>
              <w:t>/G</w:t>
            </w:r>
          </w:p>
          <w:p w:rsidR="00DD11EF" w:rsidRPr="00041BE4" w:rsidRDefault="00DD11EF" w:rsidP="008E4AB7">
            <w:pPr>
              <w:pStyle w:val="TAC"/>
              <w:rPr>
                <w:lang w:val="sv-SE"/>
              </w:rPr>
            </w:pPr>
            <w:r w:rsidRPr="00041BE4">
              <w:rPr>
                <w:lang w:val="sv-SE"/>
              </w:rPr>
              <w:t>CA_n3A-n257A</w:t>
            </w:r>
          </w:p>
        </w:tc>
        <w:tc>
          <w:tcPr>
            <w:tcW w:w="1144" w:type="dxa"/>
            <w:tcBorders>
              <w:left w:val="single" w:sz="4" w:space="0" w:color="auto"/>
              <w:right w:val="single" w:sz="4" w:space="0" w:color="auto"/>
            </w:tcBorders>
            <w:vAlign w:val="center"/>
            <w:tcPrChange w:id="15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5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1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5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1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6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6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Change w:id="168"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lang w:val="sv-SE"/>
              </w:rPr>
            </w:pPr>
            <w:r w:rsidRPr="00041BE4">
              <w:rPr>
                <w:lang w:val="sv-SE"/>
              </w:rPr>
              <w:t>CA_n1A-n3A</w:t>
            </w:r>
          </w:p>
          <w:p w:rsidR="00DD11EF" w:rsidRPr="00041BE4" w:rsidRDefault="00DD11EF" w:rsidP="008E4AB7">
            <w:pPr>
              <w:pStyle w:val="TAC"/>
              <w:rPr>
                <w:lang w:val="sv-SE"/>
              </w:rPr>
            </w:pPr>
            <w:r w:rsidRPr="00041BE4">
              <w:rPr>
                <w:lang w:val="sv-SE"/>
              </w:rPr>
              <w:t>CA_n1A-n257A</w:t>
            </w:r>
            <w:r>
              <w:rPr>
                <w:lang w:val="sv-SE"/>
              </w:rPr>
              <w:t>/G/H</w:t>
            </w:r>
          </w:p>
          <w:p w:rsidR="00DD11EF" w:rsidRPr="00041BE4" w:rsidRDefault="00DD11EF" w:rsidP="008E4AB7">
            <w:pPr>
              <w:pStyle w:val="TAC"/>
              <w:rPr>
                <w:lang w:val="sv-SE"/>
              </w:rPr>
            </w:pPr>
            <w:r w:rsidRPr="00041BE4">
              <w:rPr>
                <w:lang w:val="sv-SE"/>
              </w:rPr>
              <w:t>CA_n3A-n257A</w:t>
            </w:r>
            <w:r>
              <w:rPr>
                <w:lang w:val="sv-SE"/>
              </w:rPr>
              <w:t>/G/H</w:t>
            </w:r>
          </w:p>
        </w:tc>
        <w:tc>
          <w:tcPr>
            <w:tcW w:w="1144" w:type="dxa"/>
            <w:tcBorders>
              <w:left w:val="single" w:sz="4" w:space="0" w:color="auto"/>
              <w:right w:val="single" w:sz="4" w:space="0" w:color="auto"/>
            </w:tcBorders>
            <w:vAlign w:val="center"/>
            <w:tcPrChange w:id="16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7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1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7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1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8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4"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85"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Change w:id="186"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lang w:val="sv-SE"/>
              </w:rPr>
            </w:pPr>
            <w:r w:rsidRPr="00041BE4">
              <w:rPr>
                <w:lang w:val="sv-SE"/>
              </w:rPr>
              <w:t>CA_n1A-n3A</w:t>
            </w:r>
          </w:p>
          <w:p w:rsidR="00DD11EF" w:rsidRPr="00041BE4" w:rsidRDefault="00DD11EF" w:rsidP="008E4AB7">
            <w:pPr>
              <w:pStyle w:val="TAC"/>
              <w:rPr>
                <w:lang w:val="sv-SE"/>
              </w:rPr>
            </w:pPr>
            <w:r w:rsidRPr="00041BE4">
              <w:rPr>
                <w:lang w:val="sv-SE"/>
              </w:rPr>
              <w:t>CA_n1A-n257A</w:t>
            </w:r>
            <w:r>
              <w:rPr>
                <w:lang w:val="sv-SE"/>
              </w:rPr>
              <w:t>/G/H/I</w:t>
            </w:r>
          </w:p>
          <w:p w:rsidR="00DD11EF" w:rsidRPr="00041BE4" w:rsidRDefault="00DD11EF" w:rsidP="008E4AB7">
            <w:pPr>
              <w:pStyle w:val="TAC"/>
              <w:rPr>
                <w:lang w:val="sv-SE"/>
              </w:rPr>
            </w:pPr>
            <w:r w:rsidRPr="00041BE4">
              <w:rPr>
                <w:lang w:val="sv-SE"/>
              </w:rPr>
              <w:t>CA_n3A-n257A</w:t>
            </w:r>
            <w:r>
              <w:rPr>
                <w:lang w:val="sv-SE"/>
              </w:rPr>
              <w:t>/G/H/I</w:t>
            </w:r>
          </w:p>
          <w:p w:rsidR="00DD11EF" w:rsidRPr="00041BE4" w:rsidRDefault="00DD11EF" w:rsidP="008E4AB7">
            <w:pPr>
              <w:pStyle w:val="TAC"/>
              <w:rPr>
                <w:lang w:val="sv-SE"/>
              </w:rPr>
            </w:pPr>
          </w:p>
        </w:tc>
        <w:tc>
          <w:tcPr>
            <w:tcW w:w="1144" w:type="dxa"/>
            <w:tcBorders>
              <w:left w:val="single" w:sz="4" w:space="0" w:color="auto"/>
              <w:right w:val="single" w:sz="4" w:space="0" w:color="auto"/>
            </w:tcBorders>
            <w:vAlign w:val="center"/>
            <w:tcPrChange w:id="18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89"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1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9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1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19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02"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03"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Change w:id="204"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20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7"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2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1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1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2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2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Change w:id="222"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22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2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2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2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3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3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3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Change w:id="24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24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4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2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4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5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5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5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Change w:id="258"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25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2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6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27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830747" w:rsidRDefault="00DD11EF" w:rsidP="008E4AB7">
            <w:pPr>
              <w:pStyle w:val="TAC"/>
            </w:pPr>
            <w:r w:rsidRPr="00830747">
              <w:t>CA_n1A-n3A</w:t>
            </w:r>
          </w:p>
          <w:p w:rsidR="00DD11EF" w:rsidRPr="00830747" w:rsidRDefault="00DD11EF" w:rsidP="008E4AB7">
            <w:pPr>
              <w:pStyle w:val="TAC"/>
            </w:pPr>
            <w:r w:rsidRPr="00830747">
              <w:t>CA_n1A-n258A</w:t>
            </w:r>
          </w:p>
          <w:p w:rsidR="00DD11EF" w:rsidRPr="00041BE4" w:rsidRDefault="00DD11EF" w:rsidP="008E4AB7">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Change w:id="2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713C91">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sidRPr="00830747">
              <w:rPr>
                <w:lang w:eastAsia="zh-CN"/>
              </w:rPr>
              <w:t>0</w:t>
            </w:r>
          </w:p>
        </w:tc>
      </w:tr>
      <w:tr w:rsidR="00DD11EF" w:rsidTr="0030133D">
        <w:trPr>
          <w:trHeight w:val="79"/>
          <w:jc w:val="center"/>
          <w:trPrChange w:id="280" w:author="ZTE-Ma Zhifeng" w:date="2023-10-16T15:19:00Z">
            <w:trPr>
              <w:trHeight w:val="79"/>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2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713C91">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713C91" w:rsidRDefault="00DD11EF" w:rsidP="008E4AB7">
            <w:pPr>
              <w:pStyle w:val="TAC"/>
            </w:pPr>
            <w:r w:rsidRPr="00713C91">
              <w:rPr>
                <w:rFonts w:hint="eastAsia"/>
              </w:rPr>
              <w:t>C</w:t>
            </w:r>
            <w:r w:rsidRPr="00713C91">
              <w:t>A_n1A-n3A</w:t>
            </w:r>
          </w:p>
          <w:p w:rsidR="00DD11EF" w:rsidRPr="00713C91" w:rsidRDefault="00DD11EF" w:rsidP="008E4AB7">
            <w:pPr>
              <w:pStyle w:val="TAC"/>
            </w:pPr>
            <w:r w:rsidRPr="00713C91">
              <w:rPr>
                <w:rFonts w:hint="eastAsia"/>
              </w:rPr>
              <w:t>C</w:t>
            </w:r>
            <w:r w:rsidRPr="00713C91">
              <w:t>A_n1A-n258A</w:t>
            </w:r>
          </w:p>
          <w:p w:rsidR="00DD11EF" w:rsidRPr="00041BE4" w:rsidRDefault="00DD11EF" w:rsidP="008E4AB7">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Change w:id="2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Pr>
                <w:rFonts w:hint="eastAsia"/>
                <w:lang w:val="en-US" w:bidi="ar"/>
              </w:rPr>
              <w:t>5</w:t>
            </w:r>
            <w:r>
              <w:rPr>
                <w:lang w:val="en-US" w:bidi="ar"/>
              </w:rPr>
              <w:t>,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sidRPr="00713C91">
              <w:rPr>
                <w:rFonts w:hint="eastAsia"/>
                <w:lang w:eastAsia="zh-CN"/>
              </w:rPr>
              <w:t>0</w:t>
            </w:r>
          </w:p>
        </w:tc>
      </w:tr>
      <w:tr w:rsidR="00DD11EF" w:rsidTr="0030133D">
        <w:trPr>
          <w:trHeight w:val="187"/>
          <w:jc w:val="center"/>
          <w:trPrChange w:id="2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Pr>
                <w:rFonts w:hint="eastAsia"/>
                <w:lang w:val="en-US" w:bidi="ar"/>
              </w:rPr>
              <w:t>5</w:t>
            </w:r>
            <w:r>
              <w:rPr>
                <w:lang w:val="en-US" w:bidi="ar"/>
              </w:rPr>
              <w:t>, 10, 15, 20, 25, 30</w:t>
            </w:r>
          </w:p>
        </w:tc>
        <w:tc>
          <w:tcPr>
            <w:tcW w:w="2230" w:type="dxa"/>
            <w:tcBorders>
              <w:top w:val="nil"/>
              <w:left w:val="single" w:sz="4" w:space="0" w:color="auto"/>
              <w:bottom w:val="nil"/>
              <w:right w:val="single" w:sz="4" w:space="0" w:color="auto"/>
            </w:tcBorders>
            <w:shd w:val="clear" w:color="auto" w:fill="auto"/>
            <w:vAlign w:val="center"/>
            <w:tcPrChange w:id="3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Pr>
                <w:rFonts w:hint="eastAsia"/>
                <w:lang w:val="en-US" w:bidi="ar"/>
              </w:rPr>
              <w:t>C</w:t>
            </w:r>
            <w:r>
              <w:rPr>
                <w:lang w:val="en-US"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3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830747">
              <w:lastRenderedPageBreak/>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830747" w:rsidRDefault="00DD11EF" w:rsidP="008E4AB7">
            <w:pPr>
              <w:pStyle w:val="TAC"/>
            </w:pPr>
            <w:r w:rsidRPr="00830747">
              <w:t>CA_n1A-n3A</w:t>
            </w:r>
          </w:p>
          <w:p w:rsidR="00DD11EF" w:rsidRPr="00830747" w:rsidRDefault="00DD11EF" w:rsidP="008E4AB7">
            <w:pPr>
              <w:pStyle w:val="TAC"/>
            </w:pPr>
            <w:r w:rsidRPr="00830747">
              <w:t>CA_n1A-n258A</w:t>
            </w:r>
            <w:r>
              <w:t>/G</w:t>
            </w:r>
          </w:p>
          <w:p w:rsidR="00DD11EF" w:rsidRPr="00041BE4" w:rsidRDefault="00DD11EF" w:rsidP="008E4AB7">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Change w:id="3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713C91">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sidRPr="00830747">
              <w:rPr>
                <w:lang w:eastAsia="zh-CN"/>
              </w:rPr>
              <w:t>0</w:t>
            </w:r>
          </w:p>
        </w:tc>
      </w:tr>
      <w:tr w:rsidR="00DD11EF" w:rsidTr="0030133D">
        <w:trPr>
          <w:trHeight w:val="187"/>
          <w:jc w:val="center"/>
          <w:trPrChange w:id="3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3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13C91">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3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830747" w:rsidRDefault="00DD11EF" w:rsidP="008E4AB7">
            <w:pPr>
              <w:pStyle w:val="TAC"/>
            </w:pPr>
            <w:r w:rsidRPr="00830747">
              <w:t>CA_n1A-n3A</w:t>
            </w:r>
          </w:p>
          <w:p w:rsidR="00DD11EF" w:rsidRPr="003557E8" w:rsidRDefault="00DD11EF" w:rsidP="008E4AB7">
            <w:pPr>
              <w:pStyle w:val="TAC"/>
            </w:pPr>
            <w:r w:rsidRPr="003557E8">
              <w:t>CA_n1A-n258A/G/H</w:t>
            </w:r>
          </w:p>
          <w:p w:rsidR="00DD11EF" w:rsidRPr="00041BE4" w:rsidRDefault="00DD11EF" w:rsidP="008E4AB7">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Change w:id="3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713C91">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sidRPr="00830747">
              <w:rPr>
                <w:lang w:eastAsia="zh-CN"/>
              </w:rPr>
              <w:t>0</w:t>
            </w:r>
          </w:p>
        </w:tc>
      </w:tr>
      <w:tr w:rsidR="00DD11EF" w:rsidTr="0030133D">
        <w:trPr>
          <w:trHeight w:val="187"/>
          <w:jc w:val="center"/>
          <w:trPrChange w:id="3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3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13C91">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3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830747" w:rsidRDefault="00DD11EF" w:rsidP="008E4AB7">
            <w:pPr>
              <w:pStyle w:val="TAC"/>
            </w:pPr>
            <w:r w:rsidRPr="00830747">
              <w:t>CA_n1A-n3A</w:t>
            </w:r>
          </w:p>
          <w:p w:rsidR="00DD11EF" w:rsidRPr="003557E8" w:rsidRDefault="00DD11EF" w:rsidP="008E4AB7">
            <w:pPr>
              <w:pStyle w:val="TAC"/>
            </w:pPr>
            <w:r w:rsidRPr="003557E8">
              <w:t>CA_n1A-n258A/G/H/I</w:t>
            </w:r>
          </w:p>
          <w:p w:rsidR="00DD11EF" w:rsidRPr="00041BE4" w:rsidRDefault="00DD11EF" w:rsidP="008E4AB7">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Change w:id="3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713C91">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sidRPr="00830747">
              <w:rPr>
                <w:lang w:eastAsia="zh-CN"/>
              </w:rPr>
              <w:t>0</w:t>
            </w:r>
          </w:p>
        </w:tc>
      </w:tr>
      <w:tr w:rsidR="00DD11EF" w:rsidTr="0030133D">
        <w:trPr>
          <w:trHeight w:val="187"/>
          <w:jc w:val="center"/>
          <w:trPrChange w:id="3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3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13C91">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3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830747" w:rsidRDefault="00DD11EF" w:rsidP="008E4AB7">
            <w:pPr>
              <w:pStyle w:val="TAC"/>
            </w:pPr>
            <w:r w:rsidRPr="00830747">
              <w:t>CA_n1A-n3A</w:t>
            </w:r>
          </w:p>
          <w:p w:rsidR="00DD11EF" w:rsidRPr="00713C91" w:rsidRDefault="00DD11EF" w:rsidP="008E4AB7">
            <w:pPr>
              <w:pStyle w:val="TAC"/>
            </w:pPr>
            <w:r w:rsidRPr="00713C91">
              <w:t>CA_n1A-n258A/G/H/I</w:t>
            </w:r>
          </w:p>
          <w:p w:rsidR="00DD11EF" w:rsidRPr="00041BE4" w:rsidRDefault="00DD11EF" w:rsidP="008E4AB7">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Change w:id="3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713C91">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sidRPr="00830747">
              <w:rPr>
                <w:lang w:eastAsia="zh-CN"/>
              </w:rPr>
              <w:t>0</w:t>
            </w:r>
          </w:p>
        </w:tc>
      </w:tr>
      <w:tr w:rsidR="00DD11EF" w:rsidTr="0030133D">
        <w:trPr>
          <w:trHeight w:val="187"/>
          <w:jc w:val="center"/>
          <w:trPrChange w:id="3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830747">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3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sidRPr="00830747">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13C91">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3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38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3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39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3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3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39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0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0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Change w:id="402"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40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0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4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0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1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4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1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1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Change w:id="42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42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2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4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2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3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4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3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3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Change w:id="438"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43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4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4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4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5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4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54"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55"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Change w:id="456"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45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59"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4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6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6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4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72"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73"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Change w:id="474"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47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77"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4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8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8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4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49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9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Change w:id="492"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49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9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4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49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0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5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0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0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Change w:id="51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51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1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5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1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2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5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2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2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lastRenderedPageBreak/>
              <w:t>CA_n1A-n8A-n257K</w:t>
            </w:r>
          </w:p>
        </w:tc>
        <w:tc>
          <w:tcPr>
            <w:tcW w:w="3249" w:type="dxa"/>
            <w:gridSpan w:val="2"/>
            <w:tcBorders>
              <w:left w:val="single" w:sz="4" w:space="0" w:color="auto"/>
              <w:bottom w:val="nil"/>
              <w:right w:val="single" w:sz="4" w:space="0" w:color="auto"/>
            </w:tcBorders>
            <w:shd w:val="clear" w:color="auto" w:fill="auto"/>
            <w:vAlign w:val="center"/>
            <w:tcPrChange w:id="528"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52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3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5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3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4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5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44"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45"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Change w:id="546"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54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49"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5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5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5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5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62"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63"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Change w:id="564"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56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67"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5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7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57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rPr>
            </w:pPr>
            <w:r w:rsidRPr="00041BE4">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5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CA_n1A-n18A</w:t>
            </w:r>
          </w:p>
          <w:p w:rsidR="00DD11EF" w:rsidRDefault="00DD11EF" w:rsidP="008E4AB7">
            <w:pPr>
              <w:pStyle w:val="TAC"/>
            </w:pPr>
            <w:r>
              <w:t>CA_n1A-n257A</w:t>
            </w:r>
          </w:p>
          <w:p w:rsidR="00DD11EF" w:rsidRPr="00041BE4" w:rsidRDefault="00DD11EF" w:rsidP="008E4AB7">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Change w:id="5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012A6">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5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5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5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5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5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5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5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CA_n1A-n18A</w:t>
            </w:r>
          </w:p>
          <w:p w:rsidR="00DD11EF" w:rsidRDefault="00DD11EF" w:rsidP="008E4AB7">
            <w:pPr>
              <w:pStyle w:val="TAC"/>
            </w:pPr>
            <w:r>
              <w:t>CA_n1A-n257A/G</w:t>
            </w:r>
          </w:p>
          <w:p w:rsidR="00DD11EF" w:rsidRPr="00041BE4" w:rsidRDefault="00DD11EF" w:rsidP="008E4AB7">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Change w:id="6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012A6">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6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6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6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6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CA_n1A-n18A</w:t>
            </w:r>
          </w:p>
          <w:p w:rsidR="00DD11EF" w:rsidRDefault="00DD11EF" w:rsidP="008E4AB7">
            <w:pPr>
              <w:pStyle w:val="TAC"/>
            </w:pPr>
            <w:r>
              <w:t>CA_n1A-n257A/G/H</w:t>
            </w:r>
          </w:p>
          <w:p w:rsidR="00DD11EF" w:rsidRPr="00041BE4" w:rsidRDefault="00DD11EF" w:rsidP="008E4AB7">
            <w:pPr>
              <w:pStyle w:val="TAC"/>
            </w:pPr>
            <w:r>
              <w:t>CA_n18A-n257A/G/H</w:t>
            </w:r>
          </w:p>
        </w:tc>
        <w:tc>
          <w:tcPr>
            <w:tcW w:w="1144" w:type="dxa"/>
            <w:tcBorders>
              <w:top w:val="single" w:sz="4" w:space="0" w:color="auto"/>
              <w:left w:val="single" w:sz="4" w:space="0" w:color="auto"/>
              <w:bottom w:val="single" w:sz="4" w:space="0" w:color="auto"/>
              <w:right w:val="single" w:sz="4" w:space="0" w:color="auto"/>
            </w:tcBorders>
            <w:vAlign w:val="center"/>
            <w:tcPrChange w:id="6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012A6">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6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6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6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CA_n257</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6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585"/>
          <w:jc w:val="center"/>
          <w:trPrChange w:id="634" w:author="ZTE-Ma Zhifeng" w:date="2023-10-16T15:19:00Z">
            <w:trPr>
              <w:trHeight w:val="1585"/>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CA_n1A-n18A</w:t>
            </w:r>
          </w:p>
          <w:p w:rsidR="00DD11EF" w:rsidRDefault="00DD11EF" w:rsidP="008E4AB7">
            <w:pPr>
              <w:pStyle w:val="TAC"/>
            </w:pPr>
            <w:r>
              <w:t>CA_n1A-n257A/G/H/I</w:t>
            </w:r>
          </w:p>
          <w:p w:rsidR="00DD11EF" w:rsidRDefault="00DD11EF" w:rsidP="008E4AB7">
            <w:pPr>
              <w:pStyle w:val="TAC"/>
            </w:pPr>
            <w:r>
              <w:t>CA_n1A-n257I</w:t>
            </w:r>
          </w:p>
          <w:p w:rsidR="00DD11EF" w:rsidRPr="00041BE4" w:rsidRDefault="00DD11EF" w:rsidP="008E4AB7">
            <w:pPr>
              <w:pStyle w:val="TAC"/>
            </w:pPr>
            <w:r>
              <w:t>CA_n18A-n257A/G/H/I</w:t>
            </w:r>
          </w:p>
        </w:tc>
        <w:tc>
          <w:tcPr>
            <w:tcW w:w="1144" w:type="dxa"/>
            <w:tcBorders>
              <w:top w:val="single" w:sz="4" w:space="0" w:color="auto"/>
              <w:left w:val="single" w:sz="4" w:space="0" w:color="auto"/>
              <w:bottom w:val="single" w:sz="4" w:space="0" w:color="auto"/>
              <w:right w:val="single" w:sz="4" w:space="0" w:color="auto"/>
            </w:tcBorders>
            <w:vAlign w:val="center"/>
            <w:tcPrChange w:id="6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7012A6">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6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6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6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rPr>
                <w:lang w:val="en-US"/>
              </w:rPr>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CA_n257</w:t>
            </w:r>
            <w:r>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6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6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t>CA_n1A-n28A</w:t>
            </w:r>
          </w:p>
          <w:p w:rsidR="00DD11EF" w:rsidRPr="00041BE4" w:rsidRDefault="00DD11EF" w:rsidP="008E4AB7">
            <w:pPr>
              <w:pStyle w:val="TAC"/>
            </w:pPr>
            <w:r w:rsidRPr="00041BE4">
              <w:t>CA_n1A-n257A</w:t>
            </w:r>
          </w:p>
          <w:p w:rsidR="00DD11EF" w:rsidRPr="00041BE4" w:rsidRDefault="00DD11EF" w:rsidP="008E4AB7">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Change w:id="65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6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66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6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6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66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67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67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Change w:id="672"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t>CA_n257G</w:t>
            </w:r>
          </w:p>
          <w:p w:rsidR="00DD11EF" w:rsidRPr="00041BE4" w:rsidRDefault="00DD11EF" w:rsidP="008E4AB7">
            <w:pPr>
              <w:pStyle w:val="TAC"/>
              <w:rPr>
                <w:lang w:val="sv-SE"/>
              </w:rPr>
            </w:pPr>
            <w:r w:rsidRPr="00041BE4">
              <w:rPr>
                <w:lang w:val="sv-SE"/>
              </w:rPr>
              <w:t>CA_n1A-n28A</w:t>
            </w:r>
          </w:p>
          <w:p w:rsidR="00DD11EF" w:rsidRPr="00041BE4" w:rsidRDefault="00DD11EF" w:rsidP="008E4AB7">
            <w:pPr>
              <w:pStyle w:val="TAC"/>
              <w:rPr>
                <w:lang w:val="sv-SE"/>
              </w:rPr>
            </w:pPr>
            <w:r w:rsidRPr="00041BE4">
              <w:rPr>
                <w:lang w:val="sv-SE"/>
              </w:rPr>
              <w:t>CA_n1A-n257A</w:t>
            </w:r>
            <w:r>
              <w:rPr>
                <w:rFonts w:hint="eastAsia"/>
                <w:lang w:val="sv-SE" w:eastAsia="zh-CN"/>
              </w:rPr>
              <w:t>/</w:t>
            </w:r>
            <w:r>
              <w:rPr>
                <w:lang w:val="sv-SE" w:eastAsia="zh-CN"/>
              </w:rPr>
              <w:t>G</w:t>
            </w:r>
          </w:p>
          <w:p w:rsidR="00DD11EF" w:rsidRPr="00041BE4" w:rsidRDefault="00DD11EF" w:rsidP="008E4AB7">
            <w:pPr>
              <w:pStyle w:val="TAC"/>
              <w:rPr>
                <w:lang w:val="sv-SE"/>
              </w:rPr>
            </w:pPr>
            <w:r w:rsidRPr="00041BE4">
              <w:rPr>
                <w:lang w:val="sv-SE"/>
              </w:rPr>
              <w:t>CA_n28A-n257A</w:t>
            </w:r>
            <w:r>
              <w:rPr>
                <w:lang w:val="sv-SE"/>
              </w:rPr>
              <w:t>/G</w:t>
            </w:r>
          </w:p>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67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67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6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6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67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6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6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68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68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68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Change w:id="69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cstheme="minorBidi"/>
                <w:kern w:val="2"/>
              </w:rPr>
            </w:pPr>
            <w:r w:rsidRPr="00041BE4">
              <w:t>CA_n257G</w:t>
            </w:r>
            <w:r>
              <w:t>/H</w:t>
            </w:r>
          </w:p>
          <w:p w:rsidR="00DD11EF" w:rsidRPr="00041BE4" w:rsidRDefault="00DD11EF" w:rsidP="008E4AB7">
            <w:pPr>
              <w:pStyle w:val="TAC"/>
              <w:rPr>
                <w:lang w:val="sv-SE"/>
              </w:rPr>
            </w:pPr>
            <w:r w:rsidRPr="00041BE4">
              <w:rPr>
                <w:lang w:val="sv-SE"/>
              </w:rPr>
              <w:t>CA_n1A-n28A</w:t>
            </w:r>
          </w:p>
          <w:p w:rsidR="00DD11EF" w:rsidRPr="00041BE4" w:rsidRDefault="00DD11EF" w:rsidP="008E4AB7">
            <w:pPr>
              <w:pStyle w:val="TAC"/>
              <w:rPr>
                <w:lang w:val="sv-SE"/>
              </w:rPr>
            </w:pPr>
            <w:r w:rsidRPr="00041BE4">
              <w:rPr>
                <w:lang w:val="sv-SE"/>
              </w:rPr>
              <w:t>CA_n1A-n257A</w:t>
            </w:r>
            <w:r>
              <w:rPr>
                <w:lang w:val="sv-SE"/>
              </w:rPr>
              <w:t>/G/H</w:t>
            </w:r>
          </w:p>
          <w:p w:rsidR="00DD11EF" w:rsidRPr="00041BE4" w:rsidRDefault="00DD11EF" w:rsidP="008E4AB7">
            <w:pPr>
              <w:pStyle w:val="TAC"/>
              <w:rPr>
                <w:lang w:val="sv-SE"/>
              </w:rPr>
            </w:pPr>
            <w:r w:rsidRPr="00041BE4">
              <w:rPr>
                <w:lang w:val="sv-SE"/>
              </w:rPr>
              <w:t>CA_n28A-n257A</w:t>
            </w:r>
            <w:r>
              <w:rPr>
                <w:lang w:val="sv-SE"/>
              </w:rPr>
              <w:t>/G/H</w:t>
            </w:r>
          </w:p>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69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69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6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6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69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6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70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7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0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0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Change w:id="708"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cstheme="minorBidi"/>
                <w:kern w:val="2"/>
              </w:rPr>
            </w:pPr>
            <w:r w:rsidRPr="00041BE4">
              <w:t>CA_n257G</w:t>
            </w:r>
            <w:r>
              <w:t>/H/I</w:t>
            </w:r>
          </w:p>
          <w:p w:rsidR="00DD11EF" w:rsidRPr="00041BE4" w:rsidRDefault="00DD11EF" w:rsidP="008E4AB7">
            <w:pPr>
              <w:pStyle w:val="TAC"/>
              <w:rPr>
                <w:lang w:val="sv-SE"/>
              </w:rPr>
            </w:pPr>
            <w:r w:rsidRPr="00041BE4">
              <w:rPr>
                <w:lang w:val="sv-SE"/>
              </w:rPr>
              <w:t>CA_n1A-n28A</w:t>
            </w:r>
          </w:p>
          <w:p w:rsidR="00DD11EF" w:rsidRPr="00041BE4" w:rsidRDefault="00DD11EF" w:rsidP="008E4AB7">
            <w:pPr>
              <w:pStyle w:val="TAC"/>
              <w:rPr>
                <w:lang w:val="sv-SE"/>
              </w:rPr>
            </w:pPr>
            <w:r w:rsidRPr="00041BE4">
              <w:rPr>
                <w:lang w:val="sv-SE"/>
              </w:rPr>
              <w:t>CA_n1A-n257A</w:t>
            </w:r>
            <w:r>
              <w:rPr>
                <w:lang w:val="sv-SE"/>
              </w:rPr>
              <w:t>/G/H/I</w:t>
            </w:r>
          </w:p>
          <w:p w:rsidR="00DD11EF" w:rsidRPr="00041BE4" w:rsidRDefault="00DD11EF" w:rsidP="008E4AB7">
            <w:pPr>
              <w:pStyle w:val="TAC"/>
              <w:rPr>
                <w:lang w:val="sv-SE"/>
              </w:rPr>
            </w:pPr>
            <w:r w:rsidRPr="00041BE4">
              <w:rPr>
                <w:lang w:val="sv-SE"/>
              </w:rPr>
              <w:t>CA_n28A-n257A</w:t>
            </w:r>
            <w:r>
              <w:rPr>
                <w:lang w:val="sv-SE"/>
              </w:rPr>
              <w:t>/G/H/I</w:t>
            </w:r>
          </w:p>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70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71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7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71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1144" w:type="dxa"/>
            <w:tcBorders>
              <w:left w:val="single" w:sz="4" w:space="0" w:color="auto"/>
              <w:right w:val="single" w:sz="4" w:space="0" w:color="auto"/>
            </w:tcBorders>
            <w:vAlign w:val="center"/>
            <w:tcPrChange w:id="72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rPr>
                <w:rFonts w:eastAsia="MS Mincho"/>
              </w:rPr>
            </w:pPr>
            <w:r w:rsidRPr="00041BE4">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7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C914E3" w:rsidRDefault="00DD11EF" w:rsidP="008E4AB7">
            <w:pPr>
              <w:pStyle w:val="TAC"/>
              <w:rPr>
                <w:rFonts w:eastAsia="MS Mincho"/>
              </w:rPr>
            </w:pPr>
            <w:r w:rsidRPr="00C914E3">
              <w:rPr>
                <w:rFonts w:eastAsia="MS Mincho"/>
              </w:rPr>
              <w:t>CA_n1A-n28A</w:t>
            </w:r>
          </w:p>
          <w:p w:rsidR="00DD11EF" w:rsidRPr="00C914E3" w:rsidRDefault="00DD11EF" w:rsidP="008E4AB7">
            <w:pPr>
              <w:pStyle w:val="TAC"/>
              <w:rPr>
                <w:rFonts w:eastAsia="MS Mincho"/>
              </w:rPr>
            </w:pPr>
            <w:r w:rsidRPr="00C914E3">
              <w:rPr>
                <w:rFonts w:eastAsia="MS Mincho"/>
              </w:rPr>
              <w:t>CA_n1A-n258A</w:t>
            </w:r>
          </w:p>
          <w:p w:rsidR="00DD11EF" w:rsidRPr="00594540" w:rsidRDefault="00DD11EF" w:rsidP="008E4AB7">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Change w:id="7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7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rsidRPr="0092423F">
              <w:rPr>
                <w:rFonts w:eastAsia="MS Mincho"/>
              </w:rPr>
              <w:t>0</w:t>
            </w:r>
          </w:p>
        </w:tc>
      </w:tr>
      <w:tr w:rsidR="00DD11EF" w:rsidTr="0030133D">
        <w:trPr>
          <w:trHeight w:val="187"/>
          <w:jc w:val="center"/>
          <w:trPrChange w:id="7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n25</w:t>
            </w:r>
            <w:r>
              <w:rPr>
                <w:rFonts w:hint="eastAsia"/>
              </w:rP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041BE4">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C914E3" w:rsidRDefault="00DD11EF" w:rsidP="008E4AB7">
            <w:pPr>
              <w:pStyle w:val="TAC"/>
              <w:rPr>
                <w:rFonts w:eastAsia="MS Mincho"/>
              </w:rPr>
            </w:pPr>
            <w:r w:rsidRPr="00C914E3">
              <w:rPr>
                <w:rFonts w:eastAsia="MS Mincho"/>
              </w:rPr>
              <w:t>CA_n1A-n28A</w:t>
            </w:r>
          </w:p>
          <w:p w:rsidR="00DD11EF" w:rsidRPr="00C914E3" w:rsidRDefault="00DD11EF" w:rsidP="008E4AB7">
            <w:pPr>
              <w:pStyle w:val="TAC"/>
              <w:rPr>
                <w:rFonts w:eastAsia="MS Mincho"/>
              </w:rPr>
            </w:pPr>
            <w:r w:rsidRPr="00C914E3">
              <w:rPr>
                <w:rFonts w:eastAsia="MS Mincho"/>
              </w:rPr>
              <w:t>CA_n1A-n258A</w:t>
            </w:r>
          </w:p>
          <w:p w:rsidR="00DD11EF" w:rsidRPr="00594540" w:rsidRDefault="00DD11EF" w:rsidP="008E4AB7">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Change w:id="7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7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rsidRPr="0092423F">
              <w:rPr>
                <w:rFonts w:eastAsia="MS Mincho"/>
              </w:rPr>
              <w:t>0</w:t>
            </w:r>
          </w:p>
        </w:tc>
      </w:tr>
      <w:tr w:rsidR="00DD11EF" w:rsidTr="0030133D">
        <w:trPr>
          <w:trHeight w:val="187"/>
          <w:jc w:val="center"/>
          <w:trPrChange w:id="7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n25</w:t>
            </w:r>
            <w: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7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C914E3" w:rsidRDefault="00DD11EF" w:rsidP="008E4AB7">
            <w:pPr>
              <w:pStyle w:val="TAC"/>
              <w:rPr>
                <w:rFonts w:eastAsia="MS Mincho"/>
              </w:rPr>
            </w:pPr>
            <w:r w:rsidRPr="00C914E3">
              <w:rPr>
                <w:rFonts w:eastAsia="MS Mincho"/>
              </w:rPr>
              <w:t>CA_n1A-n28A</w:t>
            </w:r>
          </w:p>
          <w:p w:rsidR="00DD11EF" w:rsidRPr="00C914E3" w:rsidRDefault="00DD11EF" w:rsidP="008E4AB7">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rsidR="00DD11EF" w:rsidRPr="00594540" w:rsidRDefault="00DD11EF" w:rsidP="008E4AB7">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Change w:id="7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7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rsidRPr="0092423F">
              <w:rPr>
                <w:rFonts w:eastAsia="MS Mincho"/>
              </w:rPr>
              <w:t>0</w:t>
            </w:r>
          </w:p>
        </w:tc>
      </w:tr>
      <w:tr w:rsidR="00DD11EF" w:rsidTr="0030133D">
        <w:trPr>
          <w:trHeight w:val="187"/>
          <w:jc w:val="center"/>
          <w:trPrChange w:id="7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n25</w:t>
            </w:r>
            <w: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92423F">
              <w:rPr>
                <w:rFonts w:eastAsia="MS Mincho"/>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C914E3" w:rsidRDefault="00DD11EF" w:rsidP="008E4AB7">
            <w:pPr>
              <w:pStyle w:val="TAC"/>
              <w:rPr>
                <w:rFonts w:eastAsia="MS Mincho"/>
              </w:rPr>
            </w:pPr>
            <w:r w:rsidRPr="00C914E3">
              <w:rPr>
                <w:rFonts w:eastAsia="MS Mincho"/>
              </w:rPr>
              <w:t>CA_n1A-n28A</w:t>
            </w:r>
          </w:p>
          <w:p w:rsidR="00DD11EF" w:rsidRPr="00C914E3" w:rsidRDefault="00DD11EF" w:rsidP="008E4AB7">
            <w:pPr>
              <w:pStyle w:val="TAC"/>
              <w:rPr>
                <w:rFonts w:eastAsia="MS Mincho"/>
              </w:rPr>
            </w:pPr>
            <w:r w:rsidRPr="00C914E3">
              <w:rPr>
                <w:rFonts w:eastAsia="MS Mincho"/>
              </w:rPr>
              <w:t>CA_n1A-n258A</w:t>
            </w:r>
            <w:r w:rsidRPr="00594540">
              <w:rPr>
                <w:rFonts w:eastAsia="MS Mincho"/>
              </w:rPr>
              <w:t>/G/H</w:t>
            </w:r>
          </w:p>
          <w:p w:rsidR="00DD11EF" w:rsidRPr="00594540" w:rsidRDefault="00DD11EF" w:rsidP="008E4AB7">
            <w:pPr>
              <w:pStyle w:val="TAC"/>
              <w:rPr>
                <w:rFonts w:eastAsia="MS Mincho"/>
              </w:rPr>
            </w:pPr>
            <w:r w:rsidRPr="00C914E3">
              <w:rPr>
                <w:rFonts w:eastAsia="MS Mincho"/>
              </w:rPr>
              <w:t>CA_n28A-n258A/G/H</w:t>
            </w:r>
          </w:p>
        </w:tc>
        <w:tc>
          <w:tcPr>
            <w:tcW w:w="1144" w:type="dxa"/>
            <w:tcBorders>
              <w:top w:val="single" w:sz="4" w:space="0" w:color="auto"/>
              <w:left w:val="single" w:sz="4" w:space="0" w:color="auto"/>
              <w:bottom w:val="single" w:sz="4" w:space="0" w:color="auto"/>
              <w:right w:val="single" w:sz="4" w:space="0" w:color="auto"/>
            </w:tcBorders>
            <w:vAlign w:val="center"/>
            <w:tcPrChange w:id="7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7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rsidRPr="0092423F">
              <w:rPr>
                <w:rFonts w:eastAsia="MS Mincho"/>
              </w:rPr>
              <w:t>0</w:t>
            </w:r>
          </w:p>
        </w:tc>
      </w:tr>
      <w:tr w:rsidR="00DD11EF" w:rsidTr="0030133D">
        <w:trPr>
          <w:trHeight w:val="187"/>
          <w:jc w:val="center"/>
          <w:trPrChange w:id="7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n25</w:t>
            </w:r>
            <w: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7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C914E3" w:rsidRDefault="00DD11EF" w:rsidP="008E4AB7">
            <w:pPr>
              <w:pStyle w:val="TAC"/>
              <w:rPr>
                <w:rFonts w:eastAsia="MS Mincho"/>
              </w:rPr>
            </w:pPr>
            <w:r w:rsidRPr="00C914E3">
              <w:rPr>
                <w:rFonts w:eastAsia="MS Mincho"/>
              </w:rPr>
              <w:t>CA_n1A-n28A</w:t>
            </w:r>
          </w:p>
          <w:p w:rsidR="00DD11EF" w:rsidRPr="00C914E3" w:rsidRDefault="00DD11EF" w:rsidP="008E4AB7">
            <w:pPr>
              <w:pStyle w:val="TAC"/>
              <w:rPr>
                <w:rFonts w:eastAsia="MS Mincho"/>
              </w:rPr>
            </w:pPr>
            <w:r w:rsidRPr="00C914E3">
              <w:rPr>
                <w:rFonts w:eastAsia="MS Mincho"/>
              </w:rPr>
              <w:t>CA_n1A-n258A</w:t>
            </w:r>
            <w:r w:rsidRPr="00594540">
              <w:rPr>
                <w:rFonts w:eastAsia="MS Mincho"/>
              </w:rPr>
              <w:t>/G/H/I</w:t>
            </w:r>
          </w:p>
          <w:p w:rsidR="00DD11EF" w:rsidRPr="00594540" w:rsidRDefault="00DD11EF" w:rsidP="008E4AB7">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1144" w:type="dxa"/>
            <w:tcBorders>
              <w:top w:val="single" w:sz="4" w:space="0" w:color="auto"/>
              <w:left w:val="single" w:sz="4" w:space="0" w:color="auto"/>
              <w:bottom w:val="single" w:sz="4" w:space="0" w:color="auto"/>
              <w:right w:val="single" w:sz="4" w:space="0" w:color="auto"/>
            </w:tcBorders>
            <w:vAlign w:val="center"/>
            <w:tcPrChange w:id="7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rsidRPr="0092423F">
              <w:rPr>
                <w:rFonts w:eastAsia="MS Mincho"/>
              </w:rPr>
              <w:t>0</w:t>
            </w:r>
          </w:p>
        </w:tc>
      </w:tr>
      <w:tr w:rsidR="00DD11EF" w:rsidTr="0030133D">
        <w:trPr>
          <w:trHeight w:val="187"/>
          <w:jc w:val="center"/>
          <w:trPrChange w:id="8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8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8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8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8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8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n25</w:t>
            </w:r>
            <w: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8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8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C914E3" w:rsidRDefault="00DD11EF" w:rsidP="008E4AB7">
            <w:pPr>
              <w:pStyle w:val="TAC"/>
              <w:rPr>
                <w:rFonts w:eastAsia="MS Mincho"/>
              </w:rPr>
            </w:pPr>
            <w:r w:rsidRPr="00C914E3">
              <w:rPr>
                <w:rFonts w:eastAsia="MS Mincho"/>
              </w:rPr>
              <w:t>CA_n1A-n28A</w:t>
            </w:r>
          </w:p>
          <w:p w:rsidR="00DD11EF" w:rsidRPr="00C914E3" w:rsidRDefault="00DD11EF" w:rsidP="008E4AB7">
            <w:pPr>
              <w:pStyle w:val="TAC"/>
              <w:rPr>
                <w:rFonts w:eastAsia="MS Mincho"/>
              </w:rPr>
            </w:pPr>
            <w:r w:rsidRPr="00C914E3">
              <w:rPr>
                <w:rFonts w:eastAsia="MS Mincho"/>
              </w:rPr>
              <w:t>CA_n1A-n258A</w:t>
            </w:r>
            <w:r w:rsidRPr="00594540">
              <w:rPr>
                <w:rFonts w:eastAsia="MS Mincho"/>
              </w:rPr>
              <w:t>/G/H</w:t>
            </w:r>
            <w:r>
              <w:rPr>
                <w:rFonts w:eastAsia="MS Mincho"/>
              </w:rPr>
              <w:t>/I</w:t>
            </w:r>
          </w:p>
          <w:p w:rsidR="00DD11EF" w:rsidRPr="00594540" w:rsidRDefault="00DD11EF" w:rsidP="008E4AB7">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1144" w:type="dxa"/>
            <w:tcBorders>
              <w:top w:val="single" w:sz="4" w:space="0" w:color="auto"/>
              <w:left w:val="single" w:sz="4" w:space="0" w:color="auto"/>
              <w:bottom w:val="single" w:sz="4" w:space="0" w:color="auto"/>
              <w:right w:val="single" w:sz="4" w:space="0" w:color="auto"/>
            </w:tcBorders>
            <w:vAlign w:val="center"/>
            <w:tcPrChange w:id="8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rsidRPr="0092423F">
              <w:rPr>
                <w:rFonts w:eastAsia="MS Mincho"/>
              </w:rPr>
              <w:t>0</w:t>
            </w:r>
          </w:p>
        </w:tc>
      </w:tr>
      <w:tr w:rsidR="00DD11EF" w:rsidTr="0030133D">
        <w:trPr>
          <w:trHeight w:val="187"/>
          <w:jc w:val="center"/>
          <w:trPrChange w:id="8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8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8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8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8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594540"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8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041BE4" w:rsidRDefault="00DD11EF" w:rsidP="008E4AB7">
            <w:pPr>
              <w:pStyle w:val="TAC"/>
            </w:pPr>
            <w:r w:rsidRPr="0092423F">
              <w:t>n25</w:t>
            </w:r>
            <w: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rPr>
                <w:lang w:val="en-US" w:bidi="ar"/>
              </w:rPr>
            </w:pPr>
            <w:r w:rsidRPr="0092423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8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8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lastRenderedPageBreak/>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t>-</w:t>
            </w:r>
          </w:p>
        </w:tc>
        <w:tc>
          <w:tcPr>
            <w:tcW w:w="1144" w:type="dxa"/>
            <w:tcBorders>
              <w:left w:val="single" w:sz="4" w:space="0" w:color="auto"/>
              <w:right w:val="single" w:sz="4" w:space="0" w:color="auto"/>
            </w:tcBorders>
            <w:vAlign w:val="center"/>
            <w:tcPrChange w:id="83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8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84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8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8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84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8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rPr>
                <w:rFonts w:cs="Arial"/>
                <w:szCs w:val="18"/>
              </w:rPr>
              <w:t>-</w:t>
            </w:r>
          </w:p>
        </w:tc>
        <w:tc>
          <w:tcPr>
            <w:tcW w:w="1144" w:type="dxa"/>
            <w:tcBorders>
              <w:left w:val="single" w:sz="4" w:space="0" w:color="auto"/>
              <w:right w:val="single" w:sz="4" w:space="0" w:color="auto"/>
            </w:tcBorders>
            <w:vAlign w:val="center"/>
            <w:tcPrChange w:id="85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szCs w:val="18"/>
                <w:lang w:eastAsia="zh-CN"/>
              </w:rPr>
              <w:t>0</w:t>
            </w:r>
          </w:p>
        </w:tc>
      </w:tr>
      <w:tr w:rsidR="00DD11EF" w:rsidTr="0030133D">
        <w:trPr>
          <w:trHeight w:val="187"/>
          <w:jc w:val="center"/>
          <w:trPrChange w:id="8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85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8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8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86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8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8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t>-</w:t>
            </w:r>
          </w:p>
        </w:tc>
        <w:tc>
          <w:tcPr>
            <w:tcW w:w="1144" w:type="dxa"/>
            <w:tcBorders>
              <w:left w:val="single" w:sz="4" w:space="0" w:color="auto"/>
              <w:right w:val="single" w:sz="4" w:space="0" w:color="auto"/>
            </w:tcBorders>
            <w:vAlign w:val="center"/>
            <w:tcPrChange w:id="871"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8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877"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5, 10, 15, 20, 25, 30, 40, 50,60</w:t>
            </w:r>
          </w:p>
        </w:tc>
        <w:tc>
          <w:tcPr>
            <w:tcW w:w="2230" w:type="dxa"/>
            <w:tcBorders>
              <w:top w:val="nil"/>
              <w:left w:val="single" w:sz="4" w:space="0" w:color="auto"/>
              <w:bottom w:val="nil"/>
              <w:right w:val="single" w:sz="4" w:space="0" w:color="auto"/>
            </w:tcBorders>
            <w:shd w:val="clear" w:color="auto" w:fill="auto"/>
            <w:vAlign w:val="center"/>
            <w:tcPrChange w:id="8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8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883"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8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8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r w:rsidRPr="00041BE4">
              <w:t>-</w:t>
            </w:r>
          </w:p>
        </w:tc>
        <w:tc>
          <w:tcPr>
            <w:tcW w:w="1144" w:type="dxa"/>
            <w:tcBorders>
              <w:left w:val="single" w:sz="4" w:space="0" w:color="auto"/>
              <w:right w:val="single" w:sz="4" w:space="0" w:color="auto"/>
            </w:tcBorders>
            <w:vAlign w:val="center"/>
            <w:tcPrChange w:id="889"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8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041BE4" w:rsidRDefault="00DD11EF" w:rsidP="008E4AB7">
            <w:pPr>
              <w:pStyle w:val="TAC"/>
            </w:pPr>
          </w:p>
        </w:tc>
        <w:tc>
          <w:tcPr>
            <w:tcW w:w="1144" w:type="dxa"/>
            <w:tcBorders>
              <w:left w:val="single" w:sz="4" w:space="0" w:color="auto"/>
              <w:right w:val="single" w:sz="4" w:space="0" w:color="auto"/>
            </w:tcBorders>
            <w:vAlign w:val="center"/>
            <w:tcPrChange w:id="895" w:author="ZTE-Ma Zhifeng" w:date="2023-10-16T15:19:00Z">
              <w:tcPr>
                <w:tcW w:w="1144" w:type="dxa"/>
                <w:tcBorders>
                  <w:left w:val="single" w:sz="4" w:space="0" w:color="auto"/>
                  <w:right w:val="single" w:sz="4" w:space="0" w:color="auto"/>
                </w:tcBorders>
                <w:vAlign w:val="center"/>
              </w:tcPr>
            </w:tcPrChange>
          </w:tcPr>
          <w:p w:rsidR="00DD11EF" w:rsidRPr="00041BE4" w:rsidRDefault="00DD11EF" w:rsidP="008E4AB7">
            <w:pPr>
              <w:pStyle w:val="TAC"/>
            </w:pPr>
            <w:r w:rsidRPr="00041BE4">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041BE4" w:rsidRDefault="00DD11EF" w:rsidP="008E4AB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8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8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0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9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szCs w:val="18"/>
              </w:rPr>
              <w:t>-</w:t>
            </w:r>
          </w:p>
        </w:tc>
        <w:tc>
          <w:tcPr>
            <w:tcW w:w="1144" w:type="dxa"/>
            <w:tcBorders>
              <w:left w:val="single" w:sz="4" w:space="0" w:color="auto"/>
              <w:right w:val="single" w:sz="4" w:space="0" w:color="auto"/>
            </w:tcBorders>
            <w:vAlign w:val="center"/>
            <w:tcPrChange w:id="90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9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1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5, 10, 15, 20, 25, 30, 40, 50,</w:t>
            </w:r>
            <w:r>
              <w:rPr>
                <w:rFonts w:hint="eastAsia"/>
                <w:lang w:val="en-US" w:bidi="ar"/>
              </w:rPr>
              <w:t xml:space="preserve"> </w:t>
            </w:r>
            <w:r>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1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9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w:t>
            </w:r>
          </w:p>
        </w:tc>
        <w:tc>
          <w:tcPr>
            <w:tcW w:w="1144" w:type="dxa"/>
            <w:tcBorders>
              <w:left w:val="single" w:sz="4" w:space="0" w:color="auto"/>
              <w:right w:val="single" w:sz="4" w:space="0" w:color="auto"/>
            </w:tcBorders>
            <w:vAlign w:val="center"/>
            <w:tcPrChange w:id="92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9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3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5, 10, 15, 20, 25, 30, 40, 50,</w:t>
            </w:r>
            <w:r>
              <w:rPr>
                <w:rFonts w:hint="eastAsia"/>
                <w:lang w:val="en-US" w:bidi="ar"/>
              </w:rPr>
              <w:t xml:space="preserve"> </w:t>
            </w:r>
            <w:r>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3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9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szCs w:val="18"/>
              </w:rPr>
              <w:t>-</w:t>
            </w:r>
          </w:p>
        </w:tc>
        <w:tc>
          <w:tcPr>
            <w:tcW w:w="1144" w:type="dxa"/>
            <w:tcBorders>
              <w:left w:val="single" w:sz="4" w:space="0" w:color="auto"/>
              <w:right w:val="single" w:sz="4" w:space="0" w:color="auto"/>
            </w:tcBorders>
            <w:vAlign w:val="center"/>
            <w:tcPrChange w:id="94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9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4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5, 10, 15, 20, 25, 30, 40, 50,</w:t>
            </w:r>
            <w:r>
              <w:rPr>
                <w:rFonts w:hint="eastAsia"/>
                <w:lang w:val="en-US" w:bidi="ar"/>
              </w:rPr>
              <w:t xml:space="preserve"> </w:t>
            </w:r>
            <w:r>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5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9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szCs w:val="18"/>
              </w:rPr>
              <w:t>-</w:t>
            </w:r>
          </w:p>
        </w:tc>
        <w:tc>
          <w:tcPr>
            <w:tcW w:w="1144" w:type="dxa"/>
            <w:tcBorders>
              <w:left w:val="single" w:sz="4" w:space="0" w:color="auto"/>
              <w:right w:val="single" w:sz="4" w:space="0" w:color="auto"/>
            </w:tcBorders>
            <w:vAlign w:val="center"/>
            <w:tcPrChange w:id="96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9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6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5, 10, 15, 20, 25, 30, 40, 50,</w:t>
            </w:r>
            <w:r>
              <w:rPr>
                <w:rFonts w:hint="eastAsia"/>
                <w:lang w:val="en-US" w:bidi="ar"/>
              </w:rPr>
              <w:t xml:space="preserve"> </w:t>
            </w:r>
            <w:r>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7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9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szCs w:val="18"/>
              </w:rPr>
              <w:t>-</w:t>
            </w:r>
          </w:p>
        </w:tc>
        <w:tc>
          <w:tcPr>
            <w:tcW w:w="1144" w:type="dxa"/>
            <w:tcBorders>
              <w:left w:val="single" w:sz="4" w:space="0" w:color="auto"/>
              <w:right w:val="single" w:sz="4" w:space="0" w:color="auto"/>
            </w:tcBorders>
            <w:vAlign w:val="center"/>
            <w:tcPrChange w:id="97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9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8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5, 10, 15, 20, 25, 30, 40, 50,</w:t>
            </w:r>
            <w:r>
              <w:rPr>
                <w:rFonts w:hint="eastAsia"/>
                <w:lang w:val="en-US" w:bidi="ar"/>
              </w:rPr>
              <w:t xml:space="preserve"> </w:t>
            </w:r>
            <w:r>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99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9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9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szCs w:val="18"/>
              </w:rPr>
              <w:t>-</w:t>
            </w:r>
          </w:p>
        </w:tc>
        <w:tc>
          <w:tcPr>
            <w:tcW w:w="1144" w:type="dxa"/>
            <w:tcBorders>
              <w:left w:val="single" w:sz="4" w:space="0" w:color="auto"/>
              <w:right w:val="single" w:sz="4" w:space="0" w:color="auto"/>
            </w:tcBorders>
            <w:vAlign w:val="center"/>
            <w:tcPrChange w:id="99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0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0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00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5, 10, 15, 20, 25, 30, 40, 50,</w:t>
            </w:r>
            <w:r>
              <w:rPr>
                <w:rFonts w:hint="eastAsia"/>
                <w:lang w:val="en-US" w:bidi="ar"/>
              </w:rPr>
              <w:t xml:space="preserve"> </w:t>
            </w:r>
            <w:r>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10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0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00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10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0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szCs w:val="18"/>
              </w:rPr>
              <w:t>-</w:t>
            </w:r>
          </w:p>
        </w:tc>
        <w:tc>
          <w:tcPr>
            <w:tcW w:w="1144" w:type="dxa"/>
            <w:tcBorders>
              <w:left w:val="single" w:sz="4" w:space="0" w:color="auto"/>
              <w:right w:val="single" w:sz="4" w:space="0" w:color="auto"/>
            </w:tcBorders>
            <w:vAlign w:val="center"/>
            <w:tcPrChange w:id="101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0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0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02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5, 10, 15, 20, 25, 30, 40, 50,</w:t>
            </w:r>
            <w:r>
              <w:rPr>
                <w:rFonts w:hint="eastAsia"/>
                <w:lang w:val="en-US" w:bidi="ar"/>
              </w:rPr>
              <w:t xml:space="preserve"> </w:t>
            </w:r>
            <w:r>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10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0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02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10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0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val="sv-SE"/>
              </w:rPr>
            </w:pPr>
            <w:r>
              <w:rPr>
                <w:lang w:val="sv-SE"/>
              </w:rPr>
              <w:t>CA_n1A-n41A</w:t>
            </w:r>
          </w:p>
          <w:p w:rsidR="00DD11EF" w:rsidRDefault="00DD11EF" w:rsidP="008E4AB7">
            <w:pPr>
              <w:pStyle w:val="TAC"/>
              <w:rPr>
                <w:lang w:val="sv-SE"/>
              </w:rPr>
            </w:pPr>
            <w:r>
              <w:rPr>
                <w:lang w:val="sv-SE"/>
              </w:rPr>
              <w:t>CA_n1A-n257A</w:t>
            </w:r>
          </w:p>
          <w:p w:rsidR="00DD11EF" w:rsidRDefault="00DD11EF" w:rsidP="008E4AB7">
            <w:pPr>
              <w:pStyle w:val="TAC"/>
              <w:rPr>
                <w:rFonts w:eastAsia="MS Mincho"/>
              </w:rPr>
            </w:pPr>
            <w:r>
              <w:rPr>
                <w:lang w:val="sv-SE"/>
              </w:rPr>
              <w:t>CA_n41A-n257A</w:t>
            </w:r>
          </w:p>
        </w:tc>
        <w:tc>
          <w:tcPr>
            <w:tcW w:w="1144" w:type="dxa"/>
            <w:tcBorders>
              <w:left w:val="single" w:sz="4" w:space="0" w:color="auto"/>
              <w:right w:val="single" w:sz="4" w:space="0" w:color="auto"/>
            </w:tcBorders>
            <w:vAlign w:val="center"/>
            <w:tcPrChange w:id="103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10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10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3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0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0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4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0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0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653A15" w:rsidRDefault="00DD11EF" w:rsidP="008E4AB7">
            <w:pPr>
              <w:pStyle w:val="TAC"/>
              <w:rPr>
                <w:lang w:val="sv-SE"/>
              </w:rPr>
            </w:pPr>
            <w:r w:rsidRPr="00653A15">
              <w:rPr>
                <w:lang w:val="sv-SE"/>
              </w:rPr>
              <w:t>CA_n257G</w:t>
            </w:r>
          </w:p>
          <w:p w:rsidR="00DD11EF" w:rsidRPr="00653A15" w:rsidRDefault="00DD11EF" w:rsidP="008E4AB7">
            <w:pPr>
              <w:pStyle w:val="TAC"/>
              <w:rPr>
                <w:lang w:val="sv-SE"/>
              </w:rPr>
            </w:pPr>
            <w:r w:rsidRPr="00653A15">
              <w:rPr>
                <w:lang w:val="sv-SE"/>
              </w:rPr>
              <w:t>CA_n1A-n41A</w:t>
            </w:r>
          </w:p>
          <w:p w:rsidR="00DD11EF" w:rsidRPr="00653A15" w:rsidRDefault="00DD11EF" w:rsidP="008E4AB7">
            <w:pPr>
              <w:pStyle w:val="TAC"/>
              <w:rPr>
                <w:lang w:val="sv-SE"/>
              </w:rPr>
            </w:pPr>
            <w:r w:rsidRPr="00653A15">
              <w:rPr>
                <w:lang w:val="sv-SE"/>
              </w:rPr>
              <w:t>CA_n1A-n257A</w:t>
            </w:r>
            <w:r>
              <w:rPr>
                <w:lang w:val="sv-SE"/>
              </w:rPr>
              <w:t>/G</w:t>
            </w:r>
          </w:p>
          <w:p w:rsidR="00DD11EF" w:rsidRPr="00653A15" w:rsidRDefault="00DD11EF" w:rsidP="008E4AB7">
            <w:pPr>
              <w:pStyle w:val="TAC"/>
              <w:rPr>
                <w:lang w:val="sv-SE"/>
              </w:rPr>
            </w:pPr>
            <w:r w:rsidRPr="00653A15">
              <w:rPr>
                <w:lang w:val="sv-SE"/>
              </w:rPr>
              <w:t>CA_n41A-n257A</w:t>
            </w:r>
            <w:r>
              <w:rPr>
                <w:lang w:val="sv-SE"/>
              </w:rPr>
              <w:t>/G</w:t>
            </w:r>
          </w:p>
          <w:p w:rsidR="00DD11EF" w:rsidRPr="00653A15" w:rsidRDefault="00DD11EF" w:rsidP="008E4AB7">
            <w:pPr>
              <w:pStyle w:val="TAC"/>
              <w:rPr>
                <w:lang w:val="sv-SE"/>
              </w:rPr>
            </w:pPr>
          </w:p>
        </w:tc>
        <w:tc>
          <w:tcPr>
            <w:tcW w:w="1144" w:type="dxa"/>
            <w:tcBorders>
              <w:left w:val="single" w:sz="4" w:space="0" w:color="auto"/>
              <w:right w:val="single" w:sz="4" w:space="0" w:color="auto"/>
            </w:tcBorders>
            <w:vAlign w:val="center"/>
            <w:tcPrChange w:id="105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10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10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653A15"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5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0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0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653A15"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6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0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0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653A15" w:rsidRDefault="00DD11EF" w:rsidP="008E4AB7">
            <w:pPr>
              <w:pStyle w:val="TAC"/>
              <w:rPr>
                <w:rFonts w:cstheme="minorBidi"/>
                <w:kern w:val="2"/>
              </w:rPr>
            </w:pPr>
            <w:r w:rsidRPr="00653A15">
              <w:t>CA_n257G</w:t>
            </w:r>
            <w:r>
              <w:t>/H</w:t>
            </w:r>
          </w:p>
          <w:p w:rsidR="00DD11EF" w:rsidRPr="00653A15" w:rsidRDefault="00DD11EF" w:rsidP="008E4AB7">
            <w:pPr>
              <w:pStyle w:val="TAC"/>
              <w:rPr>
                <w:lang w:val="sv-SE"/>
              </w:rPr>
            </w:pPr>
            <w:r w:rsidRPr="00653A15">
              <w:rPr>
                <w:lang w:val="sv-SE"/>
              </w:rPr>
              <w:t>CA_n1A-n41A</w:t>
            </w:r>
          </w:p>
          <w:p w:rsidR="00DD11EF" w:rsidRPr="00653A15" w:rsidRDefault="00DD11EF" w:rsidP="008E4AB7">
            <w:pPr>
              <w:pStyle w:val="TAC"/>
              <w:rPr>
                <w:lang w:val="sv-SE"/>
              </w:rPr>
            </w:pPr>
            <w:r w:rsidRPr="00653A15">
              <w:rPr>
                <w:lang w:val="sv-SE"/>
              </w:rPr>
              <w:t>CA_n1A-n257A</w:t>
            </w:r>
            <w:r>
              <w:rPr>
                <w:lang w:val="sv-SE"/>
              </w:rPr>
              <w:t>/G/H</w:t>
            </w:r>
          </w:p>
          <w:p w:rsidR="00DD11EF" w:rsidRPr="00653A15" w:rsidRDefault="00DD11EF" w:rsidP="008E4AB7">
            <w:pPr>
              <w:pStyle w:val="TAC"/>
              <w:rPr>
                <w:lang w:val="sv-SE"/>
              </w:rPr>
            </w:pPr>
            <w:r w:rsidRPr="00653A15">
              <w:rPr>
                <w:lang w:val="sv-SE"/>
              </w:rPr>
              <w:t>CA_n41A-n257A</w:t>
            </w:r>
            <w:r>
              <w:rPr>
                <w:lang w:val="sv-SE"/>
              </w:rPr>
              <w:t>/G/H</w:t>
            </w:r>
          </w:p>
          <w:p w:rsidR="00DD11EF" w:rsidRPr="00653A15"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6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10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10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7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0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0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8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0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0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653A15" w:rsidRDefault="00DD11EF" w:rsidP="008E4AB7">
            <w:pPr>
              <w:pStyle w:val="TAC"/>
            </w:pPr>
            <w:r>
              <w:t>CA_n257G/H/I</w:t>
            </w:r>
          </w:p>
          <w:p w:rsidR="00DD11EF" w:rsidRPr="00653A15" w:rsidRDefault="00DD11EF" w:rsidP="008E4AB7">
            <w:pPr>
              <w:pStyle w:val="TAC"/>
              <w:rPr>
                <w:lang w:val="sv-SE"/>
              </w:rPr>
            </w:pPr>
            <w:r w:rsidRPr="00653A15">
              <w:rPr>
                <w:lang w:val="sv-SE"/>
              </w:rPr>
              <w:t>CA_n1A-n41A</w:t>
            </w:r>
          </w:p>
          <w:p w:rsidR="00DD11EF" w:rsidRPr="00653A15" w:rsidRDefault="00DD11EF" w:rsidP="008E4AB7">
            <w:pPr>
              <w:pStyle w:val="TAC"/>
              <w:rPr>
                <w:lang w:val="sv-SE"/>
              </w:rPr>
            </w:pPr>
            <w:r w:rsidRPr="00653A15">
              <w:rPr>
                <w:lang w:val="sv-SE"/>
              </w:rPr>
              <w:t>CA_n1A-n257A</w:t>
            </w:r>
            <w:r>
              <w:rPr>
                <w:lang w:val="sv-SE"/>
              </w:rPr>
              <w:t>/G/H/I</w:t>
            </w:r>
          </w:p>
          <w:p w:rsidR="00DD11EF" w:rsidRDefault="00DD11EF" w:rsidP="008E4AB7">
            <w:pPr>
              <w:pStyle w:val="TAC"/>
              <w:rPr>
                <w:rFonts w:eastAsia="MS Mincho"/>
              </w:rPr>
            </w:pPr>
            <w:r w:rsidRPr="00653A15">
              <w:rPr>
                <w:lang w:val="sv-SE"/>
              </w:rPr>
              <w:t>CA_n41A-n257A</w:t>
            </w:r>
            <w:r>
              <w:rPr>
                <w:lang w:val="sv-SE"/>
              </w:rPr>
              <w:t>/G/H/I</w:t>
            </w:r>
            <w:r w:rsidDel="00410C94">
              <w:t xml:space="preserve"> </w:t>
            </w:r>
          </w:p>
        </w:tc>
        <w:tc>
          <w:tcPr>
            <w:tcW w:w="1144" w:type="dxa"/>
            <w:tcBorders>
              <w:left w:val="single" w:sz="4" w:space="0" w:color="auto"/>
              <w:right w:val="single" w:sz="4" w:space="0" w:color="auto"/>
            </w:tcBorders>
            <w:vAlign w:val="center"/>
            <w:tcPrChange w:id="108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r>
              <w:t>0</w:t>
            </w:r>
          </w:p>
        </w:tc>
      </w:tr>
      <w:tr w:rsidR="00DD11EF" w:rsidTr="0030133D">
        <w:trPr>
          <w:trHeight w:val="187"/>
          <w:jc w:val="center"/>
          <w:trPrChange w:id="10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10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9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0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0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9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rFonts w:eastAsia="MS Mincho"/>
              </w:rPr>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1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eastAsia="MS Mincho"/>
              </w:rPr>
            </w:pPr>
          </w:p>
        </w:tc>
      </w:tr>
      <w:tr w:rsidR="00DD11EF" w:rsidTr="0030133D">
        <w:trPr>
          <w:trHeight w:val="187"/>
          <w:jc w:val="center"/>
          <w:trPrChange w:id="11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lang w:eastAsia="zh-CN"/>
              </w:rPr>
              <w:t>CA_n1A-n77A</w:t>
            </w:r>
          </w:p>
          <w:p w:rsidR="00DD11EF" w:rsidRDefault="00DD11EF" w:rsidP="008E4AB7">
            <w:pPr>
              <w:pStyle w:val="TAL"/>
              <w:jc w:val="center"/>
              <w:rPr>
                <w:lang w:eastAsia="zh-CN"/>
              </w:rPr>
            </w:pPr>
            <w:r>
              <w:rPr>
                <w:lang w:eastAsia="zh-CN"/>
              </w:rPr>
              <w:t>CA_n1A-n257A</w:t>
            </w:r>
          </w:p>
          <w:p w:rsidR="00DD11EF" w:rsidRDefault="00DD11EF" w:rsidP="008E4AB7">
            <w:pPr>
              <w:pStyle w:val="TAC"/>
            </w:pPr>
            <w:r>
              <w:rPr>
                <w:lang w:eastAsia="zh-CN"/>
              </w:rPr>
              <w:t>CA_n77A-n257A</w:t>
            </w:r>
          </w:p>
        </w:tc>
        <w:tc>
          <w:tcPr>
            <w:tcW w:w="1144" w:type="dxa"/>
            <w:tcBorders>
              <w:left w:val="single" w:sz="4" w:space="0" w:color="auto"/>
              <w:right w:val="single" w:sz="4" w:space="0" w:color="auto"/>
            </w:tcBorders>
            <w:vAlign w:val="center"/>
            <w:tcPrChange w:id="110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1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1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1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1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lang w:eastAsia="zh-CN"/>
              </w:rPr>
              <w:t>CA_n257G</w:t>
            </w:r>
          </w:p>
          <w:p w:rsidR="00DD11EF" w:rsidRDefault="00DD11EF" w:rsidP="008E4AB7">
            <w:pPr>
              <w:pStyle w:val="TAL"/>
              <w:jc w:val="center"/>
              <w:rPr>
                <w:lang w:eastAsia="zh-CN"/>
              </w:rPr>
            </w:pPr>
            <w:r>
              <w:rPr>
                <w:lang w:eastAsia="zh-CN"/>
              </w:rPr>
              <w:t>CA_n1A-n77A</w:t>
            </w:r>
          </w:p>
          <w:p w:rsidR="00DD11EF" w:rsidRDefault="00DD11EF" w:rsidP="008E4AB7">
            <w:pPr>
              <w:pStyle w:val="TAL"/>
              <w:jc w:val="center"/>
              <w:rPr>
                <w:lang w:eastAsia="zh-CN"/>
              </w:rPr>
            </w:pPr>
            <w:r>
              <w:rPr>
                <w:lang w:eastAsia="zh-CN"/>
              </w:rPr>
              <w:t>CA_n1A-n257A/G</w:t>
            </w:r>
          </w:p>
          <w:p w:rsidR="00DD11EF" w:rsidRDefault="00DD11EF" w:rsidP="008E4AB7">
            <w:pPr>
              <w:pStyle w:val="TAL"/>
              <w:jc w:val="center"/>
              <w:rPr>
                <w:lang w:eastAsia="zh-CN"/>
              </w:rPr>
            </w:pPr>
            <w:r>
              <w:rPr>
                <w:lang w:eastAsia="zh-CN"/>
              </w:rPr>
              <w:t>CA_n77A-n257A/G</w:t>
            </w:r>
          </w:p>
          <w:p w:rsidR="00DD11EF" w:rsidRDefault="00DD11EF" w:rsidP="008E4AB7">
            <w:pPr>
              <w:pStyle w:val="TAL"/>
              <w:jc w:val="center"/>
            </w:pPr>
          </w:p>
        </w:tc>
        <w:tc>
          <w:tcPr>
            <w:tcW w:w="1144" w:type="dxa"/>
            <w:tcBorders>
              <w:left w:val="single" w:sz="4" w:space="0" w:color="auto"/>
              <w:right w:val="single" w:sz="4" w:space="0" w:color="auto"/>
            </w:tcBorders>
            <w:vAlign w:val="center"/>
            <w:tcPrChange w:id="112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1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2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3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1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w:t>
            </w:r>
          </w:p>
          <w:p w:rsidR="00DD11EF" w:rsidRDefault="00DD11EF" w:rsidP="008E4AB7">
            <w:pPr>
              <w:pStyle w:val="TAL"/>
              <w:jc w:val="center"/>
              <w:rPr>
                <w:lang w:eastAsia="zh-CN"/>
              </w:rPr>
            </w:pPr>
            <w:r>
              <w:rPr>
                <w:lang w:eastAsia="zh-CN"/>
              </w:rPr>
              <w:t>CA_n1A-n77A</w:t>
            </w:r>
          </w:p>
          <w:p w:rsidR="00DD11EF" w:rsidRDefault="00DD11EF" w:rsidP="008E4AB7">
            <w:pPr>
              <w:pStyle w:val="TAL"/>
              <w:jc w:val="center"/>
              <w:rPr>
                <w:lang w:eastAsia="zh-CN"/>
              </w:rPr>
            </w:pPr>
            <w:r>
              <w:rPr>
                <w:lang w:eastAsia="zh-CN"/>
              </w:rPr>
              <w:t>CA_n1A-n257A/G/H</w:t>
            </w:r>
          </w:p>
          <w:p w:rsidR="00DD11EF" w:rsidRDefault="00DD11EF" w:rsidP="008E4AB7">
            <w:pPr>
              <w:pStyle w:val="TAL"/>
              <w:jc w:val="center"/>
              <w:rPr>
                <w:lang w:eastAsia="zh-CN"/>
              </w:rPr>
            </w:pPr>
            <w:r>
              <w:rPr>
                <w:lang w:eastAsia="zh-CN"/>
              </w:rPr>
              <w:t>CA_n77A-n257A/G/H</w:t>
            </w:r>
          </w:p>
          <w:p w:rsidR="00DD11EF" w:rsidRDefault="00DD11EF" w:rsidP="008E4AB7">
            <w:pPr>
              <w:pStyle w:val="TAC"/>
            </w:pPr>
          </w:p>
        </w:tc>
        <w:tc>
          <w:tcPr>
            <w:tcW w:w="1144" w:type="dxa"/>
            <w:tcBorders>
              <w:left w:val="single" w:sz="4" w:space="0" w:color="auto"/>
              <w:right w:val="single" w:sz="4" w:space="0" w:color="auto"/>
            </w:tcBorders>
            <w:vAlign w:val="center"/>
            <w:tcPrChange w:id="114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1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4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5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1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CA_n257G/H/I</w:t>
            </w:r>
          </w:p>
          <w:p w:rsidR="00DD11EF" w:rsidRDefault="00DD11EF" w:rsidP="008E4AB7">
            <w:pPr>
              <w:pStyle w:val="TAC"/>
              <w:rPr>
                <w:lang w:eastAsia="zh-CN"/>
              </w:rPr>
            </w:pPr>
            <w:r>
              <w:rPr>
                <w:lang w:eastAsia="zh-CN"/>
              </w:rPr>
              <w:t>CA_n1A-n77A</w:t>
            </w:r>
          </w:p>
          <w:p w:rsidR="00DD11EF" w:rsidRDefault="00DD11EF" w:rsidP="008E4AB7">
            <w:pPr>
              <w:pStyle w:val="TAC"/>
              <w:rPr>
                <w:lang w:eastAsia="zh-CN"/>
              </w:rPr>
            </w:pPr>
            <w:r>
              <w:rPr>
                <w:lang w:eastAsia="zh-CN"/>
              </w:rPr>
              <w:t>CA_n1A-n257A/G/H/I</w:t>
            </w:r>
          </w:p>
          <w:p w:rsidR="00DD11EF" w:rsidRDefault="00DD11EF" w:rsidP="008E4AB7">
            <w:pPr>
              <w:pStyle w:val="TAC"/>
              <w:rPr>
                <w:lang w:eastAsia="zh-CN"/>
              </w:rPr>
            </w:pPr>
            <w:r>
              <w:rPr>
                <w:lang w:eastAsia="zh-CN"/>
              </w:rPr>
              <w:t>CA_n77A-n257A/G/H/I</w:t>
            </w:r>
          </w:p>
          <w:p w:rsidR="00DD11EF" w:rsidRDefault="00DD11EF" w:rsidP="008E4AB7">
            <w:pPr>
              <w:pStyle w:val="TAC"/>
            </w:pPr>
          </w:p>
        </w:tc>
        <w:tc>
          <w:tcPr>
            <w:tcW w:w="1144" w:type="dxa"/>
            <w:tcBorders>
              <w:left w:val="single" w:sz="4" w:space="0" w:color="auto"/>
              <w:right w:val="single" w:sz="4" w:space="0" w:color="auto"/>
            </w:tcBorders>
            <w:vAlign w:val="center"/>
            <w:tcPrChange w:id="115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1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6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17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1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1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1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1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1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1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1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1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1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2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2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2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2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2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2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2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2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2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2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2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2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2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lang w:eastAsia="zh-CN"/>
              </w:rPr>
              <w:t>CA_n1A-n77A</w:t>
            </w:r>
          </w:p>
          <w:p w:rsidR="00DD11EF" w:rsidRDefault="00DD11EF" w:rsidP="008E4AB7">
            <w:pPr>
              <w:pStyle w:val="TAL"/>
              <w:jc w:val="center"/>
              <w:rPr>
                <w:lang w:eastAsia="zh-CN"/>
              </w:rPr>
            </w:pPr>
            <w:r>
              <w:rPr>
                <w:lang w:eastAsia="zh-CN"/>
              </w:rPr>
              <w:t>CA_n1A-n257A</w:t>
            </w:r>
          </w:p>
          <w:p w:rsidR="00DD11EF" w:rsidRDefault="00DD11EF" w:rsidP="008E4AB7">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Change w:id="12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2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2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2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2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Change w:id="12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Change w:id="12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2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1272"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DD11EF" w:rsidRDefault="00DD11EF" w:rsidP="008E4AB7">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Change w:id="12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2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2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DD11EF" w:rsidRDefault="00DD11EF" w:rsidP="008E4AB7">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Change w:id="12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2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Change w:id="12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Change w:id="12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2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2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2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2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2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CA_n1A-n77A</w:t>
            </w:r>
          </w:p>
          <w:p w:rsidR="00DD11EF" w:rsidRDefault="00DD11EF" w:rsidP="008E4AB7">
            <w:pPr>
              <w:pStyle w:val="TAC"/>
              <w:rPr>
                <w:lang w:eastAsia="zh-CN"/>
              </w:rPr>
            </w:pPr>
            <w:r>
              <w:rPr>
                <w:lang w:eastAsia="zh-CN"/>
              </w:rPr>
              <w:t>CA_n1A-n257A/G/H/I</w:t>
            </w:r>
          </w:p>
          <w:p w:rsidR="00DD11EF" w:rsidRDefault="00DD11EF" w:rsidP="008E4AB7">
            <w:pPr>
              <w:pStyle w:val="TAC"/>
              <w:rPr>
                <w:lang w:eastAsia="zh-CN"/>
              </w:rPr>
            </w:pPr>
            <w:r>
              <w:rPr>
                <w:lang w:eastAsia="zh-CN"/>
              </w:rPr>
              <w:t>CA_n77A-n257A/G/H/I</w:t>
            </w:r>
          </w:p>
          <w:p w:rsidR="00DD11EF" w:rsidRDefault="00DD11EF" w:rsidP="008E4AB7">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13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3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3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3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3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3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3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3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3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3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3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3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3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3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3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3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3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lang w:eastAsia="zh-CN"/>
              </w:rPr>
              <w:t>CA_n1A-n77A</w:t>
            </w:r>
          </w:p>
          <w:p w:rsidR="00DD11EF" w:rsidRDefault="00DD11EF" w:rsidP="008E4AB7">
            <w:pPr>
              <w:pStyle w:val="TAL"/>
              <w:jc w:val="center"/>
              <w:rPr>
                <w:lang w:eastAsia="zh-CN"/>
              </w:rPr>
            </w:pPr>
            <w:r>
              <w:rPr>
                <w:lang w:eastAsia="zh-CN"/>
              </w:rPr>
              <w:t>CA_n1A-n257A</w:t>
            </w:r>
          </w:p>
          <w:p w:rsidR="00DD11EF" w:rsidRDefault="00DD11EF" w:rsidP="008E4AB7">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Change w:id="13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3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397"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CA_n77(3A)</w:t>
            </w:r>
          </w:p>
        </w:tc>
        <w:tc>
          <w:tcPr>
            <w:tcW w:w="2230" w:type="dxa"/>
            <w:tcBorders>
              <w:top w:val="nil"/>
              <w:left w:val="single" w:sz="4" w:space="0" w:color="auto"/>
              <w:bottom w:val="nil"/>
              <w:right w:val="single" w:sz="4" w:space="0" w:color="auto"/>
            </w:tcBorders>
            <w:shd w:val="clear" w:color="auto" w:fill="auto"/>
            <w:vAlign w:val="center"/>
            <w:tcPrChange w:id="14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4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4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4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Change w:id="14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Change w:id="14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4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415"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1416"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DD11EF" w:rsidRDefault="00DD11EF" w:rsidP="008E4AB7">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Change w:id="14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CA_n77(3A)</w:t>
            </w:r>
          </w:p>
        </w:tc>
        <w:tc>
          <w:tcPr>
            <w:tcW w:w="2230" w:type="dxa"/>
            <w:tcBorders>
              <w:top w:val="nil"/>
              <w:left w:val="single" w:sz="4" w:space="0" w:color="auto"/>
              <w:bottom w:val="nil"/>
              <w:right w:val="single" w:sz="4" w:space="0" w:color="auto"/>
            </w:tcBorders>
            <w:shd w:val="clear" w:color="auto" w:fill="auto"/>
            <w:vAlign w:val="center"/>
            <w:tcPrChange w:id="14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4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4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DD11EF" w:rsidRDefault="00DD11EF" w:rsidP="008E4AB7">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Change w:id="14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4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4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r>
              <w:rPr>
                <w:lang w:eastAsia="zh-CN"/>
              </w:rPr>
              <w:lastRenderedPageBreak/>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Change w:id="14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Change w:id="14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4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433"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1434"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DD11EF" w:rsidRDefault="00DD11EF" w:rsidP="008E4AB7">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Change w:id="14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CA_n77(3A)</w:t>
            </w:r>
          </w:p>
        </w:tc>
        <w:tc>
          <w:tcPr>
            <w:tcW w:w="2230" w:type="dxa"/>
            <w:tcBorders>
              <w:top w:val="nil"/>
              <w:left w:val="single" w:sz="4" w:space="0" w:color="auto"/>
              <w:bottom w:val="nil"/>
              <w:right w:val="single" w:sz="4" w:space="0" w:color="auto"/>
            </w:tcBorders>
            <w:shd w:val="clear" w:color="auto" w:fill="auto"/>
            <w:vAlign w:val="center"/>
            <w:tcPrChange w:id="14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4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4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4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4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Change w:id="14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4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1452"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DD11EF" w:rsidRDefault="00DD11EF" w:rsidP="008E4AB7">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Change w:id="14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CA_n77(3A)</w:t>
            </w:r>
          </w:p>
        </w:tc>
        <w:tc>
          <w:tcPr>
            <w:tcW w:w="2230" w:type="dxa"/>
            <w:tcBorders>
              <w:top w:val="nil"/>
              <w:left w:val="single" w:sz="4" w:space="0" w:color="auto"/>
              <w:bottom w:val="nil"/>
              <w:right w:val="single" w:sz="4" w:space="0" w:color="auto"/>
            </w:tcBorders>
            <w:shd w:val="clear" w:color="auto" w:fill="auto"/>
            <w:vAlign w:val="center"/>
            <w:tcPrChange w:id="14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4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DD11EF" w:rsidRDefault="00DD11EF" w:rsidP="008E4AB7">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Change w:id="14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Default="00DD11EF" w:rsidP="008E4AB7">
            <w:pPr>
              <w:pStyle w:val="TAC"/>
              <w:rPr>
                <w:lang w:eastAsia="zh-CN"/>
              </w:rPr>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4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pPr>
            <w:r>
              <w:t>CA_n1A-n78A</w:t>
            </w:r>
          </w:p>
          <w:p w:rsidR="00DD11EF" w:rsidRDefault="00DD11EF" w:rsidP="008E4AB7">
            <w:pPr>
              <w:pStyle w:val="TAL"/>
              <w:jc w:val="center"/>
            </w:pPr>
            <w:r>
              <w:t>CA_n1A-n257A</w:t>
            </w:r>
          </w:p>
          <w:p w:rsidR="00DD11EF" w:rsidRDefault="00DD11EF" w:rsidP="008E4AB7">
            <w:pPr>
              <w:pStyle w:val="TAC"/>
            </w:pPr>
            <w:r>
              <w:t>CA_n78A-n257A</w:t>
            </w:r>
          </w:p>
        </w:tc>
        <w:tc>
          <w:tcPr>
            <w:tcW w:w="1144" w:type="dxa"/>
            <w:tcBorders>
              <w:left w:val="single" w:sz="4" w:space="0" w:color="auto"/>
              <w:right w:val="single" w:sz="4" w:space="0" w:color="auto"/>
            </w:tcBorders>
            <w:vAlign w:val="center"/>
            <w:tcPrChange w:id="146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t>0</w:t>
            </w:r>
          </w:p>
        </w:tc>
      </w:tr>
      <w:tr w:rsidR="00DD11EF" w:rsidTr="0030133D">
        <w:trPr>
          <w:trHeight w:val="187"/>
          <w:jc w:val="center"/>
          <w:trPrChange w:id="14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47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4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47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4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8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48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t>CA_n1A-n78A-n257</w:t>
            </w:r>
            <w:r>
              <w:rPr>
                <w:rFonts w:hint="eastAsia"/>
                <w:lang w:eastAsia="zh-CN"/>
              </w:rPr>
              <w:t>D</w:t>
            </w:r>
          </w:p>
        </w:tc>
        <w:tc>
          <w:tcPr>
            <w:tcW w:w="3238" w:type="dxa"/>
            <w:tcBorders>
              <w:left w:val="single" w:sz="4" w:space="0" w:color="auto"/>
              <w:bottom w:val="nil"/>
              <w:right w:val="single" w:sz="4" w:space="0" w:color="auto"/>
            </w:tcBorders>
            <w:shd w:val="clear" w:color="auto" w:fill="auto"/>
            <w:vAlign w:val="center"/>
            <w:tcPrChange w:id="1482" w:author="ZTE-Ma Zhifeng" w:date="2023-10-16T15:19:00Z">
              <w:tcPr>
                <w:tcW w:w="3238" w:type="dxa"/>
                <w:tcBorders>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Change w:id="1483"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48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4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Change w:id="148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489"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4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9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495"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14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49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49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t>CA_n1A-n78A-n257E</w:t>
            </w:r>
          </w:p>
        </w:tc>
        <w:tc>
          <w:tcPr>
            <w:tcW w:w="3238" w:type="dxa"/>
            <w:tcBorders>
              <w:left w:val="single" w:sz="4" w:space="0" w:color="auto"/>
              <w:bottom w:val="nil"/>
              <w:right w:val="single" w:sz="4" w:space="0" w:color="auto"/>
            </w:tcBorders>
            <w:shd w:val="clear" w:color="auto" w:fill="auto"/>
            <w:vAlign w:val="center"/>
            <w:tcPrChange w:id="1500" w:author="ZTE-Ma Zhifeng" w:date="2023-10-16T15:19:00Z">
              <w:tcPr>
                <w:tcW w:w="3238" w:type="dxa"/>
                <w:tcBorders>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Change w:id="1501"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50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5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Change w:id="150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507"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1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513"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15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1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51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t>CA_n1A-n78A-n257F</w:t>
            </w:r>
          </w:p>
        </w:tc>
        <w:tc>
          <w:tcPr>
            <w:tcW w:w="3238" w:type="dxa"/>
            <w:tcBorders>
              <w:left w:val="single" w:sz="4" w:space="0" w:color="auto"/>
              <w:bottom w:val="nil"/>
              <w:right w:val="single" w:sz="4" w:space="0" w:color="auto"/>
            </w:tcBorders>
            <w:shd w:val="clear" w:color="auto" w:fill="auto"/>
            <w:vAlign w:val="center"/>
            <w:tcPrChange w:id="1518" w:author="ZTE-Ma Zhifeng" w:date="2023-10-16T15:19:00Z">
              <w:tcPr>
                <w:tcW w:w="3238" w:type="dxa"/>
                <w:tcBorders>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Change w:id="1519"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52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5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Change w:id="152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525"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3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531" w:author="ZTE-Ma Zhifeng" w:date="2023-10-16T15:19:00Z">
              <w:tcPr>
                <w:tcW w:w="1155" w:type="dxa"/>
                <w:gridSpan w:val="2"/>
                <w:tcBorders>
                  <w:left w:val="single" w:sz="4" w:space="0" w:color="auto"/>
                  <w:right w:val="single" w:sz="4" w:space="0" w:color="auto"/>
                </w:tcBorders>
                <w:vAlign w:val="center"/>
              </w:tcPr>
            </w:tcPrChange>
          </w:tcPr>
          <w:p w:rsidR="00DD11EF" w:rsidRDefault="00DD11EF"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val="en-US" w:bidi="ar"/>
              </w:rPr>
            </w:pPr>
            <w:r>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15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lang w:eastAsia="zh-CN"/>
              </w:rPr>
              <w:t>CA_n257G</w:t>
            </w:r>
          </w:p>
          <w:p w:rsidR="00DD11EF" w:rsidRDefault="00DD11EF" w:rsidP="008E4AB7">
            <w:pPr>
              <w:pStyle w:val="TAL"/>
              <w:jc w:val="center"/>
              <w:rPr>
                <w:lang w:eastAsia="zh-CN"/>
              </w:rPr>
            </w:pPr>
            <w:r>
              <w:rPr>
                <w:lang w:eastAsia="zh-CN"/>
              </w:rPr>
              <w:t>CA_n1A-n78A</w:t>
            </w:r>
          </w:p>
          <w:p w:rsidR="00DD11EF" w:rsidRDefault="00DD11EF" w:rsidP="008E4AB7">
            <w:pPr>
              <w:pStyle w:val="TAL"/>
              <w:jc w:val="center"/>
              <w:rPr>
                <w:lang w:eastAsia="zh-CN"/>
              </w:rPr>
            </w:pPr>
            <w:r>
              <w:rPr>
                <w:lang w:eastAsia="zh-CN"/>
              </w:rPr>
              <w:t>CA_n1A-n257A/G</w:t>
            </w:r>
          </w:p>
          <w:p w:rsidR="00DD11EF" w:rsidRDefault="00DD11EF" w:rsidP="008E4AB7">
            <w:pPr>
              <w:pStyle w:val="TAL"/>
              <w:jc w:val="center"/>
              <w:rPr>
                <w:lang w:eastAsia="zh-CN"/>
              </w:rPr>
            </w:pPr>
            <w:r>
              <w:rPr>
                <w:lang w:eastAsia="zh-CN"/>
              </w:rPr>
              <w:t>CA_n78A-n257A/G</w:t>
            </w:r>
          </w:p>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3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5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4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4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5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Change w:id="15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w:t>
            </w:r>
          </w:p>
          <w:p w:rsidR="00DD11EF" w:rsidRDefault="00DD11EF" w:rsidP="008E4AB7">
            <w:pPr>
              <w:pStyle w:val="TAL"/>
              <w:jc w:val="center"/>
              <w:rPr>
                <w:lang w:eastAsia="zh-CN"/>
              </w:rPr>
            </w:pPr>
            <w:r>
              <w:rPr>
                <w:lang w:eastAsia="zh-CN"/>
              </w:rPr>
              <w:t>CA_n1A-n257A/G/H</w:t>
            </w:r>
          </w:p>
          <w:p w:rsidR="00DD11EF" w:rsidRDefault="00DD11EF" w:rsidP="008E4AB7">
            <w:pPr>
              <w:pStyle w:val="TAL"/>
              <w:jc w:val="center"/>
              <w:rPr>
                <w:lang w:eastAsia="zh-CN"/>
              </w:rPr>
            </w:pPr>
            <w:r>
              <w:rPr>
                <w:lang w:eastAsia="zh-CN"/>
              </w:rPr>
              <w:t>CA_n78A-n257A/G/H</w:t>
            </w:r>
          </w:p>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5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5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5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6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6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5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Change w:id="15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CA_n257G/H/I</w:t>
            </w:r>
          </w:p>
          <w:p w:rsidR="00DD11EF" w:rsidRDefault="00DD11EF" w:rsidP="008E4AB7">
            <w:pPr>
              <w:pStyle w:val="TAC"/>
              <w:rPr>
                <w:lang w:eastAsia="zh-CN"/>
              </w:rPr>
            </w:pPr>
            <w:r>
              <w:rPr>
                <w:lang w:eastAsia="zh-CN"/>
              </w:rPr>
              <w:t>CA_n1A-n78A</w:t>
            </w:r>
          </w:p>
          <w:p w:rsidR="00DD11EF" w:rsidRDefault="00DD11EF" w:rsidP="008E4AB7">
            <w:pPr>
              <w:pStyle w:val="TAC"/>
              <w:rPr>
                <w:lang w:eastAsia="zh-CN"/>
              </w:rPr>
            </w:pPr>
            <w:r>
              <w:rPr>
                <w:lang w:eastAsia="zh-CN"/>
              </w:rPr>
              <w:t>CA_n1A-n257A/G/H/I</w:t>
            </w:r>
          </w:p>
          <w:p w:rsidR="00DD11EF" w:rsidRDefault="00DD11EF" w:rsidP="008E4AB7">
            <w:pPr>
              <w:pStyle w:val="TAC"/>
              <w:rPr>
                <w:lang w:eastAsia="zh-CN"/>
              </w:rPr>
            </w:pPr>
            <w:r>
              <w:rPr>
                <w:lang w:eastAsia="zh-CN"/>
              </w:rPr>
              <w:t>CA_n78A-n257A/G/H/I</w:t>
            </w:r>
          </w:p>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7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5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5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7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8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5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588" w:author="ZTE-Ma Zhifeng" w:date="2023-10-16T15:19:00Z">
            <w:trPr>
              <w:trHeight w:val="187"/>
              <w:jc w:val="center"/>
            </w:trPr>
          </w:trPrChange>
        </w:trPr>
        <w:tc>
          <w:tcPr>
            <w:tcW w:w="2533" w:type="dxa"/>
            <w:gridSpan w:val="2"/>
            <w:vMerge w:val="restart"/>
            <w:tcBorders>
              <w:top w:val="single" w:sz="4" w:space="0" w:color="auto"/>
              <w:left w:val="single" w:sz="4" w:space="0" w:color="auto"/>
              <w:right w:val="single" w:sz="4" w:space="0" w:color="auto"/>
            </w:tcBorders>
            <w:shd w:val="clear" w:color="auto" w:fill="auto"/>
            <w:vAlign w:val="center"/>
            <w:tcPrChange w:id="1589" w:author="ZTE-Ma Zhifeng" w:date="2023-10-16T15:19:00Z">
              <w:tcPr>
                <w:tcW w:w="2533"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Change w:id="1590" w:author="ZTE-Ma Zhifeng" w:date="2023-10-16T15:19:00Z">
              <w:tcPr>
                <w:tcW w:w="3249"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CA_n257G/H/I/J</w:t>
            </w:r>
          </w:p>
          <w:p w:rsidR="00DD11EF" w:rsidRDefault="00DD11EF" w:rsidP="008E4AB7">
            <w:pPr>
              <w:pStyle w:val="TAC"/>
              <w:rPr>
                <w:lang w:eastAsia="zh-CN"/>
              </w:rPr>
            </w:pPr>
            <w:r>
              <w:rPr>
                <w:lang w:eastAsia="zh-CN"/>
              </w:rPr>
              <w:t>CA_n1A-n78A</w:t>
            </w:r>
          </w:p>
          <w:p w:rsidR="00DD11EF" w:rsidRDefault="00DD11EF" w:rsidP="008E4AB7">
            <w:pPr>
              <w:pStyle w:val="TAC"/>
              <w:rPr>
                <w:lang w:eastAsia="zh-CN"/>
              </w:rPr>
            </w:pPr>
            <w:r>
              <w:rPr>
                <w:lang w:eastAsia="zh-CN"/>
              </w:rPr>
              <w:t>CA_n1A-n257A/G/H/I/J</w:t>
            </w:r>
          </w:p>
          <w:p w:rsidR="00DD11EF" w:rsidRDefault="00DD11EF" w:rsidP="008E4AB7">
            <w:pPr>
              <w:pStyle w:val="TAC"/>
              <w:rPr>
                <w:lang w:eastAsia="zh-CN"/>
              </w:rPr>
            </w:pPr>
            <w:r>
              <w:rPr>
                <w:lang w:eastAsia="zh-CN"/>
              </w:rPr>
              <w:t>CA_n78A-n257A/G/H/I/J</w:t>
            </w:r>
          </w:p>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59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vMerge w:val="restart"/>
            <w:tcBorders>
              <w:top w:val="single" w:sz="4" w:space="0" w:color="auto"/>
              <w:left w:val="single" w:sz="4" w:space="0" w:color="auto"/>
              <w:right w:val="single" w:sz="4" w:space="0" w:color="auto"/>
            </w:tcBorders>
            <w:shd w:val="clear" w:color="auto" w:fill="auto"/>
            <w:vAlign w:val="center"/>
            <w:tcPrChange w:id="1593" w:author="ZTE-Ma Zhifeng" w:date="2023-10-16T15:19:00Z">
              <w:tcPr>
                <w:tcW w:w="2252"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p w:rsidR="00DD11EF" w:rsidRDefault="00DD11EF" w:rsidP="008E4AB7">
            <w:pPr>
              <w:pStyle w:val="TAC"/>
              <w:rPr>
                <w:lang w:eastAsia="zh-CN"/>
              </w:rPr>
            </w:pPr>
          </w:p>
        </w:tc>
      </w:tr>
      <w:tr w:rsidR="00DD11EF" w:rsidTr="0030133D">
        <w:trPr>
          <w:trHeight w:val="187"/>
          <w:jc w:val="center"/>
          <w:trPrChange w:id="1594" w:author="ZTE-Ma Zhifeng" w:date="2023-10-16T15:19:00Z">
            <w:trPr>
              <w:trHeight w:val="187"/>
              <w:jc w:val="center"/>
            </w:trPr>
          </w:trPrChange>
        </w:trPr>
        <w:tc>
          <w:tcPr>
            <w:tcW w:w="2533" w:type="dxa"/>
            <w:gridSpan w:val="2"/>
            <w:vMerge/>
            <w:tcBorders>
              <w:left w:val="single" w:sz="4" w:space="0" w:color="auto"/>
              <w:right w:val="single" w:sz="4" w:space="0" w:color="auto"/>
            </w:tcBorders>
            <w:shd w:val="clear" w:color="auto" w:fill="auto"/>
            <w:vAlign w:val="center"/>
            <w:tcPrChange w:id="1595" w:author="ZTE-Ma Zhifeng" w:date="2023-10-16T15:19:00Z">
              <w:tcPr>
                <w:tcW w:w="2533" w:type="dxa"/>
                <w:gridSpan w:val="2"/>
                <w:vMerge/>
                <w:tcBorders>
                  <w:left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Change w:id="1596" w:author="ZTE-Ma Zhifeng" w:date="2023-10-16T15:19:00Z">
              <w:tcPr>
                <w:tcW w:w="3249" w:type="dxa"/>
                <w:gridSpan w:val="2"/>
                <w:vMerge/>
                <w:tcBorders>
                  <w:left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59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vMerge/>
            <w:tcBorders>
              <w:left w:val="single" w:sz="4" w:space="0" w:color="auto"/>
              <w:right w:val="single" w:sz="4" w:space="0" w:color="auto"/>
            </w:tcBorders>
            <w:shd w:val="clear" w:color="auto" w:fill="auto"/>
            <w:vAlign w:val="center"/>
            <w:tcPrChange w:id="1599" w:author="ZTE-Ma Zhifeng" w:date="2023-10-16T15:19:00Z">
              <w:tcPr>
                <w:tcW w:w="2252" w:type="dxa"/>
                <w:gridSpan w:val="2"/>
                <w:vMerge/>
                <w:tcBorders>
                  <w:left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00" w:author="ZTE-Ma Zhifeng" w:date="2023-10-16T15:19:00Z">
            <w:trPr>
              <w:trHeight w:val="187"/>
              <w:jc w:val="center"/>
            </w:trPr>
          </w:trPrChange>
        </w:trPr>
        <w:tc>
          <w:tcPr>
            <w:tcW w:w="2533" w:type="dxa"/>
            <w:gridSpan w:val="2"/>
            <w:vMerge/>
            <w:tcBorders>
              <w:left w:val="single" w:sz="4" w:space="0" w:color="auto"/>
              <w:bottom w:val="single" w:sz="4" w:space="0" w:color="auto"/>
              <w:right w:val="single" w:sz="4" w:space="0" w:color="auto"/>
            </w:tcBorders>
            <w:shd w:val="clear" w:color="auto" w:fill="auto"/>
            <w:vAlign w:val="center"/>
            <w:tcPrChange w:id="1601" w:author="ZTE-Ma Zhifeng" w:date="2023-10-16T15:19:00Z">
              <w:tcPr>
                <w:tcW w:w="2533"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Change w:id="1602" w:author="ZTE-Ma Zhifeng" w:date="2023-10-16T15:19:00Z">
              <w:tcPr>
                <w:tcW w:w="3249"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0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rPr>
                <w:rFonts w:hint="eastAsia"/>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CA_n257J</w:t>
            </w:r>
          </w:p>
        </w:tc>
        <w:tc>
          <w:tcPr>
            <w:tcW w:w="2230" w:type="dxa"/>
            <w:vMerge/>
            <w:tcBorders>
              <w:left w:val="single" w:sz="4" w:space="0" w:color="auto"/>
              <w:bottom w:val="single" w:sz="4" w:space="0" w:color="auto"/>
              <w:right w:val="single" w:sz="4" w:space="0" w:color="auto"/>
            </w:tcBorders>
            <w:shd w:val="clear" w:color="auto" w:fill="auto"/>
            <w:vAlign w:val="center"/>
            <w:tcPrChange w:id="1605" w:author="ZTE-Ma Zhifeng" w:date="2023-10-16T15:19:00Z">
              <w:tcPr>
                <w:tcW w:w="2252"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06" w:author="ZTE-Ma Zhifeng" w:date="2023-10-16T15:19:00Z">
            <w:trPr>
              <w:trHeight w:val="187"/>
              <w:jc w:val="center"/>
            </w:trPr>
          </w:trPrChange>
        </w:trPr>
        <w:tc>
          <w:tcPr>
            <w:tcW w:w="2533" w:type="dxa"/>
            <w:gridSpan w:val="2"/>
            <w:vMerge w:val="restart"/>
            <w:tcBorders>
              <w:top w:val="single" w:sz="4" w:space="0" w:color="auto"/>
              <w:left w:val="single" w:sz="4" w:space="0" w:color="auto"/>
              <w:right w:val="single" w:sz="4" w:space="0" w:color="auto"/>
            </w:tcBorders>
            <w:shd w:val="clear" w:color="auto" w:fill="auto"/>
            <w:vAlign w:val="center"/>
            <w:tcPrChange w:id="1607" w:author="ZTE-Ma Zhifeng" w:date="2023-10-16T15:19:00Z">
              <w:tcPr>
                <w:tcW w:w="2533"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r>
              <w:lastRenderedPageBreak/>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Change w:id="1608" w:author="ZTE-Ma Zhifeng" w:date="2023-10-16T15:19:00Z">
              <w:tcPr>
                <w:tcW w:w="3249"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CA_n257G/H/I/J/K</w:t>
            </w:r>
          </w:p>
          <w:p w:rsidR="00DD11EF" w:rsidRDefault="00DD11EF" w:rsidP="008E4AB7">
            <w:pPr>
              <w:pStyle w:val="TAC"/>
              <w:rPr>
                <w:lang w:eastAsia="zh-CN"/>
              </w:rPr>
            </w:pPr>
            <w:r>
              <w:rPr>
                <w:lang w:eastAsia="zh-CN"/>
              </w:rPr>
              <w:t>CA_n1A-n78A</w:t>
            </w:r>
          </w:p>
          <w:p w:rsidR="00DD11EF" w:rsidRDefault="00DD11EF" w:rsidP="008E4AB7">
            <w:pPr>
              <w:pStyle w:val="TAC"/>
              <w:rPr>
                <w:lang w:eastAsia="zh-CN"/>
              </w:rPr>
            </w:pPr>
            <w:r>
              <w:rPr>
                <w:lang w:eastAsia="zh-CN"/>
              </w:rPr>
              <w:t>CA_n1A-n257A/G/H/I/J/K</w:t>
            </w:r>
          </w:p>
          <w:p w:rsidR="00DD11EF" w:rsidRDefault="00DD11EF" w:rsidP="008E4AB7">
            <w:pPr>
              <w:pStyle w:val="TAC"/>
              <w:rPr>
                <w:rFonts w:cs="Arial"/>
                <w:szCs w:val="18"/>
              </w:rPr>
            </w:pPr>
            <w:r>
              <w:rPr>
                <w:lang w:eastAsia="zh-CN"/>
              </w:rPr>
              <w:t>CA_n78A-n257A/G/H/I/J/K</w:t>
            </w:r>
          </w:p>
        </w:tc>
        <w:tc>
          <w:tcPr>
            <w:tcW w:w="1144" w:type="dxa"/>
            <w:tcBorders>
              <w:left w:val="single" w:sz="4" w:space="0" w:color="auto"/>
              <w:right w:val="single" w:sz="4" w:space="0" w:color="auto"/>
            </w:tcBorders>
            <w:vAlign w:val="center"/>
            <w:tcPrChange w:id="160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vMerge w:val="restart"/>
            <w:tcBorders>
              <w:top w:val="single" w:sz="4" w:space="0" w:color="auto"/>
              <w:left w:val="single" w:sz="4" w:space="0" w:color="auto"/>
              <w:right w:val="single" w:sz="4" w:space="0" w:color="auto"/>
            </w:tcBorders>
            <w:shd w:val="clear" w:color="auto" w:fill="auto"/>
            <w:vAlign w:val="center"/>
            <w:tcPrChange w:id="1611" w:author="ZTE-Ma Zhifeng" w:date="2023-10-16T15:19:00Z">
              <w:tcPr>
                <w:tcW w:w="2252"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p w:rsidR="00DD11EF" w:rsidRDefault="00DD11EF" w:rsidP="008E4AB7">
            <w:pPr>
              <w:pStyle w:val="TAC"/>
              <w:rPr>
                <w:lang w:eastAsia="zh-CN"/>
              </w:rPr>
            </w:pPr>
          </w:p>
        </w:tc>
      </w:tr>
      <w:tr w:rsidR="00DD11EF" w:rsidTr="0030133D">
        <w:trPr>
          <w:trHeight w:val="187"/>
          <w:jc w:val="center"/>
          <w:trPrChange w:id="1612" w:author="ZTE-Ma Zhifeng" w:date="2023-10-16T15:19:00Z">
            <w:trPr>
              <w:trHeight w:val="187"/>
              <w:jc w:val="center"/>
            </w:trPr>
          </w:trPrChange>
        </w:trPr>
        <w:tc>
          <w:tcPr>
            <w:tcW w:w="2533" w:type="dxa"/>
            <w:gridSpan w:val="2"/>
            <w:vMerge/>
            <w:tcBorders>
              <w:left w:val="single" w:sz="4" w:space="0" w:color="auto"/>
              <w:right w:val="single" w:sz="4" w:space="0" w:color="auto"/>
            </w:tcBorders>
            <w:shd w:val="clear" w:color="auto" w:fill="auto"/>
            <w:vAlign w:val="center"/>
            <w:tcPrChange w:id="1613" w:author="ZTE-Ma Zhifeng" w:date="2023-10-16T15:19:00Z">
              <w:tcPr>
                <w:tcW w:w="2533" w:type="dxa"/>
                <w:gridSpan w:val="2"/>
                <w:vMerge/>
                <w:tcBorders>
                  <w:left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Change w:id="1614" w:author="ZTE-Ma Zhifeng" w:date="2023-10-16T15:19:00Z">
              <w:tcPr>
                <w:tcW w:w="3249" w:type="dxa"/>
                <w:gridSpan w:val="2"/>
                <w:vMerge/>
                <w:tcBorders>
                  <w:left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1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vMerge/>
            <w:tcBorders>
              <w:left w:val="single" w:sz="4" w:space="0" w:color="auto"/>
              <w:right w:val="single" w:sz="4" w:space="0" w:color="auto"/>
            </w:tcBorders>
            <w:shd w:val="clear" w:color="auto" w:fill="auto"/>
            <w:vAlign w:val="center"/>
            <w:tcPrChange w:id="1617" w:author="ZTE-Ma Zhifeng" w:date="2023-10-16T15:19:00Z">
              <w:tcPr>
                <w:tcW w:w="2252" w:type="dxa"/>
                <w:gridSpan w:val="2"/>
                <w:vMerge/>
                <w:tcBorders>
                  <w:left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18" w:author="ZTE-Ma Zhifeng" w:date="2023-10-16T15:19:00Z">
            <w:trPr>
              <w:trHeight w:val="187"/>
              <w:jc w:val="center"/>
            </w:trPr>
          </w:trPrChange>
        </w:trPr>
        <w:tc>
          <w:tcPr>
            <w:tcW w:w="2533" w:type="dxa"/>
            <w:gridSpan w:val="2"/>
            <w:vMerge/>
            <w:tcBorders>
              <w:left w:val="single" w:sz="4" w:space="0" w:color="auto"/>
              <w:bottom w:val="single" w:sz="4" w:space="0" w:color="auto"/>
              <w:right w:val="single" w:sz="4" w:space="0" w:color="auto"/>
            </w:tcBorders>
            <w:shd w:val="clear" w:color="auto" w:fill="auto"/>
            <w:vAlign w:val="center"/>
            <w:tcPrChange w:id="1619" w:author="ZTE-Ma Zhifeng" w:date="2023-10-16T15:19:00Z">
              <w:tcPr>
                <w:tcW w:w="2533"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Change w:id="1620" w:author="ZTE-Ma Zhifeng" w:date="2023-10-16T15:19:00Z">
              <w:tcPr>
                <w:tcW w:w="3249"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2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rPr>
                <w:rFonts w:hint="eastAsia"/>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CA_n257K</w:t>
            </w:r>
          </w:p>
        </w:tc>
        <w:tc>
          <w:tcPr>
            <w:tcW w:w="2230" w:type="dxa"/>
            <w:vMerge/>
            <w:tcBorders>
              <w:left w:val="single" w:sz="4" w:space="0" w:color="auto"/>
              <w:bottom w:val="single" w:sz="4" w:space="0" w:color="auto"/>
              <w:right w:val="single" w:sz="4" w:space="0" w:color="auto"/>
            </w:tcBorders>
            <w:shd w:val="clear" w:color="auto" w:fill="auto"/>
            <w:vAlign w:val="center"/>
            <w:tcPrChange w:id="1623" w:author="ZTE-Ma Zhifeng" w:date="2023-10-16T15:19:00Z">
              <w:tcPr>
                <w:tcW w:w="2252"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Change w:id="162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6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16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3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6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3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rPr>
                <w:rFonts w:hint="eastAsia"/>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6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Change w:id="164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6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16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5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6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5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rPr>
                <w:lang w:eastAsia="zh-CN"/>
              </w:rPr>
            </w:pPr>
            <w:r>
              <w:rPr>
                <w:rFonts w:hint="eastAsia"/>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6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66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6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66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6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67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6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Change w:id="16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68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6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6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68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6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69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16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6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Change w:id="16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69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7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0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1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17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Change w:id="17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71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7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2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2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17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Change w:id="17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73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7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4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4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17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Change w:id="17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75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7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5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6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17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Change w:id="17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77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7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7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8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17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Change w:id="17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78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7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9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7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0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18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Change w:id="18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80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8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1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8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1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18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Change w:id="18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82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8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3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8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3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18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Change w:id="18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Change w:id="184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8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4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8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5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18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lastRenderedPageBreak/>
              <w:t>CA_n1A-n79A-n257A</w:t>
            </w:r>
          </w:p>
        </w:tc>
        <w:tc>
          <w:tcPr>
            <w:tcW w:w="3249" w:type="dxa"/>
            <w:gridSpan w:val="2"/>
            <w:tcBorders>
              <w:top w:val="nil"/>
              <w:left w:val="single" w:sz="4" w:space="0" w:color="auto"/>
              <w:bottom w:val="nil"/>
              <w:right w:val="single" w:sz="4" w:space="0" w:color="auto"/>
            </w:tcBorders>
            <w:shd w:val="clear" w:color="auto" w:fill="auto"/>
            <w:vAlign w:val="center"/>
            <w:tcPrChange w:id="18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lang w:eastAsia="zh-CN"/>
              </w:rPr>
              <w:t>CA_n1A-n79A</w:t>
            </w:r>
          </w:p>
          <w:p w:rsidR="00DD11EF" w:rsidRDefault="00DD11EF" w:rsidP="008E4AB7">
            <w:pPr>
              <w:pStyle w:val="TAL"/>
              <w:jc w:val="center"/>
              <w:rPr>
                <w:lang w:eastAsia="zh-CN"/>
              </w:rPr>
            </w:pPr>
            <w:r>
              <w:rPr>
                <w:lang w:eastAsia="zh-CN"/>
              </w:rPr>
              <w:t>CA_n1A-n257A</w:t>
            </w:r>
          </w:p>
          <w:p w:rsidR="00DD11EF" w:rsidRDefault="00DD11EF" w:rsidP="008E4AB7">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Change w:id="186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8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6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18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7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8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Change w:id="18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L"/>
              <w:jc w:val="center"/>
              <w:rPr>
                <w:lang w:eastAsia="zh-CN"/>
              </w:rPr>
            </w:pPr>
            <w:r>
              <w:rPr>
                <w:lang w:eastAsia="zh-CN"/>
              </w:rPr>
              <w:t>CA_n257G</w:t>
            </w:r>
          </w:p>
          <w:p w:rsidR="00DD11EF" w:rsidRDefault="00DD11EF" w:rsidP="008E4AB7">
            <w:pPr>
              <w:pStyle w:val="TAL"/>
              <w:jc w:val="center"/>
              <w:rPr>
                <w:lang w:eastAsia="zh-CN"/>
              </w:rPr>
            </w:pPr>
            <w:r>
              <w:rPr>
                <w:lang w:eastAsia="zh-CN"/>
              </w:rPr>
              <w:t>CA_n1A-n79A</w:t>
            </w:r>
          </w:p>
          <w:p w:rsidR="00DD11EF" w:rsidRDefault="00DD11EF" w:rsidP="008E4AB7">
            <w:pPr>
              <w:pStyle w:val="TAL"/>
              <w:jc w:val="center"/>
              <w:rPr>
                <w:lang w:eastAsia="zh-CN"/>
              </w:rPr>
            </w:pPr>
            <w:r>
              <w:rPr>
                <w:lang w:eastAsia="zh-CN"/>
              </w:rPr>
              <w:t>CA_n1A-n257A/G</w:t>
            </w:r>
          </w:p>
          <w:p w:rsidR="00DD11EF" w:rsidRDefault="00DD11EF" w:rsidP="008E4AB7">
            <w:pPr>
              <w:pStyle w:val="TAL"/>
              <w:jc w:val="center"/>
              <w:rPr>
                <w:lang w:eastAsia="zh-CN"/>
              </w:rPr>
            </w:pPr>
            <w:r>
              <w:rPr>
                <w:lang w:eastAsia="zh-CN"/>
              </w:rPr>
              <w:t>CA_n79A-n257A/G</w:t>
            </w:r>
          </w:p>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7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8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8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18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9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8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8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Change w:id="18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w:t>
            </w:r>
          </w:p>
          <w:p w:rsidR="00DD11EF" w:rsidRDefault="00DD11EF" w:rsidP="008E4AB7">
            <w:pPr>
              <w:pStyle w:val="TAL"/>
              <w:jc w:val="center"/>
              <w:rPr>
                <w:lang w:eastAsia="zh-CN"/>
              </w:rPr>
            </w:pPr>
            <w:r>
              <w:rPr>
                <w:lang w:eastAsia="zh-CN"/>
              </w:rPr>
              <w:t>CA_n1A-n79A</w:t>
            </w:r>
          </w:p>
          <w:p w:rsidR="00DD11EF" w:rsidRDefault="00DD11EF" w:rsidP="008E4AB7">
            <w:pPr>
              <w:pStyle w:val="TAL"/>
              <w:jc w:val="center"/>
              <w:rPr>
                <w:lang w:eastAsia="zh-CN"/>
              </w:rPr>
            </w:pPr>
            <w:r>
              <w:rPr>
                <w:lang w:eastAsia="zh-CN"/>
              </w:rPr>
              <w:t>CA_n1A-n257A/G/H</w:t>
            </w:r>
          </w:p>
          <w:p w:rsidR="00DD11EF" w:rsidRDefault="00DD11EF" w:rsidP="008E4AB7">
            <w:pPr>
              <w:pStyle w:val="TAL"/>
              <w:jc w:val="center"/>
              <w:rPr>
                <w:lang w:eastAsia="zh-CN"/>
              </w:rPr>
            </w:pPr>
            <w:r>
              <w:rPr>
                <w:lang w:eastAsia="zh-CN"/>
              </w:rPr>
              <w:t>CA_n79A-n257A/G/H</w:t>
            </w:r>
          </w:p>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9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9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903"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19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9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1144" w:type="dxa"/>
            <w:tcBorders>
              <w:left w:val="single" w:sz="4" w:space="0" w:color="auto"/>
              <w:right w:val="single" w:sz="4" w:space="0" w:color="auto"/>
            </w:tcBorders>
            <w:vAlign w:val="center"/>
            <w:tcPrChange w:id="1909"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9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r>
      <w:tr w:rsidR="00DD11EF" w:rsidTr="0030133D">
        <w:trPr>
          <w:trHeight w:val="187"/>
          <w:jc w:val="center"/>
          <w:trPrChange w:id="19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r>
              <w:rPr>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Change w:id="19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CA_n257G/H/I</w:t>
            </w:r>
          </w:p>
          <w:p w:rsidR="00DD11EF" w:rsidRDefault="00DD11EF" w:rsidP="008E4AB7">
            <w:pPr>
              <w:pStyle w:val="TAC"/>
              <w:rPr>
                <w:lang w:eastAsia="zh-CN"/>
              </w:rPr>
            </w:pPr>
            <w:r>
              <w:rPr>
                <w:lang w:eastAsia="zh-CN"/>
              </w:rPr>
              <w:t>CA_n1A-n79A</w:t>
            </w:r>
          </w:p>
          <w:p w:rsidR="00DD11EF" w:rsidRDefault="00DD11EF" w:rsidP="008E4AB7">
            <w:pPr>
              <w:pStyle w:val="TAC"/>
              <w:rPr>
                <w:lang w:eastAsia="zh-CN"/>
              </w:rPr>
            </w:pPr>
            <w:r>
              <w:rPr>
                <w:lang w:eastAsia="zh-CN"/>
              </w:rPr>
              <w:t>CA_n1A-n257A/G/H/I</w:t>
            </w:r>
          </w:p>
          <w:p w:rsidR="00DD11EF" w:rsidRDefault="00DD11EF" w:rsidP="008E4AB7">
            <w:pPr>
              <w:pStyle w:val="TAC"/>
              <w:rPr>
                <w:lang w:eastAsia="zh-CN"/>
              </w:rPr>
            </w:pPr>
            <w:r>
              <w:rPr>
                <w:lang w:eastAsia="zh-CN"/>
              </w:rPr>
              <w:t>CA_n79A-n257A/G/H/I</w:t>
            </w:r>
          </w:p>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915"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9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r>
              <w:rPr>
                <w:lang w:eastAsia="zh-CN"/>
              </w:rPr>
              <w:t>0</w:t>
            </w:r>
          </w:p>
        </w:tc>
      </w:tr>
      <w:tr w:rsidR="00DD11EF" w:rsidTr="0030133D">
        <w:trPr>
          <w:trHeight w:val="187"/>
          <w:jc w:val="center"/>
          <w:trPrChange w:id="19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921"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19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Default="00DD11EF" w:rsidP="008E4AB7">
            <w:pPr>
              <w:pStyle w:val="TAC"/>
              <w:rPr>
                <w:lang w:eastAsia="zh-CN"/>
              </w:rPr>
            </w:pPr>
          </w:p>
        </w:tc>
      </w:tr>
      <w:tr w:rsidR="00DD11EF" w:rsidTr="0030133D">
        <w:trPr>
          <w:trHeight w:val="187"/>
          <w:jc w:val="center"/>
          <w:trPrChange w:id="19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927" w:author="ZTE-Ma Zhifeng" w:date="2023-10-16T15:19:00Z">
              <w:tcPr>
                <w:tcW w:w="1144" w:type="dxa"/>
                <w:tcBorders>
                  <w:left w:val="single" w:sz="4" w:space="0" w:color="auto"/>
                  <w:right w:val="single" w:sz="4" w:space="0" w:color="auto"/>
                </w:tcBorders>
                <w:vAlign w:val="center"/>
              </w:tcPr>
            </w:tcPrChange>
          </w:tcPr>
          <w:p w:rsidR="00DD11EF" w:rsidRDefault="00DD11EF" w:rsidP="008E4AB7">
            <w:pPr>
              <w:pStyle w:val="TAC"/>
            </w:pPr>
            <w:r>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9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Default="00DD11EF" w:rsidP="008E4AB7">
            <w:pPr>
              <w:pStyle w:val="TAC"/>
              <w:rPr>
                <w:lang w:eastAsia="zh-CN"/>
              </w:rPr>
            </w:pPr>
          </w:p>
        </w:tc>
      </w:tr>
      <w:tr w:rsidR="008E4AB7" w:rsidTr="0030133D">
        <w:trPr>
          <w:trHeight w:val="187"/>
          <w:jc w:val="center"/>
          <w:ins w:id="1930" w:author="ZTE-Ma Zhifeng" w:date="2023-10-16T15:12:00Z"/>
          <w:trPrChange w:id="19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33" w:author="ZTE-Ma Zhifeng" w:date="2023-10-16T15:12:00Z"/>
              </w:rPr>
            </w:pPr>
            <w:ins w:id="1934" w:author="ZTE-Ma Zhifeng" w:date="2023-10-16T15:14:00Z">
              <w:r>
                <w:rPr>
                  <w:lang w:eastAsia="zh-CN"/>
                </w:rPr>
                <w:t>CA_n1A-n105A-n257A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L"/>
              <w:jc w:val="center"/>
              <w:rPr>
                <w:ins w:id="1936" w:author="ZTE-Ma Zhifeng" w:date="2023-10-16T15:14:00Z"/>
                <w:lang w:eastAsia="zh-CN"/>
              </w:rPr>
            </w:pPr>
            <w:ins w:id="1937" w:author="ZTE-Ma Zhifeng" w:date="2023-10-16T15:14:00Z">
              <w:r>
                <w:rPr>
                  <w:lang w:eastAsia="zh-CN"/>
                </w:rPr>
                <w:t>CA_n1A-n105A</w:t>
              </w:r>
            </w:ins>
          </w:p>
          <w:p w:rsidR="008E4AB7" w:rsidRDefault="008E4AB7" w:rsidP="008E4AB7">
            <w:pPr>
              <w:pStyle w:val="TAL"/>
              <w:jc w:val="center"/>
              <w:rPr>
                <w:ins w:id="1938" w:author="ZTE-Ma Zhifeng" w:date="2023-10-16T15:14:00Z"/>
                <w:lang w:eastAsia="zh-CN"/>
              </w:rPr>
            </w:pPr>
            <w:ins w:id="1939" w:author="ZTE-Ma Zhifeng" w:date="2023-10-16T15:14:00Z">
              <w:r>
                <w:rPr>
                  <w:lang w:eastAsia="zh-CN"/>
                </w:rPr>
                <w:t>CA_n1A-n257A</w:t>
              </w:r>
            </w:ins>
          </w:p>
          <w:p w:rsidR="008E4AB7" w:rsidRDefault="008E4AB7" w:rsidP="008E4AB7">
            <w:pPr>
              <w:pStyle w:val="TAC"/>
              <w:rPr>
                <w:ins w:id="1940" w:author="ZTE-Ma Zhifeng" w:date="2023-10-16T15:12:00Z"/>
                <w:rFonts w:cs="Arial"/>
                <w:lang w:eastAsia="zh-CN"/>
              </w:rPr>
            </w:pPr>
            <w:ins w:id="1941" w:author="ZTE-Ma Zhifeng" w:date="2023-10-16T15:14:00Z">
              <w:r>
                <w:rPr>
                  <w:lang w:eastAsia="zh-CN"/>
                </w:rPr>
                <w:t>CA_n105A-n257A</w:t>
              </w:r>
            </w:ins>
          </w:p>
        </w:tc>
        <w:tc>
          <w:tcPr>
            <w:tcW w:w="1144" w:type="dxa"/>
            <w:tcBorders>
              <w:left w:val="single" w:sz="4" w:space="0" w:color="auto"/>
              <w:right w:val="single" w:sz="4" w:space="0" w:color="auto"/>
            </w:tcBorders>
            <w:vAlign w:val="center"/>
            <w:tcPrChange w:id="1942"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rPr>
                <w:ins w:id="1943" w:author="ZTE-Ma Zhifeng" w:date="2023-10-16T15:12:00Z"/>
                <w:lang w:eastAsia="zh-CN"/>
              </w:rPr>
            </w:pPr>
            <w:ins w:id="1944" w:author="ZTE-Ma Zhifeng" w:date="2023-10-16T15:14:00Z">
              <w:r>
                <w:rPr>
                  <w:lang w:eastAsia="zh-CN"/>
                </w:rPr>
                <w:t>n1</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46" w:author="ZTE-Ma Zhifeng" w:date="2023-10-16T15:12:00Z"/>
                <w:lang w:val="en-US" w:bidi="ar"/>
              </w:rPr>
            </w:pPr>
            <w:ins w:id="1947" w:author="ZTE-Ma Zhifeng" w:date="2023-10-16T15:14:00Z">
              <w:r>
                <w:rPr>
                  <w:lang w:val="en-US" w:bidi="ar"/>
                </w:rPr>
                <w:t>5, 10, 15, 20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49" w:author="ZTE-Ma Zhifeng" w:date="2023-10-16T15:12:00Z"/>
                <w:lang w:eastAsia="zh-CN"/>
              </w:rPr>
            </w:pPr>
            <w:ins w:id="1950" w:author="ZTE-Ma Zhifeng" w:date="2023-10-16T15:14:00Z">
              <w:r>
                <w:rPr>
                  <w:lang w:eastAsia="zh-CN"/>
                </w:rPr>
                <w:t>0</w:t>
              </w:r>
            </w:ins>
          </w:p>
        </w:tc>
      </w:tr>
      <w:tr w:rsidR="008E4AB7" w:rsidTr="0030133D">
        <w:trPr>
          <w:trHeight w:val="187"/>
          <w:jc w:val="center"/>
          <w:ins w:id="1951" w:author="ZTE-Ma Zhifeng" w:date="2023-10-16T15:13:00Z"/>
          <w:trPrChange w:id="19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54" w:author="ZTE-Ma Zhifeng" w:date="2023-10-16T15:13:00Z"/>
              </w:rPr>
            </w:pPr>
          </w:p>
        </w:tc>
        <w:tc>
          <w:tcPr>
            <w:tcW w:w="3249" w:type="dxa"/>
            <w:gridSpan w:val="2"/>
            <w:tcBorders>
              <w:top w:val="nil"/>
              <w:left w:val="single" w:sz="4" w:space="0" w:color="auto"/>
              <w:bottom w:val="nil"/>
              <w:right w:val="single" w:sz="4" w:space="0" w:color="auto"/>
            </w:tcBorders>
            <w:shd w:val="clear" w:color="auto" w:fill="auto"/>
            <w:vAlign w:val="center"/>
            <w:tcPrChange w:id="19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56" w:author="ZTE-Ma Zhifeng" w:date="2023-10-16T15:13:00Z"/>
                <w:rFonts w:cs="Arial"/>
                <w:lang w:eastAsia="zh-CN"/>
              </w:rPr>
            </w:pPr>
          </w:p>
        </w:tc>
        <w:tc>
          <w:tcPr>
            <w:tcW w:w="1144" w:type="dxa"/>
            <w:tcBorders>
              <w:left w:val="single" w:sz="4" w:space="0" w:color="auto"/>
              <w:right w:val="single" w:sz="4" w:space="0" w:color="auto"/>
            </w:tcBorders>
            <w:vAlign w:val="center"/>
            <w:tcPrChange w:id="19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rPr>
                <w:ins w:id="1958" w:author="ZTE-Ma Zhifeng" w:date="2023-10-16T15:13:00Z"/>
                <w:lang w:eastAsia="zh-CN"/>
              </w:rPr>
            </w:pPr>
            <w:ins w:id="1959" w:author="ZTE-Ma Zhifeng" w:date="2023-10-16T15:14: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61" w:author="ZTE-Ma Zhifeng" w:date="2023-10-16T15:13:00Z"/>
                <w:lang w:val="en-US" w:bidi="ar"/>
              </w:rPr>
            </w:pPr>
            <w:ins w:id="1962" w:author="ZTE-Ma Zhifeng" w:date="2023-10-16T15:14: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19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64" w:author="ZTE-Ma Zhifeng" w:date="2023-10-16T15:13:00Z"/>
                <w:lang w:eastAsia="zh-CN"/>
              </w:rPr>
            </w:pPr>
          </w:p>
        </w:tc>
      </w:tr>
      <w:tr w:rsidR="008E4AB7" w:rsidTr="0030133D">
        <w:trPr>
          <w:trHeight w:val="187"/>
          <w:jc w:val="center"/>
          <w:ins w:id="1965" w:author="ZTE-Ma Zhifeng" w:date="2023-10-16T15:12:00Z"/>
          <w:trPrChange w:id="19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68" w:author="ZTE-Ma Zhifeng" w:date="2023-10-16T15:12: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6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70" w:author="ZTE-Ma Zhifeng" w:date="2023-10-16T15:12:00Z"/>
                <w:rFonts w:cs="Arial"/>
                <w:lang w:eastAsia="zh-CN"/>
              </w:rPr>
            </w:pPr>
          </w:p>
        </w:tc>
        <w:tc>
          <w:tcPr>
            <w:tcW w:w="1144" w:type="dxa"/>
            <w:tcBorders>
              <w:left w:val="single" w:sz="4" w:space="0" w:color="auto"/>
              <w:right w:val="single" w:sz="4" w:space="0" w:color="auto"/>
            </w:tcBorders>
            <w:vAlign w:val="center"/>
            <w:tcPrChange w:id="19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rPr>
                <w:ins w:id="1972" w:author="ZTE-Ma Zhifeng" w:date="2023-10-16T15:12:00Z"/>
                <w:lang w:eastAsia="zh-CN"/>
              </w:rPr>
            </w:pPr>
            <w:ins w:id="1973" w:author="ZTE-Ma Zhifeng" w:date="2023-10-16T15:14:00Z">
              <w:r>
                <w:rPr>
                  <w:lang w:eastAsia="zh-CN"/>
                </w:rPr>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75" w:author="ZTE-Ma Zhifeng" w:date="2023-10-16T15:12:00Z"/>
                <w:lang w:val="en-US" w:bidi="ar"/>
              </w:rPr>
            </w:pPr>
            <w:ins w:id="1976" w:author="ZTE-Ma Zhifeng" w:date="2023-10-16T15:14: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78" w:author="ZTE-Ma Zhifeng" w:date="2023-10-16T15:12:00Z"/>
                <w:lang w:eastAsia="zh-CN"/>
              </w:rPr>
            </w:pPr>
          </w:p>
        </w:tc>
      </w:tr>
      <w:tr w:rsidR="008E4AB7" w:rsidTr="0030133D">
        <w:trPr>
          <w:trHeight w:val="187"/>
          <w:jc w:val="center"/>
          <w:ins w:id="1979" w:author="ZTE-Ma Zhifeng" w:date="2023-10-16T15:12:00Z"/>
          <w:trPrChange w:id="19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82" w:author="ZTE-Ma Zhifeng" w:date="2023-10-16T15:12:00Z"/>
              </w:rPr>
            </w:pPr>
            <w:ins w:id="1983" w:author="ZTE-Ma Zhifeng" w:date="2023-10-16T15:14:00Z">
              <w:r>
                <w:rPr>
                  <w:lang w:eastAsia="zh-CN"/>
                </w:rPr>
                <w:t>CA_n1A-n105A-n258A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L"/>
              <w:jc w:val="center"/>
              <w:rPr>
                <w:ins w:id="1985" w:author="ZTE-Ma Zhifeng" w:date="2023-10-16T15:14:00Z"/>
                <w:lang w:eastAsia="zh-CN"/>
              </w:rPr>
            </w:pPr>
            <w:ins w:id="1986" w:author="ZTE-Ma Zhifeng" w:date="2023-10-16T15:14:00Z">
              <w:r>
                <w:rPr>
                  <w:lang w:eastAsia="zh-CN"/>
                </w:rPr>
                <w:t>CA_n1A-n105A</w:t>
              </w:r>
            </w:ins>
          </w:p>
          <w:p w:rsidR="008E4AB7" w:rsidRDefault="008E4AB7" w:rsidP="008E4AB7">
            <w:pPr>
              <w:pStyle w:val="TAL"/>
              <w:jc w:val="center"/>
              <w:rPr>
                <w:ins w:id="1987" w:author="ZTE-Ma Zhifeng" w:date="2023-10-16T15:14:00Z"/>
                <w:lang w:eastAsia="zh-CN"/>
              </w:rPr>
            </w:pPr>
            <w:ins w:id="1988" w:author="ZTE-Ma Zhifeng" w:date="2023-10-16T15:14:00Z">
              <w:r>
                <w:rPr>
                  <w:lang w:eastAsia="zh-CN"/>
                </w:rPr>
                <w:t>CA_n1A-n258A</w:t>
              </w:r>
            </w:ins>
          </w:p>
          <w:p w:rsidR="008E4AB7" w:rsidRDefault="008E4AB7" w:rsidP="008E4AB7">
            <w:pPr>
              <w:pStyle w:val="TAC"/>
              <w:rPr>
                <w:ins w:id="1989" w:author="ZTE-Ma Zhifeng" w:date="2023-10-16T15:12:00Z"/>
                <w:rFonts w:cs="Arial"/>
                <w:lang w:eastAsia="zh-CN"/>
              </w:rPr>
            </w:pPr>
            <w:ins w:id="1990" w:author="ZTE-Ma Zhifeng" w:date="2023-10-16T15:14:00Z">
              <w:r>
                <w:rPr>
                  <w:lang w:eastAsia="zh-CN"/>
                </w:rPr>
                <w:t>CA_n105A-n258A</w:t>
              </w:r>
            </w:ins>
          </w:p>
        </w:tc>
        <w:tc>
          <w:tcPr>
            <w:tcW w:w="1144" w:type="dxa"/>
            <w:tcBorders>
              <w:left w:val="single" w:sz="4" w:space="0" w:color="auto"/>
              <w:right w:val="single" w:sz="4" w:space="0" w:color="auto"/>
            </w:tcBorders>
            <w:vAlign w:val="center"/>
            <w:tcPrChange w:id="19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rPr>
                <w:ins w:id="1992" w:author="ZTE-Ma Zhifeng" w:date="2023-10-16T15:12:00Z"/>
                <w:lang w:eastAsia="zh-CN"/>
              </w:rPr>
            </w:pPr>
            <w:ins w:id="1993" w:author="ZTE-Ma Zhifeng" w:date="2023-10-16T15:14:00Z">
              <w:r>
                <w:rPr>
                  <w:lang w:eastAsia="zh-CN"/>
                </w:rPr>
                <w:t>n1</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95" w:author="ZTE-Ma Zhifeng" w:date="2023-10-16T15:12:00Z"/>
                <w:lang w:val="en-US" w:bidi="ar"/>
              </w:rPr>
            </w:pPr>
            <w:ins w:id="1996" w:author="ZTE-Ma Zhifeng" w:date="2023-10-16T15:14:00Z">
              <w:r>
                <w:rPr>
                  <w:lang w:val="en-US" w:bidi="ar"/>
                </w:rPr>
                <w:t>5, 10, 15, 20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998" w:author="ZTE-Ma Zhifeng" w:date="2023-10-16T15:12:00Z"/>
                <w:lang w:eastAsia="zh-CN"/>
              </w:rPr>
            </w:pPr>
            <w:ins w:id="1999" w:author="ZTE-Ma Zhifeng" w:date="2023-10-16T15:14:00Z">
              <w:r>
                <w:rPr>
                  <w:lang w:eastAsia="zh-CN"/>
                </w:rPr>
                <w:t>0</w:t>
              </w:r>
            </w:ins>
          </w:p>
        </w:tc>
      </w:tr>
      <w:tr w:rsidR="008E4AB7" w:rsidTr="0030133D">
        <w:trPr>
          <w:trHeight w:val="187"/>
          <w:jc w:val="center"/>
          <w:ins w:id="2000" w:author="ZTE-Ma Zhifeng" w:date="2023-10-16T15:12:00Z"/>
          <w:trPrChange w:id="20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03" w:author="ZTE-Ma Zhifeng" w:date="2023-10-16T15:12:00Z"/>
              </w:rPr>
            </w:pPr>
          </w:p>
        </w:tc>
        <w:tc>
          <w:tcPr>
            <w:tcW w:w="3249" w:type="dxa"/>
            <w:gridSpan w:val="2"/>
            <w:tcBorders>
              <w:top w:val="nil"/>
              <w:left w:val="single" w:sz="4" w:space="0" w:color="auto"/>
              <w:bottom w:val="nil"/>
              <w:right w:val="single" w:sz="4" w:space="0" w:color="auto"/>
            </w:tcBorders>
            <w:shd w:val="clear" w:color="auto" w:fill="auto"/>
            <w:vAlign w:val="center"/>
            <w:tcPrChange w:id="20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05" w:author="ZTE-Ma Zhifeng" w:date="2023-10-16T15:12:00Z"/>
                <w:rFonts w:cs="Arial"/>
                <w:lang w:eastAsia="zh-CN"/>
              </w:rPr>
            </w:pPr>
          </w:p>
        </w:tc>
        <w:tc>
          <w:tcPr>
            <w:tcW w:w="1144" w:type="dxa"/>
            <w:tcBorders>
              <w:left w:val="single" w:sz="4" w:space="0" w:color="auto"/>
              <w:right w:val="single" w:sz="4" w:space="0" w:color="auto"/>
            </w:tcBorders>
            <w:vAlign w:val="center"/>
            <w:tcPrChange w:id="2006"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rPr>
                <w:ins w:id="2007" w:author="ZTE-Ma Zhifeng" w:date="2023-10-16T15:12:00Z"/>
                <w:lang w:eastAsia="zh-CN"/>
              </w:rPr>
            </w:pPr>
            <w:ins w:id="2008" w:author="ZTE-Ma Zhifeng" w:date="2023-10-16T15:14: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10" w:author="ZTE-Ma Zhifeng" w:date="2023-10-16T15:12:00Z"/>
                <w:lang w:val="en-US" w:bidi="ar"/>
              </w:rPr>
            </w:pPr>
            <w:ins w:id="2011" w:author="ZTE-Ma Zhifeng" w:date="2023-10-16T15:14: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201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13" w:author="ZTE-Ma Zhifeng" w:date="2023-10-16T15:12:00Z"/>
                <w:lang w:eastAsia="zh-CN"/>
              </w:rPr>
            </w:pPr>
          </w:p>
        </w:tc>
      </w:tr>
      <w:tr w:rsidR="008E4AB7" w:rsidTr="0030133D">
        <w:trPr>
          <w:trHeight w:val="187"/>
          <w:jc w:val="center"/>
          <w:ins w:id="2014" w:author="ZTE-Ma Zhifeng" w:date="2023-10-16T15:12:00Z"/>
          <w:trPrChange w:id="201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1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17" w:author="ZTE-Ma Zhifeng" w:date="2023-10-16T15:12: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19" w:author="ZTE-Ma Zhifeng" w:date="2023-10-16T15:12:00Z"/>
                <w:rFonts w:cs="Arial"/>
                <w:lang w:eastAsia="zh-CN"/>
              </w:rPr>
            </w:pPr>
          </w:p>
        </w:tc>
        <w:tc>
          <w:tcPr>
            <w:tcW w:w="1144" w:type="dxa"/>
            <w:tcBorders>
              <w:left w:val="single" w:sz="4" w:space="0" w:color="auto"/>
              <w:right w:val="single" w:sz="4" w:space="0" w:color="auto"/>
            </w:tcBorders>
            <w:vAlign w:val="center"/>
            <w:tcPrChange w:id="2020"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rPr>
                <w:ins w:id="2021" w:author="ZTE-Ma Zhifeng" w:date="2023-10-16T15:12:00Z"/>
                <w:lang w:eastAsia="zh-CN"/>
              </w:rPr>
            </w:pPr>
            <w:ins w:id="2022" w:author="ZTE-Ma Zhifeng" w:date="2023-10-16T15:14:00Z">
              <w:r>
                <w:rPr>
                  <w:lang w:eastAsia="zh-CN"/>
                </w:rPr>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24" w:author="ZTE-Ma Zhifeng" w:date="2023-10-16T15:12:00Z"/>
                <w:lang w:val="en-US" w:bidi="ar"/>
              </w:rPr>
            </w:pPr>
            <w:ins w:id="2025" w:author="ZTE-Ma Zhifeng" w:date="2023-10-16T15:14: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2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2027" w:author="ZTE-Ma Zhifeng" w:date="2023-10-16T15:12:00Z"/>
                <w:lang w:eastAsia="zh-CN"/>
              </w:rPr>
            </w:pPr>
          </w:p>
        </w:tc>
      </w:tr>
      <w:tr w:rsidR="008E4AB7" w:rsidTr="0030133D">
        <w:trPr>
          <w:trHeight w:val="187"/>
          <w:jc w:val="center"/>
          <w:trPrChange w:id="202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02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Change w:id="203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w:t>
            </w:r>
          </w:p>
          <w:p w:rsidR="008E4AB7" w:rsidRDefault="008E4AB7" w:rsidP="008E4AB7">
            <w:pPr>
              <w:pStyle w:val="TAC"/>
            </w:pPr>
            <w:r>
              <w:t>CA_n5A-n260A</w:t>
            </w:r>
          </w:p>
        </w:tc>
        <w:tc>
          <w:tcPr>
            <w:tcW w:w="1144" w:type="dxa"/>
            <w:tcBorders>
              <w:left w:val="single" w:sz="4" w:space="0" w:color="auto"/>
              <w:right w:val="single" w:sz="4" w:space="0" w:color="auto"/>
            </w:tcBorders>
            <w:vAlign w:val="center"/>
            <w:tcPrChange w:id="20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3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20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0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0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0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CA_n2A-n260A/G</w:t>
            </w:r>
          </w:p>
          <w:p w:rsidR="008E4AB7" w:rsidRDefault="008E4AB7" w:rsidP="008E4AB7">
            <w:pPr>
              <w:pStyle w:val="TAC"/>
            </w:pPr>
            <w:r>
              <w:t>CA_n5A-n260A/G</w:t>
            </w:r>
          </w:p>
          <w:p w:rsidR="008E4AB7" w:rsidRDefault="008E4AB7" w:rsidP="008E4AB7">
            <w:pPr>
              <w:pStyle w:val="TAC"/>
            </w:pPr>
          </w:p>
        </w:tc>
        <w:tc>
          <w:tcPr>
            <w:tcW w:w="1144" w:type="dxa"/>
            <w:tcBorders>
              <w:left w:val="single" w:sz="4" w:space="0" w:color="auto"/>
              <w:right w:val="single" w:sz="4" w:space="0" w:color="auto"/>
            </w:tcBorders>
            <w:vAlign w:val="center"/>
            <w:tcPrChange w:id="20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20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0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0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0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0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CA_n2A-n260A/G/H</w:t>
            </w:r>
          </w:p>
          <w:p w:rsidR="008E4AB7" w:rsidRDefault="008E4AB7" w:rsidP="008E4AB7">
            <w:pPr>
              <w:pStyle w:val="TAC"/>
            </w:pPr>
            <w:r>
              <w:t>CA_n5A-n260A/G/H</w:t>
            </w:r>
          </w:p>
          <w:p w:rsidR="008E4AB7" w:rsidRDefault="008E4AB7" w:rsidP="008E4AB7">
            <w:pPr>
              <w:pStyle w:val="TAC"/>
            </w:pPr>
          </w:p>
        </w:tc>
        <w:tc>
          <w:tcPr>
            <w:tcW w:w="1144" w:type="dxa"/>
            <w:tcBorders>
              <w:left w:val="single" w:sz="4" w:space="0" w:color="auto"/>
              <w:right w:val="single" w:sz="4" w:space="0" w:color="auto"/>
            </w:tcBorders>
            <w:vAlign w:val="center"/>
            <w:tcPrChange w:id="20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0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0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0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0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0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CA_n2A-n260A/G/H/I</w:t>
            </w:r>
          </w:p>
          <w:p w:rsidR="008E4AB7" w:rsidRDefault="008E4AB7" w:rsidP="008E4AB7">
            <w:pPr>
              <w:pStyle w:val="TAC"/>
            </w:pPr>
            <w:r>
              <w:t>CA_n5A-n260A/G/H/I</w:t>
            </w:r>
          </w:p>
          <w:p w:rsidR="008E4AB7" w:rsidRDefault="008E4AB7" w:rsidP="008E4AB7">
            <w:pPr>
              <w:pStyle w:val="TAC"/>
            </w:pPr>
          </w:p>
        </w:tc>
        <w:tc>
          <w:tcPr>
            <w:tcW w:w="1144" w:type="dxa"/>
            <w:tcBorders>
              <w:left w:val="single" w:sz="4" w:space="0" w:color="auto"/>
              <w:right w:val="single" w:sz="4" w:space="0" w:color="auto"/>
            </w:tcBorders>
            <w:vAlign w:val="center"/>
            <w:tcPrChange w:id="20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20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0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0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0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0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CA_n2A-n260A/G/H/I/J</w:t>
            </w:r>
          </w:p>
          <w:p w:rsidR="008E4AB7" w:rsidRDefault="008E4AB7" w:rsidP="008E4AB7">
            <w:pPr>
              <w:pStyle w:val="TAC"/>
            </w:pPr>
            <w:r>
              <w:t>CA_n5A-n260A/G/H/I/J</w:t>
            </w:r>
          </w:p>
          <w:p w:rsidR="008E4AB7" w:rsidRDefault="008E4AB7" w:rsidP="008E4AB7">
            <w:pPr>
              <w:pStyle w:val="TAC"/>
            </w:pPr>
          </w:p>
        </w:tc>
        <w:tc>
          <w:tcPr>
            <w:tcW w:w="1144" w:type="dxa"/>
            <w:tcBorders>
              <w:left w:val="single" w:sz="4" w:space="0" w:color="auto"/>
              <w:right w:val="single" w:sz="4" w:space="0" w:color="auto"/>
            </w:tcBorders>
            <w:vAlign w:val="center"/>
            <w:tcPrChange w:id="21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21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1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CA_n2A-n260A/G/H/I/J/K</w:t>
            </w:r>
          </w:p>
          <w:p w:rsidR="008E4AB7" w:rsidRDefault="008E4AB7" w:rsidP="008E4AB7">
            <w:pPr>
              <w:pStyle w:val="TAC"/>
            </w:pPr>
            <w:r>
              <w:t>CA_n5A-n260A/G/H/I/J/K</w:t>
            </w:r>
          </w:p>
          <w:p w:rsidR="008E4AB7" w:rsidRDefault="008E4AB7" w:rsidP="008E4AB7">
            <w:pPr>
              <w:pStyle w:val="TAC"/>
            </w:pPr>
          </w:p>
        </w:tc>
        <w:tc>
          <w:tcPr>
            <w:tcW w:w="1144" w:type="dxa"/>
            <w:tcBorders>
              <w:left w:val="single" w:sz="4" w:space="0" w:color="auto"/>
              <w:right w:val="single" w:sz="4" w:space="0" w:color="auto"/>
            </w:tcBorders>
            <w:vAlign w:val="center"/>
            <w:tcPrChange w:id="21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21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1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CA_n2A-n260A/G/H/I/J/K/L</w:t>
            </w:r>
          </w:p>
          <w:p w:rsidR="008E4AB7" w:rsidRDefault="008E4AB7" w:rsidP="008E4AB7">
            <w:pPr>
              <w:pStyle w:val="TAC"/>
            </w:pPr>
            <w:r>
              <w:t>CA_n5A-n260A/G/H/I/J/K/L</w:t>
            </w:r>
          </w:p>
          <w:p w:rsidR="008E4AB7" w:rsidRDefault="008E4AB7" w:rsidP="008E4AB7">
            <w:pPr>
              <w:pStyle w:val="TAC"/>
            </w:pPr>
          </w:p>
        </w:tc>
        <w:tc>
          <w:tcPr>
            <w:tcW w:w="1144" w:type="dxa"/>
            <w:tcBorders>
              <w:left w:val="single" w:sz="4" w:space="0" w:color="auto"/>
              <w:right w:val="single" w:sz="4" w:space="0" w:color="auto"/>
            </w:tcBorders>
            <w:vAlign w:val="center"/>
            <w:tcPrChange w:id="213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21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4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5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1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CA_n2A-n5A</w:t>
            </w:r>
          </w:p>
          <w:p w:rsidR="008E4AB7" w:rsidRDefault="008E4AB7" w:rsidP="008E4AB7">
            <w:pPr>
              <w:pStyle w:val="TAC"/>
            </w:pPr>
            <w:r>
              <w:t>CA_n2A-n260A/G/H/I/J/K/L/M</w:t>
            </w:r>
          </w:p>
          <w:p w:rsidR="008E4AB7" w:rsidRDefault="008E4AB7" w:rsidP="008E4AB7">
            <w:pPr>
              <w:pStyle w:val="TAC"/>
            </w:pPr>
            <w:r>
              <w:t>CA_n5A-n260A/G/H/I/J/K/L/M</w:t>
            </w:r>
          </w:p>
          <w:p w:rsidR="008E4AB7" w:rsidRDefault="008E4AB7" w:rsidP="008E4AB7">
            <w:pPr>
              <w:pStyle w:val="TAC"/>
            </w:pPr>
          </w:p>
        </w:tc>
        <w:tc>
          <w:tcPr>
            <w:tcW w:w="1144" w:type="dxa"/>
            <w:tcBorders>
              <w:left w:val="single" w:sz="4" w:space="0" w:color="auto"/>
              <w:right w:val="single" w:sz="4" w:space="0" w:color="auto"/>
            </w:tcBorders>
            <w:vAlign w:val="center"/>
            <w:tcPrChange w:id="21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21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6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6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1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rsidR="008E4AB7" w:rsidRPr="00264B39" w:rsidRDefault="008E4AB7" w:rsidP="008E4AB7">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rsidR="008E4AB7" w:rsidRDefault="008E4AB7" w:rsidP="008E4AB7">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Change w:id="21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1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1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lastRenderedPageBreak/>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8E4AB7" w:rsidRDefault="008E4AB7" w:rsidP="008E4AB7">
            <w:pPr>
              <w:pStyle w:val="TAC"/>
            </w:pPr>
          </w:p>
        </w:tc>
        <w:tc>
          <w:tcPr>
            <w:tcW w:w="1144" w:type="dxa"/>
            <w:tcBorders>
              <w:left w:val="single" w:sz="4" w:space="0" w:color="auto"/>
              <w:right w:val="single" w:sz="4" w:space="0" w:color="auto"/>
            </w:tcBorders>
            <w:vAlign w:val="center"/>
            <w:tcPrChange w:id="21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1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1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2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8E4AB7" w:rsidRDefault="008E4AB7" w:rsidP="008E4AB7">
            <w:pPr>
              <w:pStyle w:val="TAC"/>
            </w:pPr>
          </w:p>
        </w:tc>
        <w:tc>
          <w:tcPr>
            <w:tcW w:w="1144" w:type="dxa"/>
            <w:tcBorders>
              <w:left w:val="single" w:sz="4" w:space="0" w:color="auto"/>
              <w:right w:val="single" w:sz="4" w:space="0" w:color="auto"/>
            </w:tcBorders>
            <w:vAlign w:val="center"/>
            <w:tcPrChange w:id="22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2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2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2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2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22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2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2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5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5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22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26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2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22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2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2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29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22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2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30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3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0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1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3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lastRenderedPageBreak/>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8E4AB7" w:rsidRDefault="008E4AB7" w:rsidP="008E4AB7">
            <w:pPr>
              <w:pStyle w:val="TAC"/>
            </w:pPr>
          </w:p>
        </w:tc>
        <w:tc>
          <w:tcPr>
            <w:tcW w:w="1144" w:type="dxa"/>
            <w:tcBorders>
              <w:left w:val="single" w:sz="4" w:space="0" w:color="auto"/>
              <w:right w:val="single" w:sz="4" w:space="0" w:color="auto"/>
            </w:tcBorders>
            <w:vAlign w:val="center"/>
            <w:tcPrChange w:id="231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3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2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23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8E4AB7" w:rsidRDefault="008E4AB7" w:rsidP="008E4AB7">
            <w:pPr>
              <w:pStyle w:val="TAL"/>
              <w:jc w:val="center"/>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Change w:id="23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3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23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8E4AB7" w:rsidRDefault="008E4AB7" w:rsidP="008E4AB7">
            <w:pPr>
              <w:pStyle w:val="TAC"/>
            </w:pPr>
          </w:p>
        </w:tc>
        <w:tc>
          <w:tcPr>
            <w:tcW w:w="1144" w:type="dxa"/>
            <w:tcBorders>
              <w:left w:val="single" w:sz="4" w:space="0" w:color="auto"/>
              <w:right w:val="single" w:sz="4" w:space="0" w:color="auto"/>
            </w:tcBorders>
            <w:vAlign w:val="center"/>
            <w:tcPrChange w:id="23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3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23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8E4AB7" w:rsidRDefault="008E4AB7" w:rsidP="008E4AB7">
            <w:pPr>
              <w:pStyle w:val="TAC"/>
            </w:pPr>
          </w:p>
        </w:tc>
        <w:tc>
          <w:tcPr>
            <w:tcW w:w="1144" w:type="dxa"/>
            <w:tcBorders>
              <w:left w:val="single" w:sz="4" w:space="0" w:color="auto"/>
              <w:right w:val="single" w:sz="4" w:space="0" w:color="auto"/>
            </w:tcBorders>
            <w:vAlign w:val="center"/>
            <w:tcPrChange w:id="23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3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23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3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8E4AB7" w:rsidRDefault="008E4AB7" w:rsidP="008E4AB7">
            <w:pPr>
              <w:pStyle w:val="TAC"/>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Change w:id="23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3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3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24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4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4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24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4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4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3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24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8E4AB7" w:rsidRDefault="008E4AB7" w:rsidP="008E4AB7">
            <w:pPr>
              <w:pStyle w:val="TAL"/>
              <w:jc w:val="center"/>
            </w:pPr>
          </w:p>
        </w:tc>
        <w:tc>
          <w:tcPr>
            <w:tcW w:w="1144" w:type="dxa"/>
            <w:tcBorders>
              <w:left w:val="single" w:sz="4" w:space="0" w:color="auto"/>
              <w:right w:val="single" w:sz="4" w:space="0" w:color="auto"/>
            </w:tcBorders>
            <w:vAlign w:val="center"/>
            <w:tcPrChange w:id="244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4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5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4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8E4AB7" w:rsidRDefault="008E4AB7" w:rsidP="008E4AB7">
            <w:pPr>
              <w:pStyle w:val="TAL"/>
              <w:jc w:val="center"/>
            </w:pPr>
          </w:p>
        </w:tc>
        <w:tc>
          <w:tcPr>
            <w:tcW w:w="1144" w:type="dxa"/>
            <w:tcBorders>
              <w:left w:val="single" w:sz="4" w:space="0" w:color="auto"/>
              <w:right w:val="single" w:sz="4" w:space="0" w:color="auto"/>
            </w:tcBorders>
            <w:vAlign w:val="center"/>
            <w:tcPrChange w:id="246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4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6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4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rsidR="008E4AB7" w:rsidRDefault="008E4AB7" w:rsidP="008E4AB7">
            <w:pPr>
              <w:pStyle w:val="TAC"/>
            </w:pPr>
          </w:p>
        </w:tc>
        <w:tc>
          <w:tcPr>
            <w:tcW w:w="1144" w:type="dxa"/>
            <w:tcBorders>
              <w:left w:val="single" w:sz="4" w:space="0" w:color="auto"/>
              <w:right w:val="single" w:sz="4" w:space="0" w:color="auto"/>
            </w:tcBorders>
            <w:vAlign w:val="center"/>
            <w:tcPrChange w:id="24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4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4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4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4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p>
          <w:p w:rsidR="008E4AB7" w:rsidRDefault="008E4AB7" w:rsidP="008E4AB7">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Change w:id="24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5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p>
          <w:p w:rsidR="008E4AB7" w:rsidRDefault="008E4AB7" w:rsidP="008E4AB7">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Change w:id="25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5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8E4AB7" w:rsidRDefault="008E4AB7" w:rsidP="008E4AB7">
            <w:pPr>
              <w:pStyle w:val="TAC"/>
            </w:pPr>
          </w:p>
        </w:tc>
        <w:tc>
          <w:tcPr>
            <w:tcW w:w="1144" w:type="dxa"/>
            <w:tcBorders>
              <w:left w:val="single" w:sz="4" w:space="0" w:color="auto"/>
              <w:right w:val="single" w:sz="4" w:space="0" w:color="auto"/>
            </w:tcBorders>
            <w:vAlign w:val="center"/>
            <w:tcPrChange w:id="25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5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rsidR="008E4AB7" w:rsidRDefault="008E4AB7" w:rsidP="008E4AB7">
            <w:pPr>
              <w:pStyle w:val="TAC"/>
            </w:pPr>
          </w:p>
        </w:tc>
        <w:tc>
          <w:tcPr>
            <w:tcW w:w="1144" w:type="dxa"/>
            <w:tcBorders>
              <w:left w:val="single" w:sz="4" w:space="0" w:color="auto"/>
              <w:right w:val="single" w:sz="4" w:space="0" w:color="auto"/>
            </w:tcBorders>
            <w:vAlign w:val="center"/>
            <w:tcPrChange w:id="2553" w:author="ZTE-Ma Zhifeng" w:date="2023-10-16T15:19:00Z">
              <w:tcPr>
                <w:tcW w:w="1144" w:type="dxa"/>
                <w:tcBorders>
                  <w:left w:val="single" w:sz="4" w:space="0" w:color="auto"/>
                  <w:right w:val="single" w:sz="4" w:space="0" w:color="auto"/>
                </w:tcBorders>
                <w:vAlign w:val="center"/>
              </w:tcPr>
            </w:tcPrChange>
          </w:tcPr>
          <w:p w:rsidR="008E4AB7" w:rsidRPr="00264B39" w:rsidRDefault="008E4AB7" w:rsidP="008E4AB7">
            <w:pPr>
              <w:pStyle w:val="TAC"/>
              <w:rPr>
                <w:rFonts w:cs="Arial"/>
                <w:szCs w:val="18"/>
              </w:rPr>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4B39" w:rsidRDefault="008E4AB7" w:rsidP="008E4AB7">
            <w:pPr>
              <w:pStyle w:val="TAC"/>
              <w:rPr>
                <w:rFonts w:cs="Arial"/>
                <w:szCs w:val="18"/>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zh-CN"/>
              </w:rPr>
              <w:t>0</w:t>
            </w:r>
          </w:p>
        </w:tc>
      </w:tr>
      <w:tr w:rsidR="008E4AB7" w:rsidTr="0030133D">
        <w:trPr>
          <w:trHeight w:val="187"/>
          <w:jc w:val="center"/>
          <w:trPrChange w:id="25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59" w:author="ZTE-Ma Zhifeng" w:date="2023-10-16T15:19:00Z">
              <w:tcPr>
                <w:tcW w:w="1144" w:type="dxa"/>
                <w:tcBorders>
                  <w:left w:val="single" w:sz="4" w:space="0" w:color="auto"/>
                  <w:right w:val="single" w:sz="4" w:space="0" w:color="auto"/>
                </w:tcBorders>
                <w:vAlign w:val="center"/>
              </w:tcPr>
            </w:tcPrChange>
          </w:tcPr>
          <w:p w:rsidR="008E4AB7" w:rsidRPr="00264B39" w:rsidRDefault="008E4AB7" w:rsidP="008E4AB7">
            <w:pPr>
              <w:pStyle w:val="TAC"/>
              <w:rPr>
                <w:rFonts w:cs="Arial"/>
                <w:szCs w:val="18"/>
              </w:rPr>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4B39" w:rsidRDefault="008E4AB7" w:rsidP="008E4AB7">
            <w:pPr>
              <w:pStyle w:val="TAC"/>
              <w:rPr>
                <w:rFonts w:cs="Arial"/>
                <w:szCs w:val="18"/>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65" w:author="ZTE-Ma Zhifeng" w:date="2023-10-16T15:19:00Z">
              <w:tcPr>
                <w:tcW w:w="1144" w:type="dxa"/>
                <w:tcBorders>
                  <w:left w:val="single" w:sz="4" w:space="0" w:color="auto"/>
                  <w:right w:val="single" w:sz="4" w:space="0" w:color="auto"/>
                </w:tcBorders>
                <w:vAlign w:val="center"/>
              </w:tcPr>
            </w:tcPrChange>
          </w:tcPr>
          <w:p w:rsidR="008E4AB7" w:rsidRPr="00264B39" w:rsidRDefault="008E4AB7" w:rsidP="008E4AB7">
            <w:pPr>
              <w:pStyle w:val="TAC"/>
              <w:rPr>
                <w:rFonts w:cs="Arial"/>
                <w:szCs w:val="18"/>
              </w:rPr>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4B39" w:rsidRDefault="008E4AB7" w:rsidP="008E4AB7">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rsidR="008E4AB7" w:rsidRPr="00264B39" w:rsidRDefault="008E4AB7" w:rsidP="008E4AB7">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rsidR="008E4AB7" w:rsidRDefault="008E4AB7" w:rsidP="008E4AB7">
            <w:pPr>
              <w:pStyle w:val="TAC"/>
            </w:pPr>
          </w:p>
        </w:tc>
        <w:tc>
          <w:tcPr>
            <w:tcW w:w="1144" w:type="dxa"/>
            <w:tcBorders>
              <w:left w:val="single" w:sz="4" w:space="0" w:color="auto"/>
              <w:right w:val="single" w:sz="4" w:space="0" w:color="auto"/>
            </w:tcBorders>
            <w:vAlign w:val="center"/>
            <w:tcPrChange w:id="25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5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264B39" w:rsidRDefault="008E4AB7" w:rsidP="008E4AB7">
            <w:pPr>
              <w:pStyle w:val="TAC"/>
              <w:rPr>
                <w:rFonts w:cs="Arial"/>
                <w:szCs w:val="18"/>
              </w:rPr>
            </w:pPr>
            <w:r w:rsidRPr="00264B39">
              <w:rPr>
                <w:rFonts w:cs="Arial"/>
                <w:szCs w:val="18"/>
              </w:rPr>
              <w:t>CA_n2A-n5A</w:t>
            </w:r>
          </w:p>
          <w:p w:rsidR="008E4AB7" w:rsidRPr="00264B39" w:rsidRDefault="008E4AB7" w:rsidP="008E4AB7">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rsidR="008E4AB7" w:rsidRDefault="008E4AB7" w:rsidP="008E4AB7">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Change w:id="25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25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59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5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0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264B39">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6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CA_n2A-n12A</w:t>
            </w:r>
          </w:p>
          <w:p w:rsidR="008E4AB7" w:rsidRDefault="008E4AB7" w:rsidP="008E4AB7">
            <w:pPr>
              <w:pStyle w:val="TAC"/>
            </w:pPr>
            <w:r>
              <w:t>CA_n2A-n260A</w:t>
            </w:r>
          </w:p>
          <w:p w:rsidR="008E4AB7" w:rsidRDefault="008E4AB7" w:rsidP="008E4AB7">
            <w:pPr>
              <w:pStyle w:val="TAC"/>
            </w:pPr>
            <w:r>
              <w:t>CA_n12A-n260A</w:t>
            </w:r>
          </w:p>
        </w:tc>
        <w:tc>
          <w:tcPr>
            <w:tcW w:w="1144" w:type="dxa"/>
            <w:tcBorders>
              <w:left w:val="single" w:sz="4" w:space="0" w:color="auto"/>
              <w:right w:val="single" w:sz="4" w:space="0" w:color="auto"/>
            </w:tcBorders>
            <w:vAlign w:val="center"/>
            <w:tcPrChange w:id="260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6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1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1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6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CA_n2A-n12A</w:t>
            </w:r>
          </w:p>
          <w:p w:rsidR="008E4AB7" w:rsidRDefault="008E4AB7" w:rsidP="008E4AB7">
            <w:pPr>
              <w:pStyle w:val="TAC"/>
            </w:pPr>
            <w:r>
              <w:t>CA_n2A-n260A/G</w:t>
            </w:r>
          </w:p>
          <w:p w:rsidR="008E4AB7" w:rsidRDefault="008E4AB7" w:rsidP="008E4AB7">
            <w:pPr>
              <w:pStyle w:val="TAC"/>
            </w:pPr>
            <w:r>
              <w:t>CA_n12A-n260A/G</w:t>
            </w:r>
          </w:p>
        </w:tc>
        <w:tc>
          <w:tcPr>
            <w:tcW w:w="1144" w:type="dxa"/>
            <w:tcBorders>
              <w:left w:val="single" w:sz="4" w:space="0" w:color="auto"/>
              <w:right w:val="single" w:sz="4" w:space="0" w:color="auto"/>
            </w:tcBorders>
            <w:vAlign w:val="center"/>
            <w:tcPrChange w:id="262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6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6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CA_n2A-n12A</w:t>
            </w:r>
          </w:p>
          <w:p w:rsidR="008E4AB7" w:rsidRDefault="008E4AB7" w:rsidP="008E4AB7">
            <w:pPr>
              <w:pStyle w:val="TAC"/>
            </w:pPr>
            <w:r>
              <w:t>CA_n2A-n260A/G/H</w:t>
            </w:r>
          </w:p>
          <w:p w:rsidR="008E4AB7" w:rsidRDefault="008E4AB7" w:rsidP="008E4AB7">
            <w:pPr>
              <w:pStyle w:val="TAC"/>
            </w:pPr>
            <w:r>
              <w:t>CA_n12A-n260A/G/H</w:t>
            </w:r>
          </w:p>
        </w:tc>
        <w:tc>
          <w:tcPr>
            <w:tcW w:w="1144" w:type="dxa"/>
            <w:tcBorders>
              <w:left w:val="single" w:sz="4" w:space="0" w:color="auto"/>
              <w:right w:val="single" w:sz="4" w:space="0" w:color="auto"/>
            </w:tcBorders>
            <w:vAlign w:val="center"/>
            <w:tcPrChange w:id="26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6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6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CA_n2A-n12A</w:t>
            </w:r>
          </w:p>
          <w:p w:rsidR="008E4AB7" w:rsidRDefault="008E4AB7" w:rsidP="008E4AB7">
            <w:pPr>
              <w:pStyle w:val="TAC"/>
            </w:pPr>
            <w:r>
              <w:t>CA_n2A-n260A/G/H/I</w:t>
            </w:r>
          </w:p>
          <w:p w:rsidR="008E4AB7" w:rsidRDefault="008E4AB7" w:rsidP="008E4AB7">
            <w:pPr>
              <w:pStyle w:val="TAC"/>
            </w:pPr>
            <w:r>
              <w:t>CA_n12A-n260A/G/H/I</w:t>
            </w:r>
          </w:p>
        </w:tc>
        <w:tc>
          <w:tcPr>
            <w:tcW w:w="1144" w:type="dxa"/>
            <w:tcBorders>
              <w:left w:val="single" w:sz="4" w:space="0" w:color="auto"/>
              <w:right w:val="single" w:sz="4" w:space="0" w:color="auto"/>
            </w:tcBorders>
            <w:vAlign w:val="center"/>
            <w:tcPrChange w:id="26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6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6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CA_n2A-n12A</w:t>
            </w:r>
          </w:p>
          <w:p w:rsidR="008E4AB7" w:rsidRDefault="008E4AB7" w:rsidP="008E4AB7">
            <w:pPr>
              <w:pStyle w:val="TAC"/>
            </w:pPr>
            <w:r>
              <w:t>CA_n2A-n260A/G/H/I/J</w:t>
            </w:r>
          </w:p>
          <w:p w:rsidR="008E4AB7" w:rsidRDefault="008E4AB7" w:rsidP="008E4AB7">
            <w:pPr>
              <w:pStyle w:val="TAC"/>
            </w:pPr>
            <w:r>
              <w:t>CA_n12A-n260A/G/H/I/J</w:t>
            </w:r>
          </w:p>
        </w:tc>
        <w:tc>
          <w:tcPr>
            <w:tcW w:w="1144" w:type="dxa"/>
            <w:tcBorders>
              <w:left w:val="single" w:sz="4" w:space="0" w:color="auto"/>
              <w:right w:val="single" w:sz="4" w:space="0" w:color="auto"/>
            </w:tcBorders>
            <w:vAlign w:val="center"/>
            <w:tcPrChange w:id="26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6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6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6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6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CA_n2A-n12A</w:t>
            </w:r>
          </w:p>
          <w:p w:rsidR="008E4AB7" w:rsidRDefault="008E4AB7" w:rsidP="008E4AB7">
            <w:pPr>
              <w:pStyle w:val="TAC"/>
            </w:pPr>
            <w:r>
              <w:t>CA_n2A-n260A/G/H/I/J/K</w:t>
            </w:r>
          </w:p>
          <w:p w:rsidR="008E4AB7" w:rsidRDefault="008E4AB7" w:rsidP="008E4AB7">
            <w:pPr>
              <w:pStyle w:val="TAC"/>
            </w:pPr>
            <w:r>
              <w:t>CA_n12A-n260A/G/H/I/J/K</w:t>
            </w:r>
          </w:p>
        </w:tc>
        <w:tc>
          <w:tcPr>
            <w:tcW w:w="1144" w:type="dxa"/>
            <w:tcBorders>
              <w:left w:val="single" w:sz="4" w:space="0" w:color="auto"/>
              <w:right w:val="single" w:sz="4" w:space="0" w:color="auto"/>
            </w:tcBorders>
            <w:vAlign w:val="center"/>
            <w:tcPrChange w:id="26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7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7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7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7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7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7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CA_n2A-n12A</w:t>
            </w:r>
          </w:p>
          <w:p w:rsidR="008E4AB7" w:rsidRDefault="008E4AB7" w:rsidP="008E4AB7">
            <w:pPr>
              <w:pStyle w:val="TAC"/>
            </w:pPr>
            <w:r>
              <w:t>CA_n2A-n260A/G/H/I/J/K/L/M</w:t>
            </w:r>
          </w:p>
          <w:p w:rsidR="008E4AB7" w:rsidRDefault="008E4AB7" w:rsidP="008E4AB7">
            <w:pPr>
              <w:pStyle w:val="TAC"/>
            </w:pPr>
            <w:r>
              <w:t>CA_n12A-n260A/G/H/I/J/K/L/M</w:t>
            </w:r>
          </w:p>
        </w:tc>
        <w:tc>
          <w:tcPr>
            <w:tcW w:w="1144" w:type="dxa"/>
            <w:tcBorders>
              <w:left w:val="single" w:sz="4" w:space="0" w:color="auto"/>
              <w:right w:val="single" w:sz="4" w:space="0" w:color="auto"/>
            </w:tcBorders>
            <w:vAlign w:val="center"/>
            <w:tcPrChange w:id="27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7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3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7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4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7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w:t>
            </w:r>
          </w:p>
          <w:p w:rsidR="008E4AB7" w:rsidRDefault="008E4AB7" w:rsidP="008E4AB7">
            <w:pPr>
              <w:pStyle w:val="TAC"/>
            </w:pPr>
            <w:r>
              <w:t>CA_n14A-n260A</w:t>
            </w:r>
          </w:p>
        </w:tc>
        <w:tc>
          <w:tcPr>
            <w:tcW w:w="1144" w:type="dxa"/>
            <w:tcBorders>
              <w:left w:val="single" w:sz="4" w:space="0" w:color="auto"/>
              <w:right w:val="single" w:sz="4" w:space="0" w:color="auto"/>
            </w:tcBorders>
            <w:vAlign w:val="center"/>
            <w:tcPrChange w:id="275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7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7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6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lastRenderedPageBreak/>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CA_n2A-n260A/G</w:t>
            </w:r>
          </w:p>
          <w:p w:rsidR="008E4AB7" w:rsidRDefault="008E4AB7" w:rsidP="008E4AB7">
            <w:pPr>
              <w:pStyle w:val="TAC"/>
            </w:pPr>
            <w:r>
              <w:t>CA_n14A-n260A/G</w:t>
            </w:r>
          </w:p>
        </w:tc>
        <w:tc>
          <w:tcPr>
            <w:tcW w:w="1144" w:type="dxa"/>
            <w:tcBorders>
              <w:left w:val="single" w:sz="4" w:space="0" w:color="auto"/>
              <w:right w:val="single" w:sz="4" w:space="0" w:color="auto"/>
            </w:tcBorders>
            <w:vAlign w:val="center"/>
            <w:tcPrChange w:id="276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7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7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7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CA_n2A-n260A/G/H</w:t>
            </w:r>
          </w:p>
          <w:p w:rsidR="008E4AB7" w:rsidRDefault="008E4AB7" w:rsidP="008E4AB7">
            <w:pPr>
              <w:pStyle w:val="TAC"/>
            </w:pPr>
            <w:r>
              <w:t>CA_n14A-n260A/G/H</w:t>
            </w:r>
          </w:p>
        </w:tc>
        <w:tc>
          <w:tcPr>
            <w:tcW w:w="1144" w:type="dxa"/>
            <w:tcBorders>
              <w:left w:val="single" w:sz="4" w:space="0" w:color="auto"/>
              <w:right w:val="single" w:sz="4" w:space="0" w:color="auto"/>
            </w:tcBorders>
            <w:vAlign w:val="center"/>
            <w:tcPrChange w:id="27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7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7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7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7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8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CA_n2A-n260A/G/H/I</w:t>
            </w:r>
          </w:p>
          <w:p w:rsidR="008E4AB7" w:rsidRDefault="008E4AB7" w:rsidP="008E4AB7">
            <w:pPr>
              <w:pStyle w:val="TAC"/>
            </w:pPr>
            <w:r>
              <w:t>CA_n14A-n260A/G/H/I</w:t>
            </w:r>
          </w:p>
        </w:tc>
        <w:tc>
          <w:tcPr>
            <w:tcW w:w="1144" w:type="dxa"/>
            <w:tcBorders>
              <w:left w:val="single" w:sz="4" w:space="0" w:color="auto"/>
              <w:right w:val="single" w:sz="4" w:space="0" w:color="auto"/>
            </w:tcBorders>
            <w:vAlign w:val="center"/>
            <w:tcPrChange w:id="28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8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8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CA_n2A-n260A/G/H/I/J</w:t>
            </w:r>
          </w:p>
          <w:p w:rsidR="008E4AB7" w:rsidRDefault="008E4AB7" w:rsidP="008E4AB7">
            <w:pPr>
              <w:pStyle w:val="TAC"/>
            </w:pPr>
            <w:r>
              <w:t>CA_n14A-n260A/G/H/I/J</w:t>
            </w:r>
          </w:p>
        </w:tc>
        <w:tc>
          <w:tcPr>
            <w:tcW w:w="1144" w:type="dxa"/>
            <w:tcBorders>
              <w:left w:val="single" w:sz="4" w:space="0" w:color="auto"/>
              <w:right w:val="single" w:sz="4" w:space="0" w:color="auto"/>
            </w:tcBorders>
            <w:vAlign w:val="center"/>
            <w:tcPrChange w:id="28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8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8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CA_n2A-n260A/G/H/I/J/K</w:t>
            </w:r>
          </w:p>
          <w:p w:rsidR="008E4AB7" w:rsidRDefault="008E4AB7" w:rsidP="008E4AB7">
            <w:pPr>
              <w:pStyle w:val="TAC"/>
            </w:pPr>
            <w:r>
              <w:t>CA_n14A-n260A/G/H/I/J/K</w:t>
            </w:r>
          </w:p>
        </w:tc>
        <w:tc>
          <w:tcPr>
            <w:tcW w:w="1144" w:type="dxa"/>
            <w:tcBorders>
              <w:left w:val="single" w:sz="4" w:space="0" w:color="auto"/>
              <w:right w:val="single" w:sz="4" w:space="0" w:color="auto"/>
            </w:tcBorders>
            <w:vAlign w:val="center"/>
            <w:tcPrChange w:id="28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8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5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8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CA_n2A-n260A/G/H/I/J/K/L</w:t>
            </w:r>
          </w:p>
          <w:p w:rsidR="008E4AB7" w:rsidRDefault="008E4AB7" w:rsidP="008E4AB7">
            <w:pPr>
              <w:pStyle w:val="TAC"/>
            </w:pPr>
            <w:r>
              <w:t>CA_n14A-n260A/G/H/I/J/K/L</w:t>
            </w:r>
          </w:p>
        </w:tc>
        <w:tc>
          <w:tcPr>
            <w:tcW w:w="1144" w:type="dxa"/>
            <w:tcBorders>
              <w:left w:val="single" w:sz="4" w:space="0" w:color="auto"/>
              <w:right w:val="single" w:sz="4" w:space="0" w:color="auto"/>
            </w:tcBorders>
            <w:vAlign w:val="center"/>
            <w:tcPrChange w:id="285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8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6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8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CA_n2A-n14A</w:t>
            </w:r>
          </w:p>
          <w:p w:rsidR="008E4AB7" w:rsidRDefault="008E4AB7" w:rsidP="008E4AB7">
            <w:pPr>
              <w:pStyle w:val="TAC"/>
            </w:pPr>
            <w:r>
              <w:t>CA_n2A-n260A/G/H/I/J/K/L/M</w:t>
            </w:r>
          </w:p>
          <w:p w:rsidR="008E4AB7" w:rsidRDefault="008E4AB7" w:rsidP="008E4AB7">
            <w:pPr>
              <w:pStyle w:val="TAC"/>
            </w:pPr>
            <w:r>
              <w:t>CA_n14A-n260A/G/H/I/J/K/L/M</w:t>
            </w:r>
          </w:p>
        </w:tc>
        <w:tc>
          <w:tcPr>
            <w:tcW w:w="1144" w:type="dxa"/>
            <w:tcBorders>
              <w:left w:val="single" w:sz="4" w:space="0" w:color="auto"/>
              <w:right w:val="single" w:sz="4" w:space="0" w:color="auto"/>
            </w:tcBorders>
            <w:vAlign w:val="center"/>
            <w:tcPrChange w:id="28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8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8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8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8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w:t>
            </w:r>
          </w:p>
          <w:p w:rsidR="008E4AB7" w:rsidRDefault="008E4AB7" w:rsidP="008E4AB7">
            <w:pPr>
              <w:pStyle w:val="TAC"/>
            </w:pPr>
            <w:r>
              <w:t>CA_n30A-n260A</w:t>
            </w:r>
          </w:p>
        </w:tc>
        <w:tc>
          <w:tcPr>
            <w:tcW w:w="1144" w:type="dxa"/>
            <w:tcBorders>
              <w:left w:val="single" w:sz="4" w:space="0" w:color="auto"/>
              <w:right w:val="single" w:sz="4" w:space="0" w:color="auto"/>
            </w:tcBorders>
            <w:vAlign w:val="center"/>
            <w:tcPrChange w:id="289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8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0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0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CA_n2A-n260A/G</w:t>
            </w:r>
          </w:p>
          <w:p w:rsidR="008E4AB7" w:rsidRDefault="008E4AB7" w:rsidP="008E4AB7">
            <w:pPr>
              <w:pStyle w:val="TAC"/>
            </w:pPr>
            <w:r>
              <w:t>CA_n30A-n260A/G</w:t>
            </w:r>
          </w:p>
        </w:tc>
        <w:tc>
          <w:tcPr>
            <w:tcW w:w="1144" w:type="dxa"/>
            <w:tcBorders>
              <w:left w:val="single" w:sz="4" w:space="0" w:color="auto"/>
              <w:right w:val="single" w:sz="4" w:space="0" w:color="auto"/>
            </w:tcBorders>
            <w:vAlign w:val="center"/>
            <w:tcPrChange w:id="291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9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1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2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9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CA_n2A-n260A/G/H</w:t>
            </w:r>
          </w:p>
          <w:p w:rsidR="008E4AB7" w:rsidRDefault="008E4AB7" w:rsidP="008E4AB7">
            <w:pPr>
              <w:pStyle w:val="TAC"/>
            </w:pPr>
            <w:r>
              <w:t>CA_n30A-n260A/G/H</w:t>
            </w:r>
          </w:p>
        </w:tc>
        <w:tc>
          <w:tcPr>
            <w:tcW w:w="1144" w:type="dxa"/>
            <w:tcBorders>
              <w:left w:val="single" w:sz="4" w:space="0" w:color="auto"/>
              <w:right w:val="single" w:sz="4" w:space="0" w:color="auto"/>
            </w:tcBorders>
            <w:vAlign w:val="center"/>
            <w:tcPrChange w:id="29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9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9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CA_n2A-n260A/G/H/I</w:t>
            </w:r>
          </w:p>
          <w:p w:rsidR="008E4AB7" w:rsidRDefault="008E4AB7" w:rsidP="008E4AB7">
            <w:pPr>
              <w:pStyle w:val="TAC"/>
            </w:pPr>
            <w:r>
              <w:t>CA_n30A-n260A/G/H/I</w:t>
            </w:r>
          </w:p>
        </w:tc>
        <w:tc>
          <w:tcPr>
            <w:tcW w:w="1144" w:type="dxa"/>
            <w:tcBorders>
              <w:left w:val="single" w:sz="4" w:space="0" w:color="auto"/>
              <w:right w:val="single" w:sz="4" w:space="0" w:color="auto"/>
            </w:tcBorders>
            <w:vAlign w:val="center"/>
            <w:tcPrChange w:id="29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9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9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CA_n2A-n260A/G/H/I/J</w:t>
            </w:r>
          </w:p>
          <w:p w:rsidR="008E4AB7" w:rsidRDefault="008E4AB7" w:rsidP="008E4AB7">
            <w:pPr>
              <w:pStyle w:val="TAC"/>
            </w:pPr>
            <w:r>
              <w:t>CA_n30A-n260A/G/H/I/J</w:t>
            </w:r>
          </w:p>
        </w:tc>
        <w:tc>
          <w:tcPr>
            <w:tcW w:w="1144" w:type="dxa"/>
            <w:tcBorders>
              <w:left w:val="single" w:sz="4" w:space="0" w:color="auto"/>
              <w:right w:val="single" w:sz="4" w:space="0" w:color="auto"/>
            </w:tcBorders>
            <w:vAlign w:val="center"/>
            <w:tcPrChange w:id="29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9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9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CA_n2A-n260A/G/H/I/J/K</w:t>
            </w:r>
          </w:p>
          <w:p w:rsidR="008E4AB7" w:rsidRDefault="008E4AB7" w:rsidP="008E4AB7">
            <w:pPr>
              <w:pStyle w:val="TAC"/>
            </w:pPr>
            <w:r>
              <w:t>CA_n30A-n260A/G/H/I/J/K</w:t>
            </w:r>
          </w:p>
        </w:tc>
        <w:tc>
          <w:tcPr>
            <w:tcW w:w="1144" w:type="dxa"/>
            <w:tcBorders>
              <w:left w:val="single" w:sz="4" w:space="0" w:color="auto"/>
              <w:right w:val="single" w:sz="4" w:space="0" w:color="auto"/>
            </w:tcBorders>
            <w:vAlign w:val="center"/>
            <w:tcPrChange w:id="29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29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29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29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9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CA_n2A-n260A/G/H/I/J/K/L</w:t>
            </w:r>
          </w:p>
          <w:p w:rsidR="008E4AB7" w:rsidRDefault="008E4AB7" w:rsidP="008E4AB7">
            <w:pPr>
              <w:pStyle w:val="TAC"/>
            </w:pPr>
            <w:r>
              <w:t>CA_n30A-n260A/G/H/I/J/K/L</w:t>
            </w:r>
          </w:p>
        </w:tc>
        <w:tc>
          <w:tcPr>
            <w:tcW w:w="1144" w:type="dxa"/>
            <w:tcBorders>
              <w:left w:val="single" w:sz="4" w:space="0" w:color="auto"/>
              <w:right w:val="single" w:sz="4" w:space="0" w:color="auto"/>
            </w:tcBorders>
            <w:vAlign w:val="center"/>
            <w:tcPrChange w:id="30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30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30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30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30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30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CA_n2A-n30A</w:t>
            </w:r>
          </w:p>
          <w:p w:rsidR="008E4AB7" w:rsidRDefault="008E4AB7" w:rsidP="008E4AB7">
            <w:pPr>
              <w:pStyle w:val="TAC"/>
            </w:pPr>
            <w:r>
              <w:t>CA_n2A-n260A/G/H/I/J/K/L/M</w:t>
            </w:r>
          </w:p>
          <w:p w:rsidR="008E4AB7" w:rsidRDefault="008E4AB7" w:rsidP="008E4AB7">
            <w:pPr>
              <w:pStyle w:val="TAC"/>
            </w:pPr>
            <w:r>
              <w:t>CA_n30A-n260A/G/H/I/J/K/L/M</w:t>
            </w:r>
          </w:p>
        </w:tc>
        <w:tc>
          <w:tcPr>
            <w:tcW w:w="1144" w:type="dxa"/>
            <w:tcBorders>
              <w:left w:val="single" w:sz="4" w:space="0" w:color="auto"/>
              <w:right w:val="single" w:sz="4" w:space="0" w:color="auto"/>
            </w:tcBorders>
            <w:vAlign w:val="center"/>
            <w:tcPrChange w:id="30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30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30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30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30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30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w:t>
            </w:r>
          </w:p>
          <w:p w:rsidR="008E4AB7" w:rsidRDefault="008E4AB7" w:rsidP="008E4AB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30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0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0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w:t>
            </w:r>
          </w:p>
          <w:p w:rsidR="008E4AB7" w:rsidRDefault="008E4AB7" w:rsidP="008E4AB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30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0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0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30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w:t>
            </w:r>
          </w:p>
          <w:p w:rsidR="008E4AB7" w:rsidRDefault="008E4AB7" w:rsidP="008E4AB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Change w:id="30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0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0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30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0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0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0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1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1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31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1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1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31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1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1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31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1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1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31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1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1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31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w:t>
            </w:r>
          </w:p>
          <w:p w:rsidR="008E4AB7" w:rsidRDefault="008E4AB7" w:rsidP="008E4AB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31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1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1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1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w:t>
            </w:r>
          </w:p>
          <w:p w:rsidR="008E4AB7" w:rsidRDefault="008E4AB7" w:rsidP="008E4AB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32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2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32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w:t>
            </w:r>
          </w:p>
          <w:p w:rsidR="008E4AB7" w:rsidRDefault="008E4AB7" w:rsidP="008E4AB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Change w:id="32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2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32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2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2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32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2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2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32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2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2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32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2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2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2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33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3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3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3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33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w:t>
            </w:r>
          </w:p>
          <w:p w:rsidR="008E4AB7" w:rsidRDefault="008E4AB7" w:rsidP="008E4AB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33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3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3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3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w:t>
            </w:r>
          </w:p>
          <w:p w:rsidR="008E4AB7" w:rsidRDefault="008E4AB7" w:rsidP="008E4AB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33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3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3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33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w:t>
            </w:r>
          </w:p>
          <w:p w:rsidR="008E4AB7" w:rsidRDefault="008E4AB7" w:rsidP="008E4AB7">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Change w:id="33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3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3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33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3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3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3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33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3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3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4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4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34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4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4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4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34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4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4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4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34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CA_n2A-n260A/G/H/I</w:t>
            </w:r>
          </w:p>
          <w:p w:rsidR="008E4AB7" w:rsidRDefault="008E4AB7" w:rsidP="008E4AB7">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4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4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4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34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34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4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4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4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4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4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4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35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5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5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35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5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35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5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35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5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35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5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35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5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6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36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6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6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36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6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6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36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6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6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36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6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6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36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6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6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6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37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7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7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37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7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7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37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7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7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37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37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7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37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37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7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37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7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7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7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8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8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38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8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8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8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8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38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8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8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8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8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38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8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8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38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8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8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8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8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38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8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8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8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38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39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9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9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9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9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39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9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9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39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9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9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39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9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9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39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39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9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39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40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0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0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40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0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0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0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40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0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0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0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40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0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0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0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40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0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0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0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40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0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1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1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41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1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1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41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1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1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41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1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1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41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1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1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41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1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1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1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42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2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2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42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2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2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42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2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2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42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2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2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42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2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2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42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2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2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3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3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3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3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43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3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3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3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43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3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3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3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43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3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3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3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43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3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3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3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43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3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3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3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3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44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4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4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44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4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4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44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4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4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44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4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4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4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4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44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4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4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4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4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44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4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4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5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45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5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5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45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5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5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45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5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5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45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5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5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45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5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5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5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46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6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6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46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6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6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46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6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6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46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6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6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46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6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6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46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6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6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6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7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47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7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7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7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47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7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7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7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47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CA_n2A-n261A/G/H/I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7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7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7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47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w:t>
            </w:r>
          </w:p>
          <w:p w:rsidR="008E4AB7" w:rsidRDefault="008E4AB7" w:rsidP="008E4AB7">
            <w:pPr>
              <w:pStyle w:val="TAC"/>
            </w:pPr>
            <w:r>
              <w:t>CA_n66A-n260A</w:t>
            </w:r>
          </w:p>
        </w:tc>
        <w:tc>
          <w:tcPr>
            <w:tcW w:w="1144" w:type="dxa"/>
            <w:tcBorders>
              <w:left w:val="single" w:sz="4" w:space="0" w:color="auto"/>
              <w:right w:val="single" w:sz="4" w:space="0" w:color="auto"/>
            </w:tcBorders>
            <w:vAlign w:val="center"/>
            <w:tcPrChange w:id="47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7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7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7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7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47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CA_n2A-n260A/G</w:t>
            </w:r>
          </w:p>
          <w:p w:rsidR="008E4AB7" w:rsidRDefault="008E4AB7" w:rsidP="008E4AB7">
            <w:pPr>
              <w:pStyle w:val="TAC"/>
            </w:pPr>
            <w:r>
              <w:t>CA_n66A-n260A/G</w:t>
            </w:r>
          </w:p>
        </w:tc>
        <w:tc>
          <w:tcPr>
            <w:tcW w:w="1144" w:type="dxa"/>
            <w:tcBorders>
              <w:left w:val="single" w:sz="4" w:space="0" w:color="auto"/>
              <w:right w:val="single" w:sz="4" w:space="0" w:color="auto"/>
            </w:tcBorders>
            <w:vAlign w:val="center"/>
            <w:tcPrChange w:id="47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7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7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7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7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7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47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CA_n2A-n260A/G/H</w:t>
            </w:r>
          </w:p>
          <w:p w:rsidR="008E4AB7" w:rsidRDefault="008E4AB7" w:rsidP="008E4AB7">
            <w:pPr>
              <w:pStyle w:val="TAC"/>
            </w:pPr>
            <w:r>
              <w:t>CA_n66A-n260A/G/H</w:t>
            </w:r>
          </w:p>
        </w:tc>
        <w:tc>
          <w:tcPr>
            <w:tcW w:w="1144" w:type="dxa"/>
            <w:tcBorders>
              <w:left w:val="single" w:sz="4" w:space="0" w:color="auto"/>
              <w:right w:val="single" w:sz="4" w:space="0" w:color="auto"/>
            </w:tcBorders>
            <w:vAlign w:val="center"/>
            <w:tcPrChange w:id="48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8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48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CA_n2A-n260A/G/H/I</w:t>
            </w:r>
          </w:p>
          <w:p w:rsidR="008E4AB7" w:rsidRDefault="008E4AB7" w:rsidP="008E4AB7">
            <w:pPr>
              <w:pStyle w:val="TAC"/>
            </w:pPr>
            <w:r>
              <w:t>CA_n66A-n260A/G/H/I</w:t>
            </w:r>
          </w:p>
        </w:tc>
        <w:tc>
          <w:tcPr>
            <w:tcW w:w="1144" w:type="dxa"/>
            <w:tcBorders>
              <w:left w:val="single" w:sz="4" w:space="0" w:color="auto"/>
              <w:right w:val="single" w:sz="4" w:space="0" w:color="auto"/>
            </w:tcBorders>
            <w:vAlign w:val="center"/>
            <w:tcPrChange w:id="48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8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48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CA_n2A-n260A/G/H/I/J</w:t>
            </w:r>
          </w:p>
          <w:p w:rsidR="008E4AB7" w:rsidRDefault="008E4AB7" w:rsidP="008E4AB7">
            <w:pPr>
              <w:pStyle w:val="TAC"/>
            </w:pPr>
            <w:r>
              <w:t>CA_n66A-n260A/G/H/I/J</w:t>
            </w:r>
          </w:p>
        </w:tc>
        <w:tc>
          <w:tcPr>
            <w:tcW w:w="1144" w:type="dxa"/>
            <w:tcBorders>
              <w:left w:val="single" w:sz="4" w:space="0" w:color="auto"/>
              <w:right w:val="single" w:sz="4" w:space="0" w:color="auto"/>
            </w:tcBorders>
            <w:vAlign w:val="center"/>
            <w:tcPrChange w:id="483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8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4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5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48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CA_n2A-n260A/G/H/I/J/K</w:t>
            </w:r>
          </w:p>
          <w:p w:rsidR="008E4AB7" w:rsidRDefault="008E4AB7" w:rsidP="008E4AB7">
            <w:pPr>
              <w:pStyle w:val="TAC"/>
            </w:pPr>
            <w:r>
              <w:t>CA_n66A-n260A/G/H/I/J/K</w:t>
            </w:r>
          </w:p>
        </w:tc>
        <w:tc>
          <w:tcPr>
            <w:tcW w:w="1144" w:type="dxa"/>
            <w:tcBorders>
              <w:left w:val="single" w:sz="4" w:space="0" w:color="auto"/>
              <w:right w:val="single" w:sz="4" w:space="0" w:color="auto"/>
            </w:tcBorders>
            <w:vAlign w:val="center"/>
            <w:tcPrChange w:id="48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8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6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6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48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CA_n2A-n260A/G/H/I/J/K/L</w:t>
            </w:r>
          </w:p>
          <w:p w:rsidR="008E4AB7" w:rsidRDefault="008E4AB7" w:rsidP="008E4AB7">
            <w:pPr>
              <w:pStyle w:val="TAC"/>
            </w:pPr>
            <w:r>
              <w:t>CA_n66A-n260A/G/H/I/J/K/L</w:t>
            </w:r>
          </w:p>
        </w:tc>
        <w:tc>
          <w:tcPr>
            <w:tcW w:w="1144" w:type="dxa"/>
            <w:tcBorders>
              <w:left w:val="single" w:sz="4" w:space="0" w:color="auto"/>
              <w:right w:val="single" w:sz="4" w:space="0" w:color="auto"/>
            </w:tcBorders>
            <w:vAlign w:val="center"/>
            <w:tcPrChange w:id="48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8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48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8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CA_n2A-n66A</w:t>
            </w:r>
          </w:p>
          <w:p w:rsidR="008E4AB7" w:rsidRDefault="008E4AB7" w:rsidP="008E4AB7">
            <w:pPr>
              <w:pStyle w:val="TAC"/>
            </w:pPr>
            <w:r>
              <w:t>CA_n2A-n260A/G/H/I/J/K/L/M</w:t>
            </w:r>
          </w:p>
          <w:p w:rsidR="008E4AB7" w:rsidRDefault="008E4AB7" w:rsidP="008E4AB7">
            <w:pPr>
              <w:pStyle w:val="TAC"/>
            </w:pPr>
            <w:r>
              <w:t>CA_n66A-n260A/G/H/I/J/K/L/M</w:t>
            </w:r>
          </w:p>
        </w:tc>
        <w:tc>
          <w:tcPr>
            <w:tcW w:w="1144" w:type="dxa"/>
            <w:tcBorders>
              <w:left w:val="single" w:sz="4" w:space="0" w:color="auto"/>
              <w:right w:val="single" w:sz="4" w:space="0" w:color="auto"/>
            </w:tcBorders>
            <w:vAlign w:val="center"/>
            <w:tcPrChange w:id="48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48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8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9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49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rsidR="008E4AB7" w:rsidRPr="00D30FF4" w:rsidRDefault="008E4AB7" w:rsidP="008E4AB7">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rsidR="008E4AB7" w:rsidRDefault="008E4AB7" w:rsidP="008E4AB7">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Change w:id="49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49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49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49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8E4AB7" w:rsidRDefault="008E4AB7" w:rsidP="008E4AB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Change w:id="49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49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49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49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8E4AB7" w:rsidRDefault="008E4AB7" w:rsidP="008E4AB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Change w:id="49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49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5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49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5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49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496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49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49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49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49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49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49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499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49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49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00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0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0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0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1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50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01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0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2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0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50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0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0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0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50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8E4AB7" w:rsidRDefault="008E4AB7" w:rsidP="008E4AB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Change w:id="50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0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0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50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8E4AB7" w:rsidRDefault="008E4AB7" w:rsidP="008E4AB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Change w:id="50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0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0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50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0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8E4AB7" w:rsidRDefault="008E4AB7" w:rsidP="008E4AB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Change w:id="50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0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0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0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51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1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1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1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51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8E4AB7" w:rsidRDefault="008E4AB7" w:rsidP="008E4AB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Change w:id="51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1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1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3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51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14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1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5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1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51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16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1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6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1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51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8E4AB7" w:rsidRDefault="008E4AB7" w:rsidP="008E4AB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Change w:id="51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1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1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1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51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1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8E4AB7" w:rsidRDefault="008E4AB7" w:rsidP="008E4AB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Change w:id="51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2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2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52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2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2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2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52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p>
          <w:p w:rsidR="008E4AB7" w:rsidRDefault="008E4AB7" w:rsidP="008E4AB7">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Change w:id="52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2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2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2A)</w:t>
            </w:r>
          </w:p>
        </w:tc>
        <w:tc>
          <w:tcPr>
            <w:tcW w:w="2230" w:type="dxa"/>
            <w:tcBorders>
              <w:top w:val="nil"/>
              <w:left w:val="single" w:sz="4" w:space="0" w:color="auto"/>
              <w:bottom w:val="single" w:sz="4" w:space="0" w:color="auto"/>
              <w:right w:val="single" w:sz="4" w:space="0" w:color="auto"/>
            </w:tcBorders>
            <w:shd w:val="clear" w:color="auto" w:fill="auto"/>
            <w:vAlign w:val="center"/>
            <w:tcPrChange w:id="52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p>
          <w:p w:rsidR="008E4AB7" w:rsidRDefault="008E4AB7" w:rsidP="008E4AB7">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Change w:id="525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2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5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2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6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52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8E4AB7" w:rsidRDefault="008E4AB7" w:rsidP="008E4AB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Change w:id="52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2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2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52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rsidR="008E4AB7" w:rsidRDefault="008E4AB7" w:rsidP="008E4AB7">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Change w:id="52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2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29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2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2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30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53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3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rsidR="008E4AB7" w:rsidRDefault="008E4AB7" w:rsidP="008E4AB7">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Change w:id="530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3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31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3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3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31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53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3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D30FF4" w:rsidRDefault="008E4AB7" w:rsidP="008E4AB7">
            <w:pPr>
              <w:pStyle w:val="TAC"/>
              <w:rPr>
                <w:rFonts w:cs="Arial"/>
                <w:szCs w:val="18"/>
              </w:rPr>
            </w:pPr>
            <w:r w:rsidRPr="00D30FF4">
              <w:rPr>
                <w:rFonts w:cs="Arial"/>
                <w:szCs w:val="18"/>
              </w:rPr>
              <w:t>CA_n2A-n66A</w:t>
            </w:r>
          </w:p>
          <w:p w:rsidR="008E4AB7" w:rsidRPr="00D30FF4" w:rsidRDefault="008E4AB7" w:rsidP="008E4AB7">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rsidR="008E4AB7" w:rsidRDefault="008E4AB7" w:rsidP="008E4AB7">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Change w:id="532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53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3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0" w:type="dxa"/>
            <w:tcBorders>
              <w:top w:val="nil"/>
              <w:left w:val="single" w:sz="4" w:space="0" w:color="auto"/>
              <w:bottom w:val="nil"/>
              <w:right w:val="single" w:sz="4" w:space="0" w:color="auto"/>
            </w:tcBorders>
            <w:shd w:val="clear" w:color="auto" w:fill="auto"/>
            <w:vAlign w:val="center"/>
            <w:tcPrChange w:id="53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3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53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sidRPr="00D30FF4">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53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534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34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CA_n2A-n77A-n260A</w:t>
            </w:r>
          </w:p>
        </w:tc>
        <w:tc>
          <w:tcPr>
            <w:tcW w:w="3249" w:type="dxa"/>
            <w:gridSpan w:val="2"/>
            <w:tcBorders>
              <w:left w:val="single" w:sz="4" w:space="0" w:color="auto"/>
              <w:bottom w:val="nil"/>
              <w:right w:val="single" w:sz="4" w:space="0" w:color="auto"/>
            </w:tcBorders>
            <w:shd w:val="clear" w:color="auto" w:fill="auto"/>
            <w:vAlign w:val="center"/>
            <w:tcPrChange w:id="5342"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4334B">
              <w:t>CA_n2A-n77A</w:t>
            </w:r>
          </w:p>
          <w:p w:rsidR="008E4AB7" w:rsidRDefault="008E4AB7" w:rsidP="008E4AB7">
            <w:pPr>
              <w:pStyle w:val="TAC"/>
            </w:pPr>
            <w:r>
              <w:t>CA_n77A-n260A</w:t>
            </w:r>
          </w:p>
          <w:p w:rsidR="008E4AB7" w:rsidRDefault="008E4AB7" w:rsidP="008E4AB7">
            <w:pPr>
              <w:pStyle w:val="TAC"/>
            </w:pPr>
            <w:r>
              <w:t>CA_n2A-n260A</w:t>
            </w:r>
          </w:p>
        </w:tc>
        <w:tc>
          <w:tcPr>
            <w:tcW w:w="1144" w:type="dxa"/>
            <w:tcBorders>
              <w:left w:val="single" w:sz="4" w:space="0" w:color="auto"/>
              <w:right w:val="single" w:sz="4" w:space="0" w:color="auto"/>
            </w:tcBorders>
            <w:vAlign w:val="center"/>
            <w:tcPrChange w:id="53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34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53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3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3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53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3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CA_n2A-n77A</w:t>
            </w:r>
          </w:p>
          <w:p w:rsidR="008E4AB7" w:rsidRDefault="008E4AB7" w:rsidP="008E4AB7">
            <w:pPr>
              <w:pStyle w:val="TAC"/>
              <w:rPr>
                <w:rFonts w:cs="Arial"/>
                <w:lang w:eastAsia="zh-CN"/>
              </w:rPr>
            </w:pPr>
            <w:r>
              <w:rPr>
                <w:rFonts w:cs="Arial"/>
                <w:lang w:eastAsia="zh-CN"/>
              </w:rPr>
              <w:t>CA_n2A-n260A/G</w:t>
            </w:r>
          </w:p>
          <w:p w:rsidR="008E4AB7" w:rsidRDefault="008E4AB7" w:rsidP="008E4AB7">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Change w:id="53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3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3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3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53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3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CA_n2A-n77A</w:t>
            </w:r>
          </w:p>
          <w:p w:rsidR="008E4AB7" w:rsidRDefault="008E4AB7" w:rsidP="008E4AB7">
            <w:pPr>
              <w:pStyle w:val="TAC"/>
              <w:rPr>
                <w:rFonts w:cs="Arial"/>
                <w:lang w:eastAsia="zh-CN"/>
              </w:rPr>
            </w:pPr>
            <w:r>
              <w:rPr>
                <w:rFonts w:cs="Arial"/>
                <w:lang w:eastAsia="zh-CN"/>
              </w:rPr>
              <w:t>CA_n2A-n260A/G/H</w:t>
            </w:r>
          </w:p>
          <w:p w:rsidR="008E4AB7" w:rsidRDefault="008E4AB7" w:rsidP="008E4AB7">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Change w:id="53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3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3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3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53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3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CA_n2A-n77A</w:t>
            </w:r>
          </w:p>
          <w:p w:rsidR="008E4AB7" w:rsidRDefault="008E4AB7" w:rsidP="008E4AB7">
            <w:pPr>
              <w:pStyle w:val="TAC"/>
              <w:rPr>
                <w:rFonts w:cs="Arial"/>
                <w:lang w:eastAsia="zh-CN"/>
              </w:rPr>
            </w:pPr>
            <w:r>
              <w:rPr>
                <w:rFonts w:cs="Arial"/>
                <w:lang w:eastAsia="zh-CN"/>
              </w:rPr>
              <w:t>CA_n2A-n260A/G/H/I</w:t>
            </w:r>
          </w:p>
          <w:p w:rsidR="008E4AB7" w:rsidRDefault="008E4AB7" w:rsidP="008E4AB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Change w:id="53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4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4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54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RPr="009178E2" w:rsidTr="0030133D">
        <w:trPr>
          <w:trHeight w:val="187"/>
          <w:jc w:val="center"/>
          <w:trPrChange w:id="54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CA_n2A-n77A</w:t>
            </w:r>
          </w:p>
          <w:p w:rsidR="008E4AB7" w:rsidRPr="009178E2" w:rsidRDefault="008E4AB7" w:rsidP="008E4AB7">
            <w:pPr>
              <w:pStyle w:val="TAC"/>
              <w:rPr>
                <w:rFonts w:cs="Arial"/>
                <w:lang w:eastAsia="zh-CN"/>
              </w:rPr>
            </w:pPr>
            <w:r w:rsidRPr="009178E2">
              <w:rPr>
                <w:rFonts w:cs="Arial"/>
                <w:lang w:eastAsia="zh-CN"/>
              </w:rPr>
              <w:t>CA_n2A-n260A</w:t>
            </w:r>
            <w:r>
              <w:rPr>
                <w:rFonts w:cs="Arial"/>
                <w:lang w:eastAsia="zh-CN"/>
              </w:rPr>
              <w:t>/G/H/I/J</w:t>
            </w:r>
          </w:p>
          <w:p w:rsidR="008E4AB7" w:rsidRPr="009178E2" w:rsidRDefault="008E4AB7" w:rsidP="008E4AB7">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Change w:id="541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4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2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2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54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CA_n2A-n77A</w:t>
            </w:r>
          </w:p>
          <w:p w:rsidR="008E4AB7" w:rsidRPr="009178E2" w:rsidRDefault="008E4AB7" w:rsidP="008E4AB7">
            <w:pPr>
              <w:pStyle w:val="TAC"/>
              <w:rPr>
                <w:rFonts w:cs="Arial"/>
                <w:lang w:eastAsia="zh-CN"/>
              </w:rPr>
            </w:pPr>
            <w:r w:rsidRPr="009178E2">
              <w:rPr>
                <w:rFonts w:cs="Arial"/>
                <w:lang w:eastAsia="zh-CN"/>
              </w:rPr>
              <w:t>CA_n2A-n260A</w:t>
            </w:r>
            <w:r>
              <w:rPr>
                <w:rFonts w:cs="Arial"/>
                <w:lang w:eastAsia="zh-CN"/>
              </w:rPr>
              <w:t>/G/H/I/J/K</w:t>
            </w:r>
          </w:p>
          <w:p w:rsidR="008E4AB7" w:rsidRPr="009178E2" w:rsidRDefault="008E4AB7" w:rsidP="008E4AB7">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Change w:id="543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4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3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4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54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CA_n2A-n77A</w:t>
            </w:r>
          </w:p>
          <w:p w:rsidR="008E4AB7" w:rsidRPr="009178E2" w:rsidRDefault="008E4AB7" w:rsidP="008E4AB7">
            <w:pPr>
              <w:pStyle w:val="TAC"/>
              <w:rPr>
                <w:rFonts w:cs="Arial"/>
                <w:lang w:eastAsia="zh-CN"/>
              </w:rPr>
            </w:pPr>
            <w:r w:rsidRPr="009178E2">
              <w:rPr>
                <w:rFonts w:cs="Arial"/>
                <w:lang w:eastAsia="zh-CN"/>
              </w:rPr>
              <w:t>CA_n2A-n260A</w:t>
            </w:r>
            <w:r>
              <w:rPr>
                <w:rFonts w:cs="Arial"/>
                <w:lang w:eastAsia="zh-CN"/>
              </w:rPr>
              <w:t>/G/H/I/J/K/L</w:t>
            </w:r>
          </w:p>
          <w:p w:rsidR="008E4AB7" w:rsidRPr="009178E2" w:rsidRDefault="008E4AB7" w:rsidP="008E4AB7">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Change w:id="545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4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5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6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54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CA_n2A-n77A</w:t>
            </w:r>
          </w:p>
          <w:p w:rsidR="008E4AB7" w:rsidRPr="009178E2" w:rsidRDefault="008E4AB7" w:rsidP="008E4AB7">
            <w:pPr>
              <w:pStyle w:val="TAC"/>
              <w:rPr>
                <w:rFonts w:cs="Arial"/>
                <w:lang w:eastAsia="zh-CN"/>
              </w:rPr>
            </w:pPr>
            <w:r w:rsidRPr="009178E2">
              <w:rPr>
                <w:rFonts w:cs="Arial"/>
                <w:lang w:eastAsia="zh-CN"/>
              </w:rPr>
              <w:t>CA_n2A-n260A</w:t>
            </w:r>
            <w:r>
              <w:rPr>
                <w:rFonts w:cs="Arial"/>
                <w:lang w:eastAsia="zh-CN"/>
              </w:rPr>
              <w:t>/G/H/I/J/K/L/M</w:t>
            </w:r>
          </w:p>
          <w:p w:rsidR="008E4AB7" w:rsidRPr="009178E2" w:rsidRDefault="008E4AB7" w:rsidP="008E4AB7">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Change w:id="546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4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7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8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54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w:t>
            </w:r>
          </w:p>
          <w:p w:rsidR="008E4AB7" w:rsidRPr="009178E2" w:rsidRDefault="008E4AB7" w:rsidP="008E4AB7">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Change w:id="548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4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9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4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4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9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Change w:id="55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CA_n2A-n260A/G</w:t>
            </w:r>
          </w:p>
          <w:p w:rsidR="008E4AB7" w:rsidRPr="009178E2" w:rsidRDefault="008E4AB7" w:rsidP="008E4AB7">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Change w:id="550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5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1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1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55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lastRenderedPageBreak/>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CA_n2A-n260A/G/H</w:t>
            </w:r>
          </w:p>
          <w:p w:rsidR="008E4AB7" w:rsidRPr="009178E2" w:rsidRDefault="008E4AB7" w:rsidP="008E4AB7">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Change w:id="552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5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2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3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55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CA_n2A-n260A/G/H/I</w:t>
            </w:r>
          </w:p>
          <w:p w:rsidR="008E4AB7" w:rsidRPr="009178E2" w:rsidRDefault="008E4AB7" w:rsidP="008E4AB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Change w:id="554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5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4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5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55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CA_n2A-n260A/G/H/I</w:t>
            </w:r>
          </w:p>
          <w:p w:rsidR="008E4AB7" w:rsidRPr="009178E2" w:rsidRDefault="008E4AB7" w:rsidP="008E4AB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Change w:id="555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5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6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7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55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CA_n2A-n260A/G/H/I</w:t>
            </w:r>
          </w:p>
          <w:p w:rsidR="008E4AB7" w:rsidRPr="009178E2" w:rsidRDefault="008E4AB7" w:rsidP="008E4AB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Change w:id="557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5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8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8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55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5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CA_n2A-n260A/G/H/I</w:t>
            </w:r>
          </w:p>
          <w:p w:rsidR="008E4AB7" w:rsidRPr="009178E2" w:rsidRDefault="008E4AB7" w:rsidP="008E4AB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Change w:id="559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5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0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6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0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56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CA_n2A-n260A/G/H/I</w:t>
            </w:r>
          </w:p>
          <w:p w:rsidR="008E4AB7" w:rsidRPr="009178E2" w:rsidRDefault="008E4AB7" w:rsidP="008E4AB7">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Change w:id="561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Pr>
                <w:lang w:eastAsia="zh-CN"/>
              </w:rPr>
              <w:t>0</w:t>
            </w:r>
          </w:p>
        </w:tc>
      </w:tr>
      <w:tr w:rsidR="008E4AB7" w:rsidRPr="009178E2" w:rsidTr="0030133D">
        <w:trPr>
          <w:trHeight w:val="187"/>
          <w:jc w:val="center"/>
          <w:trPrChange w:id="56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1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6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2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56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CA_n77A-n261A</w:t>
            </w:r>
          </w:p>
          <w:p w:rsidR="008E4AB7" w:rsidRPr="009178E2" w:rsidRDefault="008E4AB7" w:rsidP="008E4AB7">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Change w:id="563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6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3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6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4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56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CA_n2A-n261A</w:t>
            </w:r>
            <w:r>
              <w:rPr>
                <w:rFonts w:cs="Arial"/>
                <w:lang w:eastAsia="zh-CN"/>
              </w:rPr>
              <w:t>/G</w:t>
            </w:r>
          </w:p>
          <w:p w:rsidR="008E4AB7" w:rsidRPr="009178E2" w:rsidRDefault="008E4AB7" w:rsidP="008E4AB7">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Change w:id="564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6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5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6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6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56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CA_n2A-n261A</w:t>
            </w:r>
            <w:r>
              <w:rPr>
                <w:rFonts w:cs="Arial"/>
                <w:lang w:eastAsia="zh-CN"/>
              </w:rPr>
              <w:t>/G/H</w:t>
            </w:r>
          </w:p>
          <w:p w:rsidR="008E4AB7" w:rsidRPr="009178E2" w:rsidRDefault="008E4AB7" w:rsidP="008E4AB7">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Change w:id="566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6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7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6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7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56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CA_n2A-n261A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Change w:id="568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6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9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6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6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9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56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CA_n2A-n261A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Change w:id="570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7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0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1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57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lastRenderedPageBreak/>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CA_n2A-n261A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Change w:id="572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7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2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3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57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CA_n2A-n261A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Change w:id="573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7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4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5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57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060B3" w:rsidRDefault="008E4AB7" w:rsidP="008E4AB7">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lang w:eastAsia="zh-CN"/>
              </w:rPr>
              <w:t>CA_n2A-n261A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Change w:id="575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lang w:eastAsia="zh-CN"/>
              </w:rPr>
              <w:t>0</w:t>
            </w:r>
          </w:p>
        </w:tc>
      </w:tr>
      <w:tr w:rsidR="008E4AB7" w:rsidRPr="009178E2" w:rsidTr="0030133D">
        <w:trPr>
          <w:trHeight w:val="187"/>
          <w:jc w:val="center"/>
          <w:trPrChange w:id="57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6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57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6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r w:rsidRPr="009178E2">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57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57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57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7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7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57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7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57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7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58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58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8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58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58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8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58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58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8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5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5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58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586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8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58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58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8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9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58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8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590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9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0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1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59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591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9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2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59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w:t>
            </w:r>
          </w:p>
          <w:p w:rsidR="008E4AB7" w:rsidRDefault="008E4AB7" w:rsidP="008E4AB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Change w:id="59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9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59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w:t>
            </w:r>
          </w:p>
          <w:p w:rsidR="008E4AB7" w:rsidRDefault="008E4AB7" w:rsidP="008E4AB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Change w:id="59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9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59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59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9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59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59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59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59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60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0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0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60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60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0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0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60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3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60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04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0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5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60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60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w:t>
            </w:r>
          </w:p>
          <w:p w:rsidR="008E4AB7" w:rsidRDefault="008E4AB7" w:rsidP="008E4AB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Change w:id="606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0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6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0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w:t>
            </w:r>
          </w:p>
        </w:tc>
        <w:tc>
          <w:tcPr>
            <w:tcW w:w="2230" w:type="dxa"/>
            <w:tcBorders>
              <w:top w:val="nil"/>
              <w:left w:val="single" w:sz="4" w:space="0" w:color="auto"/>
              <w:bottom w:val="single" w:sz="4" w:space="0" w:color="auto"/>
              <w:right w:val="single" w:sz="4" w:space="0" w:color="auto"/>
            </w:tcBorders>
            <w:shd w:val="clear" w:color="auto" w:fill="auto"/>
            <w:vAlign w:val="center"/>
            <w:tcPrChange w:id="60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60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0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0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60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0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60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1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1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61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1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1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1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61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1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1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1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61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15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1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5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1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6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61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1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1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1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61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1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1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9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1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1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0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62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620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2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1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2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1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62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622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2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3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2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3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62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624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2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4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2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5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62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62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2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2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62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62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2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2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62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2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62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3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3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63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63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3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3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2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63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33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3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3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3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4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63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35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3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5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3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6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63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w:t>
            </w:r>
          </w:p>
          <w:p w:rsidR="008E4AB7" w:rsidRDefault="008E4AB7" w:rsidP="008E4AB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Change w:id="636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3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7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3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8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63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w:t>
            </w:r>
          </w:p>
          <w:p w:rsidR="008E4AB7" w:rsidRDefault="008E4AB7" w:rsidP="008E4AB7">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Change w:id="638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3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9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3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3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64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w:t>
            </w:r>
          </w:p>
          <w:p w:rsidR="008E4AB7" w:rsidRDefault="008E4AB7" w:rsidP="008E4AB7">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Change w:id="64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4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4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1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64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w:t>
            </w:r>
          </w:p>
          <w:p w:rsidR="008E4AB7" w:rsidRDefault="008E4AB7" w:rsidP="008E4AB7">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Change w:id="642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4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2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4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3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64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44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4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4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4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5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64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45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4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6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64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7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64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CA_n2A-n261A/G/H/I</w:t>
            </w:r>
          </w:p>
          <w:p w:rsidR="008E4AB7" w:rsidRDefault="008E4AB7" w:rsidP="008E4AB7">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Change w:id="647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4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8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64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8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64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4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4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4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4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5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5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Change w:id="65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5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5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5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5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5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65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5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5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65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5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5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65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5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5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5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65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6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6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6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66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6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66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6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EE752A">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66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6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6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6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6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6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6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6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6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6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6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6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66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6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6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6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7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67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7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7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7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7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7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7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67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7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7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7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7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7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7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67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7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7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7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7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7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7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67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7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7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7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7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7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5, 10, 15, 20, 25, 30, 35, 40, 50</w:t>
            </w:r>
          </w:p>
        </w:tc>
        <w:tc>
          <w:tcPr>
            <w:tcW w:w="2230" w:type="dxa"/>
            <w:tcBorders>
              <w:top w:val="nil"/>
              <w:left w:val="single" w:sz="4" w:space="0" w:color="auto"/>
              <w:bottom w:val="nil"/>
              <w:right w:val="single" w:sz="4" w:space="0" w:color="auto"/>
            </w:tcBorders>
            <w:shd w:val="clear" w:color="auto" w:fill="auto"/>
            <w:vAlign w:val="center"/>
            <w:tcPrChange w:id="67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EE752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EE752A">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67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E9369B">
              <w:lastRenderedPageBreak/>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678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7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7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7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78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7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7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79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7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rFonts w:hint="eastAsia"/>
                <w:lang w:val="en-US" w:bidi="ar"/>
              </w:rPr>
              <w:t>5</w:t>
            </w:r>
            <w:r w:rsidRPr="009178E2">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7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7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680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8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0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8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1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8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681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8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2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8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3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68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683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8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4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8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4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68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685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8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6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8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6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68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687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8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7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8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8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68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8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68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8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8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9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0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9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69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9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690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9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9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69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91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9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69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69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2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9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EE752A"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EE752A" w:rsidRDefault="008E4AB7" w:rsidP="008E4AB7">
            <w:pPr>
              <w:pStyle w:val="TAC"/>
            </w:pPr>
            <w: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69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RPr="009178E2" w:rsidTr="0030133D">
        <w:trPr>
          <w:trHeight w:val="187"/>
          <w:jc w:val="center"/>
          <w:trPrChange w:id="69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692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9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69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9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3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69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9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3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5</w:t>
            </w:r>
            <w:r w:rsidRPr="009178E2">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9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694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9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69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9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5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69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9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5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69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696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9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69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9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6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69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9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7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69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698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9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69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9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8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69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9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9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69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69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lastRenderedPageBreak/>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699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0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0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1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70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01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0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2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2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70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03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0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4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4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0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05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0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5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6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0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07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0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7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8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70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08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0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9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0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0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71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10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1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1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1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1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71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12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1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3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1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3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71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Change w:id="714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1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4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1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5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71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lastRenderedPageBreak/>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16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1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6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1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7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5</w:t>
            </w:r>
            <w:r w:rsidRPr="009178E2">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1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17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1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8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1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9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71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1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19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2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0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0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72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21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2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2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2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72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23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2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3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4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72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p>
          <w:p w:rsidR="008E4AB7" w:rsidRPr="009178E2" w:rsidRDefault="008E4AB7" w:rsidP="008E4AB7">
            <w:pPr>
              <w:pStyle w:val="TAC"/>
              <w:rPr>
                <w:rFonts w:cs="Arial"/>
                <w:lang w:eastAsia="zh-CN"/>
              </w:rPr>
            </w:pPr>
            <w:r w:rsidRPr="009178E2">
              <w:rPr>
                <w:rFonts w:cs="Arial"/>
                <w:lang w:eastAsia="zh-CN"/>
              </w:rPr>
              <w:t>CA_n7A-n258A</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25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2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5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6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72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26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2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7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8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2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lastRenderedPageBreak/>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28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2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9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2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9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3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30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3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1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1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73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32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3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2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3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73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34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3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4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5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73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35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3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6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7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73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CA_n7A-n258A</w:t>
            </w:r>
            <w:r>
              <w:rPr>
                <w:rFonts w:cs="Arial"/>
                <w:lang w:eastAsia="zh-CN"/>
              </w:rPr>
              <w:t>/G/H/I</w:t>
            </w:r>
          </w:p>
          <w:p w:rsidR="008E4AB7" w:rsidRPr="009178E2" w:rsidRDefault="008E4AB7" w:rsidP="008E4AB7">
            <w:pPr>
              <w:pStyle w:val="TAC"/>
              <w:rPr>
                <w:rFonts w:cs="Arial"/>
                <w:lang w:eastAsia="zh-CN"/>
              </w:rPr>
            </w:pPr>
            <w:r w:rsidRPr="009178E2">
              <w:rPr>
                <w:rFonts w:cs="Arial"/>
                <w:lang w:eastAsia="zh-CN"/>
              </w:rPr>
              <w:t>CA_n3A-n7A</w:t>
            </w:r>
          </w:p>
          <w:p w:rsidR="008E4AB7" w:rsidRPr="009178E2" w:rsidRDefault="008E4AB7" w:rsidP="008E4AB7">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Change w:id="737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3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8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rFonts w:hint="eastAsia"/>
                <w:lang w:val="en-US" w:bidi="ar"/>
              </w:rPr>
              <w:t>C</w:t>
            </w:r>
            <w:r w:rsidRPr="009178E2">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8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sidRPr="009178E2">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73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3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3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3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3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4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4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4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4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4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lastRenderedPageBreak/>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4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74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4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74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4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4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74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5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5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5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5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5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5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5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5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5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75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5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5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CA_n3B</w:t>
            </w:r>
            <w:r w:rsidRPr="00A825B3">
              <w:rPr>
                <w:lang w:val="en-US" w:bidi="ar"/>
              </w:rPr>
              <w:t>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5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A825B3">
              <w:rPr>
                <w:lang w:eastAsia="zh-CN"/>
              </w:rPr>
              <w:t>0</w:t>
            </w:r>
          </w:p>
        </w:tc>
      </w:tr>
      <w:tr w:rsidR="008E4AB7" w:rsidRPr="009178E2" w:rsidTr="0030133D">
        <w:trPr>
          <w:trHeight w:val="187"/>
          <w:jc w:val="center"/>
          <w:trPrChange w:id="75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5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5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5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5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5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9178E2" w:rsidRDefault="008E4AB7" w:rsidP="008E4AB7">
            <w:pPr>
              <w:pStyle w:val="TAC"/>
              <w:rPr>
                <w:lang w:val="en-US"/>
              </w:rPr>
            </w:pPr>
            <w:r>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bidi="ar"/>
              </w:rPr>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75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753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5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5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54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5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5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rFonts w:hint="eastAsia"/>
                <w:lang w:val="en-US" w:bidi="ar"/>
              </w:rPr>
              <w:t>5</w:t>
            </w:r>
            <w:r w:rsidRPr="009178E2">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5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755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5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5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56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5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6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5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757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5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5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58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5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8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5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5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759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5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5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59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6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0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76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761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6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6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61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6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2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76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762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6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6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63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6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4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76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764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6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6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65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6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5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76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Change w:id="766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CA_n</w:t>
            </w:r>
            <w:r>
              <w:rPr>
                <w:lang w:val="en-US" w:bidi="ar"/>
              </w:rPr>
              <w:t>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6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rFonts w:hint="eastAsia"/>
                <w:lang w:eastAsia="zh-CN"/>
              </w:rPr>
              <w:t>0</w:t>
            </w:r>
          </w:p>
        </w:tc>
      </w:tr>
      <w:tr w:rsidR="008E4AB7" w:rsidRPr="009178E2" w:rsidTr="0030133D">
        <w:trPr>
          <w:trHeight w:val="187"/>
          <w:jc w:val="center"/>
          <w:trPrChange w:id="76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67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30" w:type="dxa"/>
            <w:tcBorders>
              <w:top w:val="nil"/>
              <w:left w:val="single" w:sz="4" w:space="0" w:color="auto"/>
              <w:bottom w:val="nil"/>
              <w:right w:val="single" w:sz="4" w:space="0" w:color="auto"/>
            </w:tcBorders>
            <w:shd w:val="clear" w:color="auto" w:fill="auto"/>
            <w:vAlign w:val="center"/>
            <w:tcPrChange w:id="76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RPr="009178E2" w:rsidTr="0030133D">
        <w:trPr>
          <w:trHeight w:val="187"/>
          <w:jc w:val="center"/>
          <w:trPrChange w:id="76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7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178E2">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76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6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6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rPr>
              <w:t>-</w:t>
            </w:r>
          </w:p>
        </w:tc>
        <w:tc>
          <w:tcPr>
            <w:tcW w:w="1144" w:type="dxa"/>
            <w:tcBorders>
              <w:left w:val="single" w:sz="4" w:space="0" w:color="auto"/>
              <w:right w:val="single" w:sz="4" w:space="0" w:color="auto"/>
            </w:tcBorders>
            <w:vAlign w:val="center"/>
            <w:tcPrChange w:id="768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6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szCs w:val="18"/>
                <w:lang w:eastAsia="zh-CN"/>
              </w:rPr>
              <w:t>0</w:t>
            </w:r>
          </w:p>
        </w:tc>
      </w:tr>
      <w:tr w:rsidR="008E4AB7" w:rsidTr="0030133D">
        <w:trPr>
          <w:trHeight w:val="187"/>
          <w:jc w:val="center"/>
          <w:trPrChange w:id="76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6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68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6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6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6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69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6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69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69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Change w:id="770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rPr>
              <w:t>-</w:t>
            </w:r>
          </w:p>
        </w:tc>
        <w:tc>
          <w:tcPr>
            <w:tcW w:w="1144" w:type="dxa"/>
            <w:tcBorders>
              <w:left w:val="single" w:sz="4" w:space="0" w:color="auto"/>
              <w:right w:val="single" w:sz="4" w:space="0" w:color="auto"/>
            </w:tcBorders>
            <w:vAlign w:val="center"/>
            <w:tcPrChange w:id="770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0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szCs w:val="18"/>
                <w:lang w:eastAsia="zh-CN"/>
              </w:rPr>
              <w:t>0</w:t>
            </w:r>
          </w:p>
        </w:tc>
      </w:tr>
      <w:tr w:rsidR="008E4AB7" w:rsidTr="0030133D">
        <w:trPr>
          <w:trHeight w:val="187"/>
          <w:jc w:val="center"/>
          <w:trPrChange w:id="77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70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7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71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77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71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1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Change w:id="7718"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rPr>
              <w:t>-</w:t>
            </w:r>
          </w:p>
        </w:tc>
        <w:tc>
          <w:tcPr>
            <w:tcW w:w="1144" w:type="dxa"/>
            <w:tcBorders>
              <w:left w:val="single" w:sz="4" w:space="0" w:color="auto"/>
              <w:right w:val="single" w:sz="4" w:space="0" w:color="auto"/>
            </w:tcBorders>
            <w:vAlign w:val="center"/>
            <w:tcPrChange w:id="771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2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szCs w:val="18"/>
                <w:lang w:eastAsia="zh-CN"/>
              </w:rPr>
              <w:t>0</w:t>
            </w:r>
          </w:p>
        </w:tc>
      </w:tr>
      <w:tr w:rsidR="008E4AB7" w:rsidTr="0030133D">
        <w:trPr>
          <w:trHeight w:val="187"/>
          <w:jc w:val="center"/>
          <w:trPrChange w:id="77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72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7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731"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77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734"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35"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Change w:id="7736"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rPr>
              <w:t>-</w:t>
            </w:r>
          </w:p>
        </w:tc>
        <w:tc>
          <w:tcPr>
            <w:tcW w:w="1144" w:type="dxa"/>
            <w:tcBorders>
              <w:left w:val="single" w:sz="4" w:space="0" w:color="auto"/>
              <w:right w:val="single" w:sz="4" w:space="0" w:color="auto"/>
            </w:tcBorders>
            <w:vAlign w:val="center"/>
            <w:tcPrChange w:id="7737"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39"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szCs w:val="18"/>
                <w:lang w:eastAsia="zh-CN"/>
              </w:rPr>
              <w:t>0</w:t>
            </w:r>
          </w:p>
        </w:tc>
      </w:tr>
      <w:tr w:rsidR="008E4AB7" w:rsidTr="0030133D">
        <w:trPr>
          <w:trHeight w:val="187"/>
          <w:jc w:val="center"/>
          <w:trPrChange w:id="77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743"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7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pPr>
          </w:p>
        </w:tc>
        <w:tc>
          <w:tcPr>
            <w:tcW w:w="1144" w:type="dxa"/>
            <w:tcBorders>
              <w:left w:val="single" w:sz="4" w:space="0" w:color="auto"/>
              <w:right w:val="single" w:sz="4" w:space="0" w:color="auto"/>
            </w:tcBorders>
            <w:vAlign w:val="center"/>
            <w:tcPrChange w:id="7749"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77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eastAsia="zh-CN"/>
              </w:rPr>
            </w:pPr>
          </w:p>
        </w:tc>
      </w:tr>
      <w:tr w:rsidR="008E4AB7" w:rsidTr="0030133D">
        <w:trPr>
          <w:trHeight w:val="187"/>
          <w:jc w:val="center"/>
          <w:trPrChange w:id="7752"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53"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Change w:id="7754"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pPr>
            <w:r w:rsidRPr="009178E2">
              <w:rPr>
                <w:rFonts w:cs="Arial"/>
                <w:szCs w:val="18"/>
              </w:rPr>
              <w:t>-</w:t>
            </w:r>
          </w:p>
        </w:tc>
        <w:tc>
          <w:tcPr>
            <w:tcW w:w="1144" w:type="dxa"/>
            <w:tcBorders>
              <w:left w:val="single" w:sz="4" w:space="0" w:color="auto"/>
              <w:right w:val="single" w:sz="4" w:space="0" w:color="auto"/>
            </w:tcBorders>
            <w:vAlign w:val="center"/>
            <w:tcPrChange w:id="7755" w:author="ZTE-Ma Zhifeng" w:date="2023-10-16T15:19:00Z">
              <w:tcPr>
                <w:tcW w:w="1144" w:type="dxa"/>
                <w:tcBorders>
                  <w:left w:val="single" w:sz="4" w:space="0" w:color="auto"/>
                  <w:right w:val="single" w:sz="4" w:space="0" w:color="auto"/>
                </w:tcBorders>
                <w:vAlign w:val="center"/>
              </w:tcPr>
            </w:tcPrChange>
          </w:tcPr>
          <w:p w:rsidR="008E4AB7" w:rsidRPr="009178E2" w:rsidRDefault="008E4AB7" w:rsidP="008E4AB7">
            <w:pPr>
              <w:pStyle w:val="TAC"/>
            </w:pPr>
            <w:r w:rsidRPr="009178E2">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9178E2" w:rsidRDefault="008E4AB7" w:rsidP="008E4AB7">
            <w:pPr>
              <w:pStyle w:val="TAC"/>
              <w:rPr>
                <w:lang w:val="en-US"/>
              </w:rPr>
            </w:pPr>
            <w:r w:rsidRPr="009178E2">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57"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9178E2" w:rsidRDefault="008E4AB7" w:rsidP="008E4AB7">
            <w:pPr>
              <w:pStyle w:val="TAC"/>
              <w:rPr>
                <w:lang w:eastAsia="zh-CN"/>
              </w:rPr>
            </w:pPr>
            <w:r w:rsidRPr="009178E2">
              <w:rPr>
                <w:szCs w:val="18"/>
                <w:lang w:eastAsia="zh-CN"/>
              </w:rPr>
              <w:t>0</w:t>
            </w:r>
          </w:p>
        </w:tc>
      </w:tr>
      <w:tr w:rsidR="008E4AB7" w:rsidTr="0030133D">
        <w:trPr>
          <w:trHeight w:val="187"/>
          <w:jc w:val="center"/>
          <w:trPrChange w:id="77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76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7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76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77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77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7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Change w:id="7772"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rPr>
              <w:t>-</w:t>
            </w:r>
          </w:p>
        </w:tc>
        <w:tc>
          <w:tcPr>
            <w:tcW w:w="1144" w:type="dxa"/>
            <w:tcBorders>
              <w:left w:val="single" w:sz="4" w:space="0" w:color="auto"/>
              <w:right w:val="single" w:sz="4" w:space="0" w:color="auto"/>
            </w:tcBorders>
            <w:vAlign w:val="center"/>
            <w:tcPrChange w:id="777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7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szCs w:val="18"/>
                <w:lang w:eastAsia="zh-CN"/>
              </w:rPr>
              <w:t>0</w:t>
            </w:r>
          </w:p>
        </w:tc>
      </w:tr>
      <w:tr w:rsidR="008E4AB7" w:rsidTr="0030133D">
        <w:trPr>
          <w:trHeight w:val="187"/>
          <w:jc w:val="center"/>
          <w:trPrChange w:id="77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77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7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78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77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78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8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Change w:id="779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rPr>
              <w:t>-</w:t>
            </w:r>
          </w:p>
        </w:tc>
        <w:tc>
          <w:tcPr>
            <w:tcW w:w="1144" w:type="dxa"/>
            <w:tcBorders>
              <w:left w:val="single" w:sz="4" w:space="0" w:color="auto"/>
              <w:right w:val="single" w:sz="4" w:space="0" w:color="auto"/>
            </w:tcBorders>
            <w:vAlign w:val="center"/>
            <w:tcPrChange w:id="779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9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szCs w:val="18"/>
                <w:lang w:eastAsia="zh-CN"/>
              </w:rPr>
              <w:t>0</w:t>
            </w:r>
          </w:p>
        </w:tc>
      </w:tr>
      <w:tr w:rsidR="008E4AB7" w:rsidTr="0030133D">
        <w:trPr>
          <w:trHeight w:val="187"/>
          <w:jc w:val="center"/>
          <w:trPrChange w:id="77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797"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803"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78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0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807"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Change w:id="7808"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rPr>
              <w:t>-</w:t>
            </w:r>
          </w:p>
        </w:tc>
        <w:tc>
          <w:tcPr>
            <w:tcW w:w="1144" w:type="dxa"/>
            <w:tcBorders>
              <w:left w:val="single" w:sz="4" w:space="0" w:color="auto"/>
              <w:right w:val="single" w:sz="4" w:space="0" w:color="auto"/>
            </w:tcBorders>
            <w:vAlign w:val="center"/>
            <w:tcPrChange w:id="780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81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szCs w:val="18"/>
                <w:lang w:eastAsia="zh-CN"/>
              </w:rPr>
              <w:t>0</w:t>
            </w:r>
          </w:p>
        </w:tc>
      </w:tr>
      <w:tr w:rsidR="008E4AB7" w:rsidTr="0030133D">
        <w:trPr>
          <w:trHeight w:val="187"/>
          <w:jc w:val="center"/>
          <w:trPrChange w:id="78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81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8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right w:val="single" w:sz="4" w:space="0" w:color="auto"/>
            </w:tcBorders>
            <w:vAlign w:val="center"/>
            <w:tcPrChange w:id="782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rPr>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78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w:t>
            </w:r>
          </w:p>
          <w:p w:rsidR="008E4AB7" w:rsidRDefault="008E4AB7" w:rsidP="008E4AB7">
            <w:pPr>
              <w:pStyle w:val="TAC"/>
            </w:pPr>
            <w:r>
              <w:t>CA_n3A-n257A</w:t>
            </w:r>
          </w:p>
          <w:p w:rsidR="008E4AB7" w:rsidRDefault="008E4AB7" w:rsidP="008E4AB7">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Change w:id="78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78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8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78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8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w:t>
            </w:r>
          </w:p>
          <w:p w:rsidR="008E4AB7" w:rsidRDefault="008E4AB7" w:rsidP="008E4AB7">
            <w:pPr>
              <w:pStyle w:val="TAC"/>
            </w:pPr>
            <w:r>
              <w:t>CA_n3A-n257A/G</w:t>
            </w:r>
          </w:p>
          <w:p w:rsidR="008E4AB7" w:rsidRDefault="008E4AB7" w:rsidP="008E4AB7">
            <w:pPr>
              <w:pStyle w:val="TAC"/>
            </w:pPr>
            <w:r w:rsidRPr="009D13B5">
              <w:t>CA_n18A-n257A</w:t>
            </w:r>
            <w:r>
              <w:t>/G</w:t>
            </w:r>
          </w:p>
        </w:tc>
        <w:tc>
          <w:tcPr>
            <w:tcW w:w="1144" w:type="dxa"/>
            <w:tcBorders>
              <w:top w:val="single" w:sz="4" w:space="0" w:color="auto"/>
              <w:left w:val="single" w:sz="4" w:space="0" w:color="auto"/>
              <w:bottom w:val="single" w:sz="4" w:space="0" w:color="auto"/>
              <w:right w:val="single" w:sz="4" w:space="0" w:color="auto"/>
            </w:tcBorders>
            <w:vAlign w:val="center"/>
            <w:tcPrChange w:id="78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78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8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78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78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w:t>
            </w:r>
          </w:p>
          <w:p w:rsidR="008E4AB7" w:rsidRDefault="008E4AB7" w:rsidP="008E4AB7">
            <w:pPr>
              <w:pStyle w:val="TAC"/>
            </w:pPr>
            <w:r>
              <w:t>CA_n3A-n257A/G/H</w:t>
            </w:r>
            <w:r w:rsidDel="00EC435B">
              <w:t xml:space="preserve"> </w:t>
            </w:r>
          </w:p>
          <w:p w:rsidR="008E4AB7" w:rsidRDefault="008E4AB7" w:rsidP="008E4AB7">
            <w:pPr>
              <w:pStyle w:val="TAC"/>
            </w:pPr>
            <w:r w:rsidRPr="009D13B5">
              <w:t>CA_n18A-n257A</w:t>
            </w:r>
            <w:r>
              <w:t>/G/H</w:t>
            </w:r>
          </w:p>
        </w:tc>
        <w:tc>
          <w:tcPr>
            <w:tcW w:w="1144" w:type="dxa"/>
            <w:tcBorders>
              <w:top w:val="single" w:sz="4" w:space="0" w:color="auto"/>
              <w:left w:val="single" w:sz="4" w:space="0" w:color="auto"/>
              <w:bottom w:val="single" w:sz="4" w:space="0" w:color="auto"/>
              <w:right w:val="single" w:sz="4" w:space="0" w:color="auto"/>
            </w:tcBorders>
            <w:vAlign w:val="center"/>
            <w:tcPrChange w:id="78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78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8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78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78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CA_n3A-n18A</w:t>
            </w:r>
          </w:p>
          <w:p w:rsidR="008E4AB7" w:rsidRDefault="008E4AB7" w:rsidP="008E4AB7">
            <w:pPr>
              <w:pStyle w:val="TAC"/>
            </w:pPr>
            <w:r>
              <w:t>CA_n3A-n257A/G/H/I</w:t>
            </w:r>
          </w:p>
          <w:p w:rsidR="008E4AB7" w:rsidRDefault="008E4AB7" w:rsidP="008E4AB7">
            <w:pPr>
              <w:pStyle w:val="TAC"/>
            </w:pPr>
            <w:r w:rsidRPr="009D13B5">
              <w:t>CA_n18A-n257A</w:t>
            </w:r>
            <w:r>
              <w:t>/G/H/I</w:t>
            </w:r>
          </w:p>
        </w:tc>
        <w:tc>
          <w:tcPr>
            <w:tcW w:w="1144" w:type="dxa"/>
            <w:tcBorders>
              <w:top w:val="single" w:sz="4" w:space="0" w:color="auto"/>
              <w:left w:val="single" w:sz="4" w:space="0" w:color="auto"/>
              <w:bottom w:val="single" w:sz="4" w:space="0" w:color="auto"/>
              <w:right w:val="single" w:sz="4" w:space="0" w:color="auto"/>
            </w:tcBorders>
            <w:vAlign w:val="center"/>
            <w:tcPrChange w:id="78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78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8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78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rPr>
                <w:lang w:val="en-US"/>
              </w:rPr>
            </w:pPr>
            <w:r w:rsidRPr="009D13B5">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78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78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rPr>
            </w:pPr>
            <w:r>
              <w:rPr>
                <w:rFonts w:ascii="Arial" w:hAnsi="Arial"/>
                <w:sz w:val="18"/>
              </w:rPr>
              <w:t>CA_n3A-n28A</w:t>
            </w:r>
          </w:p>
          <w:p w:rsidR="008E4AB7" w:rsidRDefault="008E4AB7" w:rsidP="008E4AB7">
            <w:pPr>
              <w:keepNext/>
              <w:keepLines/>
              <w:spacing w:after="0"/>
              <w:jc w:val="center"/>
              <w:rPr>
                <w:rFonts w:ascii="Arial" w:hAnsi="Arial"/>
                <w:sz w:val="18"/>
              </w:rPr>
            </w:pPr>
            <w:r>
              <w:rPr>
                <w:rFonts w:ascii="Arial" w:hAnsi="Arial"/>
                <w:sz w:val="18"/>
              </w:rPr>
              <w:t>CA_n3A-n77A</w:t>
            </w:r>
          </w:p>
          <w:p w:rsidR="008E4AB7" w:rsidRDefault="008E4AB7" w:rsidP="008E4AB7">
            <w:pPr>
              <w:pStyle w:val="TAC"/>
              <w:rPr>
                <w:szCs w:val="18"/>
                <w:lang w:eastAsia="zh-CN"/>
              </w:rPr>
            </w:pPr>
            <w:r>
              <w:t>CA_n28A-n77A</w:t>
            </w:r>
          </w:p>
          <w:p w:rsidR="008E4AB7" w:rsidRDefault="008E4AB7" w:rsidP="008E4AB7">
            <w:pPr>
              <w:pStyle w:val="TAC"/>
              <w:rPr>
                <w:rFonts w:cs="Arial"/>
                <w:lang w:eastAsia="zh-CN"/>
              </w:rPr>
            </w:pPr>
            <w:r>
              <w:rPr>
                <w:rFonts w:cs="Arial"/>
                <w:lang w:eastAsia="zh-CN"/>
              </w:rPr>
              <w:t>CA_n3A-n28A</w:t>
            </w:r>
          </w:p>
          <w:p w:rsidR="008E4AB7" w:rsidRDefault="008E4AB7" w:rsidP="008E4AB7">
            <w:pPr>
              <w:pStyle w:val="TAC"/>
              <w:rPr>
                <w:rFonts w:cs="Arial"/>
                <w:lang w:eastAsia="zh-CN"/>
              </w:rPr>
            </w:pPr>
            <w:r>
              <w:rPr>
                <w:rFonts w:cs="Arial"/>
                <w:lang w:eastAsia="zh-CN"/>
              </w:rPr>
              <w:t>CA_n3A-n257A</w:t>
            </w:r>
          </w:p>
          <w:p w:rsidR="008E4AB7" w:rsidRDefault="008E4AB7" w:rsidP="008E4AB7">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Change w:id="7899"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9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905"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911" w:author="ZTE-Ma Zhifeng" w:date="2023-10-16T15:19:00Z">
              <w:tcPr>
                <w:tcW w:w="1144" w:type="dxa"/>
                <w:tcBorders>
                  <w:left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9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lang w:eastAsia="zh-CN"/>
              </w:rPr>
            </w:pPr>
            <w:r>
              <w:rPr>
                <w:rFonts w:cs="Arial"/>
                <w:szCs w:val="18"/>
                <w:lang w:eastAsia="zh-CN"/>
              </w:rPr>
              <w:t>CA_n3A-n28A</w:t>
            </w:r>
          </w:p>
          <w:p w:rsidR="008E4AB7" w:rsidRDefault="008E4AB7" w:rsidP="008E4AB7">
            <w:pPr>
              <w:pStyle w:val="TAC"/>
              <w:rPr>
                <w:rFonts w:cs="Arial"/>
                <w:szCs w:val="18"/>
              </w:rPr>
            </w:pPr>
            <w:r>
              <w:rPr>
                <w:rFonts w:cs="Arial"/>
                <w:szCs w:val="18"/>
                <w:lang w:eastAsia="zh-CN"/>
              </w:rPr>
              <w:t>CA_n3A-n257A/D</w:t>
            </w:r>
          </w:p>
          <w:p w:rsidR="008E4AB7" w:rsidRDefault="008E4AB7" w:rsidP="008E4AB7">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Change w:id="791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9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2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2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79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rPr>
            </w:pPr>
            <w:r>
              <w:rPr>
                <w:rFonts w:ascii="Arial" w:hAnsi="Arial"/>
                <w:sz w:val="18"/>
              </w:rPr>
              <w:t>CA_n3A-n28A</w:t>
            </w:r>
          </w:p>
          <w:p w:rsidR="008E4AB7" w:rsidRDefault="008E4AB7" w:rsidP="008E4AB7">
            <w:pPr>
              <w:keepNext/>
              <w:keepLines/>
              <w:spacing w:after="0"/>
              <w:jc w:val="center"/>
              <w:rPr>
                <w:rFonts w:ascii="Arial" w:hAnsi="Arial"/>
                <w:sz w:val="18"/>
              </w:rPr>
            </w:pPr>
            <w:r>
              <w:rPr>
                <w:rFonts w:ascii="Arial" w:hAnsi="Arial"/>
                <w:sz w:val="18"/>
              </w:rPr>
              <w:t>CA_n3A-n77A</w:t>
            </w:r>
          </w:p>
          <w:p w:rsidR="008E4AB7" w:rsidRDefault="008E4AB7" w:rsidP="008E4AB7">
            <w:pPr>
              <w:pStyle w:val="TAC"/>
              <w:rPr>
                <w:szCs w:val="18"/>
                <w:lang w:eastAsia="zh-CN"/>
              </w:rPr>
            </w:pPr>
            <w:r>
              <w:t>CA_n28A-n77A</w:t>
            </w:r>
          </w:p>
          <w:p w:rsidR="008E4AB7" w:rsidRDefault="008E4AB7" w:rsidP="008E4AB7">
            <w:pPr>
              <w:pStyle w:val="TAC"/>
              <w:rPr>
                <w:rFonts w:cs="Arial"/>
                <w:szCs w:val="18"/>
                <w:lang w:eastAsia="zh-CN"/>
              </w:rPr>
            </w:pPr>
            <w:r>
              <w:rPr>
                <w:rFonts w:cs="Arial"/>
                <w:szCs w:val="18"/>
                <w:lang w:eastAsia="zh-CN"/>
              </w:rPr>
              <w:t>CA_n3A-n28A</w:t>
            </w:r>
          </w:p>
          <w:p w:rsidR="008E4AB7" w:rsidRDefault="008E4AB7" w:rsidP="008E4AB7">
            <w:pPr>
              <w:pStyle w:val="TAC"/>
              <w:rPr>
                <w:rFonts w:cs="Arial"/>
                <w:szCs w:val="18"/>
              </w:rPr>
            </w:pPr>
            <w:r>
              <w:rPr>
                <w:rFonts w:cs="Arial"/>
                <w:szCs w:val="18"/>
                <w:lang w:eastAsia="zh-CN"/>
              </w:rPr>
              <w:t>CA_n3A-n257A/G</w:t>
            </w:r>
          </w:p>
          <w:p w:rsidR="008E4AB7" w:rsidRDefault="008E4AB7" w:rsidP="008E4AB7">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Change w:id="793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9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4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4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79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rPr>
            </w:pPr>
            <w:r>
              <w:rPr>
                <w:rFonts w:ascii="Arial" w:hAnsi="Arial"/>
                <w:sz w:val="18"/>
              </w:rPr>
              <w:t>CA_n3A-n28A</w:t>
            </w:r>
          </w:p>
          <w:p w:rsidR="008E4AB7" w:rsidRDefault="008E4AB7" w:rsidP="008E4AB7">
            <w:pPr>
              <w:keepNext/>
              <w:keepLines/>
              <w:spacing w:after="0"/>
              <w:jc w:val="center"/>
              <w:rPr>
                <w:rFonts w:ascii="Arial" w:hAnsi="Arial"/>
                <w:sz w:val="18"/>
              </w:rPr>
            </w:pPr>
            <w:r>
              <w:rPr>
                <w:rFonts w:ascii="Arial" w:hAnsi="Arial"/>
                <w:sz w:val="18"/>
              </w:rPr>
              <w:t>CA_n3A-n77A</w:t>
            </w:r>
          </w:p>
          <w:p w:rsidR="008E4AB7" w:rsidRDefault="008E4AB7" w:rsidP="008E4AB7">
            <w:pPr>
              <w:pStyle w:val="TAC"/>
              <w:rPr>
                <w:szCs w:val="18"/>
                <w:lang w:eastAsia="zh-CN"/>
              </w:rPr>
            </w:pPr>
            <w:r>
              <w:t>CA_n28A-n77A</w:t>
            </w:r>
          </w:p>
          <w:p w:rsidR="008E4AB7" w:rsidRDefault="008E4AB7" w:rsidP="008E4AB7">
            <w:pPr>
              <w:pStyle w:val="TAC"/>
              <w:rPr>
                <w:rFonts w:cs="Arial"/>
                <w:szCs w:val="18"/>
                <w:lang w:eastAsia="zh-CN"/>
              </w:rPr>
            </w:pPr>
            <w:r>
              <w:rPr>
                <w:rFonts w:cs="Arial"/>
                <w:szCs w:val="18"/>
                <w:lang w:eastAsia="zh-CN"/>
              </w:rPr>
              <w:t>CA_n3A-n28A</w:t>
            </w:r>
          </w:p>
          <w:p w:rsidR="008E4AB7" w:rsidRDefault="008E4AB7" w:rsidP="008E4AB7">
            <w:pPr>
              <w:pStyle w:val="TAC"/>
              <w:rPr>
                <w:rFonts w:cs="Arial"/>
                <w:szCs w:val="18"/>
              </w:rPr>
            </w:pPr>
            <w:r>
              <w:rPr>
                <w:rFonts w:cs="Arial"/>
                <w:szCs w:val="18"/>
                <w:lang w:eastAsia="zh-CN"/>
              </w:rPr>
              <w:t>CA_n3A-n257A/G/H</w:t>
            </w:r>
          </w:p>
          <w:p w:rsidR="008E4AB7" w:rsidRDefault="008E4AB7" w:rsidP="008E4AB7">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Change w:id="795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9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5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6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79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lang w:eastAsia="zh-CN"/>
              </w:rPr>
            </w:pPr>
            <w:r>
              <w:rPr>
                <w:rFonts w:cs="Arial"/>
                <w:szCs w:val="18"/>
                <w:lang w:eastAsia="zh-CN"/>
              </w:rPr>
              <w:t>CA_n3A-n28A</w:t>
            </w:r>
          </w:p>
          <w:p w:rsidR="008E4AB7" w:rsidRDefault="008E4AB7" w:rsidP="008E4AB7">
            <w:pPr>
              <w:pStyle w:val="TAC"/>
              <w:rPr>
                <w:rFonts w:cs="Arial"/>
                <w:szCs w:val="18"/>
              </w:rPr>
            </w:pPr>
            <w:r>
              <w:rPr>
                <w:rFonts w:cs="Arial"/>
                <w:szCs w:val="18"/>
                <w:lang w:eastAsia="zh-CN"/>
              </w:rPr>
              <w:t>CA_n3A-n257A</w:t>
            </w:r>
            <w:r>
              <w:rPr>
                <w:rFonts w:cs="Arial"/>
                <w:lang w:eastAsia="zh-CN"/>
              </w:rPr>
              <w:t>/G/H/I</w:t>
            </w:r>
          </w:p>
          <w:p w:rsidR="008E4AB7" w:rsidRDefault="008E4AB7" w:rsidP="008E4AB7">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Change w:id="797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79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797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798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79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E729BA" w:rsidRDefault="008E4AB7" w:rsidP="008E4AB7">
            <w:pPr>
              <w:pStyle w:val="TAC"/>
              <w:rPr>
                <w:rFonts w:cs="Arial"/>
                <w:lang w:eastAsia="zh-CN"/>
              </w:rPr>
            </w:pPr>
            <w:r w:rsidRPr="00E729BA">
              <w:rPr>
                <w:rFonts w:cs="Arial"/>
                <w:lang w:eastAsia="zh-CN"/>
              </w:rPr>
              <w:t>CA_n3A-n28A</w:t>
            </w:r>
          </w:p>
          <w:p w:rsidR="008E4AB7" w:rsidRPr="00E729BA" w:rsidRDefault="008E4AB7" w:rsidP="008E4AB7">
            <w:pPr>
              <w:pStyle w:val="TAC"/>
              <w:rPr>
                <w:rFonts w:cs="Arial"/>
                <w:lang w:eastAsia="zh-CN"/>
              </w:rPr>
            </w:pPr>
            <w:r w:rsidRPr="00E729BA">
              <w:rPr>
                <w:rFonts w:cs="Arial"/>
                <w:lang w:eastAsia="zh-CN"/>
              </w:rPr>
              <w:t>CA_n3A-n258A</w:t>
            </w:r>
          </w:p>
          <w:p w:rsidR="008E4AB7" w:rsidRDefault="008E4AB7" w:rsidP="008E4AB7">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Change w:id="798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0</w:t>
            </w:r>
          </w:p>
        </w:tc>
      </w:tr>
      <w:tr w:rsidR="008E4AB7" w:rsidTr="0030133D">
        <w:trPr>
          <w:trHeight w:val="187"/>
          <w:jc w:val="center"/>
          <w:trPrChange w:id="79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799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79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79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0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0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E729BA" w:rsidRDefault="008E4AB7" w:rsidP="008E4AB7">
            <w:pPr>
              <w:pStyle w:val="TAC"/>
              <w:rPr>
                <w:rFonts w:cs="Arial"/>
                <w:lang w:eastAsia="zh-CN"/>
              </w:rPr>
            </w:pPr>
            <w:r w:rsidRPr="00E729BA">
              <w:rPr>
                <w:rFonts w:cs="Arial"/>
                <w:lang w:eastAsia="zh-CN"/>
              </w:rPr>
              <w:t>CA_n3A-n28A</w:t>
            </w:r>
          </w:p>
          <w:p w:rsidR="008E4AB7" w:rsidRPr="00E729BA" w:rsidRDefault="008E4AB7" w:rsidP="008E4AB7">
            <w:pPr>
              <w:pStyle w:val="TAC"/>
              <w:rPr>
                <w:rFonts w:cs="Arial"/>
                <w:lang w:eastAsia="zh-CN"/>
              </w:rPr>
            </w:pPr>
            <w:r w:rsidRPr="00E729BA">
              <w:rPr>
                <w:rFonts w:cs="Arial"/>
                <w:lang w:eastAsia="zh-CN"/>
              </w:rPr>
              <w:t>CA_n3A-n258A</w:t>
            </w:r>
          </w:p>
          <w:p w:rsidR="008E4AB7" w:rsidRDefault="008E4AB7" w:rsidP="008E4AB7">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Change w:id="800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0</w:t>
            </w:r>
          </w:p>
        </w:tc>
      </w:tr>
      <w:tr w:rsidR="008E4AB7" w:rsidTr="0030133D">
        <w:trPr>
          <w:trHeight w:val="187"/>
          <w:jc w:val="center"/>
          <w:trPrChange w:id="80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1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1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C</w:t>
            </w:r>
            <w:r>
              <w:rPr>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80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lastRenderedPageBreak/>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E729BA" w:rsidRDefault="008E4AB7" w:rsidP="008E4AB7">
            <w:pPr>
              <w:pStyle w:val="TAC"/>
              <w:rPr>
                <w:rFonts w:cs="Arial"/>
                <w:lang w:eastAsia="zh-CN"/>
              </w:rPr>
            </w:pPr>
            <w:r w:rsidRPr="00E729BA">
              <w:rPr>
                <w:rFonts w:cs="Arial"/>
                <w:lang w:eastAsia="zh-CN"/>
              </w:rPr>
              <w:t>CA_n3A-n28A</w:t>
            </w:r>
          </w:p>
          <w:p w:rsidR="008E4AB7" w:rsidRPr="00E729BA" w:rsidRDefault="008E4AB7" w:rsidP="008E4AB7">
            <w:pPr>
              <w:pStyle w:val="TAC"/>
              <w:rPr>
                <w:rFonts w:cs="Arial"/>
                <w:lang w:eastAsia="zh-CN"/>
              </w:rPr>
            </w:pPr>
            <w:r w:rsidRPr="00E729BA">
              <w:rPr>
                <w:rFonts w:cs="Arial"/>
                <w:lang w:eastAsia="zh-CN"/>
              </w:rPr>
              <w:t>CA_n3A-n258A</w:t>
            </w:r>
            <w:r>
              <w:rPr>
                <w:rFonts w:cs="Arial"/>
                <w:lang w:eastAsia="zh-CN"/>
              </w:rPr>
              <w:t>/G</w:t>
            </w:r>
          </w:p>
          <w:p w:rsidR="008E4AB7" w:rsidRDefault="008E4AB7" w:rsidP="008E4AB7">
            <w:pPr>
              <w:pStyle w:val="TAC"/>
              <w:rPr>
                <w:rFonts w:cs="Arial"/>
                <w:lang w:eastAsia="zh-CN"/>
              </w:rPr>
            </w:pPr>
            <w:r w:rsidRPr="00E729BA">
              <w:rPr>
                <w:rFonts w:cs="Arial"/>
                <w:lang w:eastAsia="zh-CN"/>
              </w:rPr>
              <w:t>CA_n28A-n258A</w:t>
            </w:r>
            <w:r>
              <w:rPr>
                <w:rFonts w:cs="Arial"/>
                <w:lang w:eastAsia="zh-CN"/>
              </w:rPr>
              <w:t>/G</w:t>
            </w:r>
          </w:p>
        </w:tc>
        <w:tc>
          <w:tcPr>
            <w:tcW w:w="1144" w:type="dxa"/>
            <w:tcBorders>
              <w:top w:val="single" w:sz="4" w:space="0" w:color="auto"/>
              <w:left w:val="single" w:sz="4" w:space="0" w:color="auto"/>
              <w:right w:val="single" w:sz="4" w:space="0" w:color="auto"/>
            </w:tcBorders>
            <w:vAlign w:val="center"/>
            <w:tcPrChange w:id="802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0</w:t>
            </w:r>
          </w:p>
        </w:tc>
      </w:tr>
      <w:tr w:rsidR="008E4AB7" w:rsidTr="0030133D">
        <w:trPr>
          <w:trHeight w:val="187"/>
          <w:jc w:val="center"/>
          <w:trPrChange w:id="80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3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ind w:left="-137"/>
            </w:pPr>
            <w:r>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3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C</w:t>
            </w:r>
            <w:r>
              <w:rPr>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80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E729BA" w:rsidRDefault="008E4AB7" w:rsidP="008E4AB7">
            <w:pPr>
              <w:pStyle w:val="TAC"/>
              <w:rPr>
                <w:rFonts w:cs="Arial"/>
                <w:lang w:eastAsia="zh-CN"/>
              </w:rPr>
            </w:pPr>
            <w:r w:rsidRPr="00E729BA">
              <w:rPr>
                <w:rFonts w:cs="Arial"/>
                <w:lang w:eastAsia="zh-CN"/>
              </w:rPr>
              <w:t>CA_n3A-n28A</w:t>
            </w:r>
          </w:p>
          <w:p w:rsidR="008E4AB7" w:rsidRPr="00E729BA" w:rsidRDefault="008E4AB7" w:rsidP="008E4AB7">
            <w:pPr>
              <w:pStyle w:val="TAC"/>
              <w:rPr>
                <w:rFonts w:cs="Arial"/>
                <w:lang w:eastAsia="zh-CN"/>
              </w:rPr>
            </w:pPr>
            <w:r w:rsidRPr="00E729BA">
              <w:rPr>
                <w:rFonts w:cs="Arial"/>
                <w:lang w:eastAsia="zh-CN"/>
              </w:rPr>
              <w:t>CA_n3A-n258A</w:t>
            </w:r>
            <w:r>
              <w:rPr>
                <w:rFonts w:cs="Arial"/>
                <w:lang w:eastAsia="zh-CN"/>
              </w:rPr>
              <w:t>/G/H</w:t>
            </w:r>
          </w:p>
          <w:p w:rsidR="008E4AB7" w:rsidRDefault="008E4AB7" w:rsidP="008E4AB7">
            <w:pPr>
              <w:pStyle w:val="TAC"/>
              <w:rPr>
                <w:rFonts w:cs="Arial"/>
                <w:lang w:eastAsia="zh-CN"/>
              </w:rPr>
            </w:pPr>
            <w:r w:rsidRPr="00E729BA">
              <w:rPr>
                <w:rFonts w:cs="Arial"/>
                <w:lang w:eastAsia="zh-CN"/>
              </w:rPr>
              <w:t>CA_n28A-n258A</w:t>
            </w:r>
            <w:r>
              <w:rPr>
                <w:rFonts w:cs="Arial"/>
                <w:lang w:eastAsia="zh-CN"/>
              </w:rPr>
              <w:t>/G/H</w:t>
            </w:r>
          </w:p>
        </w:tc>
        <w:tc>
          <w:tcPr>
            <w:tcW w:w="1144" w:type="dxa"/>
            <w:tcBorders>
              <w:top w:val="single" w:sz="4" w:space="0" w:color="auto"/>
              <w:left w:val="single" w:sz="4" w:space="0" w:color="auto"/>
              <w:right w:val="single" w:sz="4" w:space="0" w:color="auto"/>
            </w:tcBorders>
            <w:vAlign w:val="center"/>
            <w:tcPrChange w:id="804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0</w:t>
            </w:r>
          </w:p>
        </w:tc>
      </w:tr>
      <w:tr w:rsidR="008E4AB7" w:rsidTr="0030133D">
        <w:trPr>
          <w:trHeight w:val="187"/>
          <w:jc w:val="center"/>
          <w:trPrChange w:id="80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4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5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C</w:t>
            </w:r>
            <w:r>
              <w:rPr>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80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lang w:eastAsia="zh-CN"/>
              </w:rPr>
            </w:pPr>
            <w:r>
              <w:rPr>
                <w:rFonts w:cs="Arial"/>
                <w:szCs w:val="18"/>
                <w:lang w:eastAsia="zh-CN"/>
              </w:rPr>
              <w:t>CA_n3A-n28A</w:t>
            </w:r>
          </w:p>
          <w:p w:rsidR="008E4AB7" w:rsidRDefault="008E4AB7" w:rsidP="008E4AB7">
            <w:pPr>
              <w:pStyle w:val="TAC"/>
              <w:rPr>
                <w:rFonts w:cs="Arial"/>
                <w:szCs w:val="18"/>
              </w:rPr>
            </w:pPr>
            <w:r>
              <w:rPr>
                <w:rFonts w:cs="Arial"/>
                <w:szCs w:val="18"/>
                <w:lang w:eastAsia="zh-CN"/>
              </w:rPr>
              <w:t>CA_n3A-n258A/G/H/I</w:t>
            </w:r>
          </w:p>
          <w:p w:rsidR="008E4AB7" w:rsidRDefault="008E4AB7" w:rsidP="008E4AB7">
            <w:pPr>
              <w:pStyle w:val="TAC"/>
              <w:rPr>
                <w:rFonts w:cs="Arial"/>
                <w:lang w:eastAsia="zh-CN"/>
              </w:rPr>
            </w:pPr>
            <w:r>
              <w:rPr>
                <w:rFonts w:cs="Arial"/>
                <w:szCs w:val="18"/>
                <w:lang w:eastAsia="zh-CN"/>
              </w:rPr>
              <w:t>CA_n28A-n258A/G/H/I</w:t>
            </w:r>
          </w:p>
        </w:tc>
        <w:tc>
          <w:tcPr>
            <w:tcW w:w="1144" w:type="dxa"/>
            <w:tcBorders>
              <w:top w:val="single" w:sz="4" w:space="0" w:color="auto"/>
              <w:left w:val="single" w:sz="4" w:space="0" w:color="auto"/>
              <w:right w:val="single" w:sz="4" w:space="0" w:color="auto"/>
            </w:tcBorders>
            <w:vAlign w:val="center"/>
            <w:tcPrChange w:id="806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0</w:t>
            </w:r>
          </w:p>
        </w:tc>
      </w:tr>
      <w:tr w:rsidR="008E4AB7" w:rsidTr="0030133D">
        <w:trPr>
          <w:trHeight w:val="187"/>
          <w:jc w:val="center"/>
          <w:trPrChange w:id="80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6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7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C</w:t>
            </w:r>
            <w:r>
              <w:rPr>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80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E729BA" w:rsidRDefault="008E4AB7" w:rsidP="008E4AB7">
            <w:pPr>
              <w:pStyle w:val="TAC"/>
              <w:rPr>
                <w:rFonts w:cs="Arial"/>
                <w:lang w:eastAsia="zh-CN"/>
              </w:rPr>
            </w:pPr>
            <w:r w:rsidRPr="00E729BA">
              <w:rPr>
                <w:rFonts w:cs="Arial"/>
                <w:lang w:eastAsia="zh-CN"/>
              </w:rPr>
              <w:t>CA_n3A-n28A</w:t>
            </w:r>
          </w:p>
          <w:p w:rsidR="008E4AB7" w:rsidRPr="00E729BA" w:rsidRDefault="008E4AB7" w:rsidP="008E4AB7">
            <w:pPr>
              <w:pStyle w:val="TAC"/>
              <w:rPr>
                <w:rFonts w:cs="Arial"/>
                <w:lang w:eastAsia="zh-CN"/>
              </w:rPr>
            </w:pPr>
            <w:r w:rsidRPr="00E729BA">
              <w:rPr>
                <w:rFonts w:cs="Arial"/>
                <w:lang w:eastAsia="zh-CN"/>
              </w:rPr>
              <w:t>CA_n3A-n258A</w:t>
            </w:r>
            <w:r>
              <w:rPr>
                <w:rFonts w:cs="Arial"/>
                <w:szCs w:val="18"/>
                <w:lang w:eastAsia="zh-CN"/>
              </w:rPr>
              <w:t>/G/H/I</w:t>
            </w:r>
          </w:p>
          <w:p w:rsidR="008E4AB7" w:rsidRDefault="008E4AB7" w:rsidP="008E4AB7">
            <w:pPr>
              <w:pStyle w:val="TAC"/>
              <w:rPr>
                <w:rFonts w:cs="Arial"/>
                <w:lang w:eastAsia="zh-CN"/>
              </w:rPr>
            </w:pPr>
            <w:r w:rsidRPr="00E729BA">
              <w:rPr>
                <w:rFonts w:cs="Arial"/>
                <w:lang w:eastAsia="zh-CN"/>
              </w:rPr>
              <w:t>CA_n28A-n258A</w:t>
            </w:r>
            <w:r>
              <w:rPr>
                <w:rFonts w:cs="Arial"/>
                <w:szCs w:val="18"/>
                <w:lang w:eastAsia="zh-CN"/>
              </w:rPr>
              <w:t>/G/H/I</w:t>
            </w:r>
          </w:p>
        </w:tc>
        <w:tc>
          <w:tcPr>
            <w:tcW w:w="1144" w:type="dxa"/>
            <w:tcBorders>
              <w:top w:val="single" w:sz="4" w:space="0" w:color="auto"/>
              <w:left w:val="single" w:sz="4" w:space="0" w:color="auto"/>
              <w:right w:val="single" w:sz="4" w:space="0" w:color="auto"/>
            </w:tcBorders>
            <w:vAlign w:val="center"/>
            <w:tcPrChange w:id="807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lang w:eastAsia="ja-JP"/>
              </w:rPr>
              <w:t>0</w:t>
            </w:r>
          </w:p>
        </w:tc>
      </w:tr>
      <w:tr w:rsidR="008E4AB7" w:rsidTr="0030133D">
        <w:trPr>
          <w:trHeight w:val="187"/>
          <w:jc w:val="center"/>
          <w:trPrChange w:id="80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8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9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Default="008E4AB7" w:rsidP="008E4AB7">
            <w:pPr>
              <w:pStyle w:val="TAC"/>
            </w:pPr>
            <w:r>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hint="eastAsia"/>
                <w:lang w:val="en-US" w:eastAsia="ja-JP" w:bidi="ar"/>
              </w:rPr>
              <w:t>C</w:t>
            </w:r>
            <w:r>
              <w:rPr>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80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094"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8095"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Change w:id="8096"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val="sv-SE"/>
              </w:rPr>
            </w:pPr>
            <w:r>
              <w:rPr>
                <w:lang w:val="sv-SE"/>
              </w:rPr>
              <w:t>CA_n3A</w:t>
            </w:r>
            <w:r w:rsidRPr="00A1115A">
              <w:rPr>
                <w:lang w:val="sv-SE"/>
              </w:rPr>
              <w:t>-</w:t>
            </w:r>
            <w:r>
              <w:rPr>
                <w:lang w:val="sv-SE"/>
              </w:rPr>
              <w:t>n41A</w:t>
            </w:r>
          </w:p>
          <w:p w:rsidR="008E4AB7" w:rsidRDefault="008E4AB7" w:rsidP="008E4AB7">
            <w:pPr>
              <w:pStyle w:val="TAC"/>
              <w:rPr>
                <w:lang w:val="sv-SE"/>
              </w:rPr>
            </w:pPr>
            <w:r>
              <w:rPr>
                <w:lang w:val="sv-SE"/>
              </w:rPr>
              <w:t>CA_n3A</w:t>
            </w:r>
            <w:r w:rsidRPr="00A1115A">
              <w:rPr>
                <w:lang w:val="sv-SE"/>
              </w:rPr>
              <w:t>-</w:t>
            </w:r>
            <w:r>
              <w:rPr>
                <w:lang w:val="sv-SE"/>
              </w:rPr>
              <w:t>n257A</w:t>
            </w:r>
          </w:p>
          <w:p w:rsidR="008E4AB7" w:rsidRDefault="008E4AB7" w:rsidP="008E4AB7">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Change w:id="80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left w:val="single" w:sz="4" w:space="0" w:color="auto"/>
              <w:bottom w:val="nil"/>
              <w:right w:val="single" w:sz="4" w:space="0" w:color="auto"/>
            </w:tcBorders>
            <w:shd w:val="clear" w:color="auto" w:fill="auto"/>
            <w:vAlign w:val="center"/>
            <w:tcPrChange w:id="8099"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81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81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1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val="sv-SE"/>
              </w:rPr>
            </w:pPr>
            <w:r>
              <w:rPr>
                <w:lang w:val="sv-SE"/>
              </w:rPr>
              <w:t>CA_n3A</w:t>
            </w:r>
            <w:r w:rsidRPr="00A1115A">
              <w:rPr>
                <w:lang w:val="sv-SE"/>
              </w:rPr>
              <w:t>-</w:t>
            </w:r>
            <w:r>
              <w:rPr>
                <w:lang w:val="sv-SE"/>
              </w:rPr>
              <w:t>n41A</w:t>
            </w:r>
          </w:p>
          <w:p w:rsidR="008E4AB7" w:rsidRDefault="008E4AB7" w:rsidP="008E4AB7">
            <w:pPr>
              <w:pStyle w:val="TAC"/>
              <w:rPr>
                <w:lang w:val="sv-SE"/>
              </w:rPr>
            </w:pPr>
            <w:r>
              <w:rPr>
                <w:lang w:val="sv-SE"/>
              </w:rPr>
              <w:t>CA_n3A-n257A</w:t>
            </w:r>
            <w:r>
              <w:rPr>
                <w:rFonts w:hint="eastAsia"/>
                <w:lang w:val="sv-SE" w:eastAsia="zh-CN"/>
              </w:rPr>
              <w:t>/</w:t>
            </w:r>
            <w:r>
              <w:rPr>
                <w:lang w:val="sv-SE" w:eastAsia="zh-CN"/>
              </w:rPr>
              <w:t>G</w:t>
            </w:r>
          </w:p>
          <w:p w:rsidR="008E4AB7" w:rsidRDefault="008E4AB7" w:rsidP="008E4AB7">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Change w:id="81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81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81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81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81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val="sv-SE"/>
              </w:rPr>
            </w:pPr>
            <w:r>
              <w:rPr>
                <w:lang w:val="sv-SE"/>
              </w:rPr>
              <w:t>CA_n3A</w:t>
            </w:r>
            <w:r w:rsidRPr="00A1115A">
              <w:rPr>
                <w:lang w:val="sv-SE"/>
              </w:rPr>
              <w:t>-</w:t>
            </w:r>
            <w:r>
              <w:rPr>
                <w:lang w:val="sv-SE"/>
              </w:rPr>
              <w:t>n41A</w:t>
            </w:r>
          </w:p>
          <w:p w:rsidR="008E4AB7" w:rsidRDefault="008E4AB7" w:rsidP="008E4AB7">
            <w:pPr>
              <w:pStyle w:val="TAC"/>
              <w:rPr>
                <w:lang w:val="sv-SE"/>
              </w:rPr>
            </w:pPr>
            <w:r>
              <w:rPr>
                <w:lang w:val="sv-SE"/>
              </w:rPr>
              <w:t>CA_n3A-n257A/G/H</w:t>
            </w:r>
          </w:p>
          <w:p w:rsidR="008E4AB7" w:rsidRDefault="008E4AB7" w:rsidP="008E4AB7">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Change w:id="81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left w:val="single" w:sz="4" w:space="0" w:color="auto"/>
              <w:bottom w:val="nil"/>
              <w:right w:val="single" w:sz="4" w:space="0" w:color="auto"/>
            </w:tcBorders>
            <w:shd w:val="clear" w:color="auto" w:fill="auto"/>
            <w:vAlign w:val="center"/>
            <w:tcPrChange w:id="813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tc>
      </w:tr>
      <w:tr w:rsidR="008E4AB7" w:rsidTr="0030133D">
        <w:trPr>
          <w:trHeight w:val="187"/>
          <w:jc w:val="center"/>
          <w:trPrChange w:id="81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81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81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val="sv-SE"/>
              </w:rPr>
            </w:pPr>
            <w:r>
              <w:rPr>
                <w:lang w:val="sv-SE"/>
              </w:rPr>
              <w:t>CA_n3A</w:t>
            </w:r>
            <w:r w:rsidRPr="00A1115A">
              <w:rPr>
                <w:lang w:val="sv-SE"/>
              </w:rPr>
              <w:t>-</w:t>
            </w:r>
            <w:r>
              <w:rPr>
                <w:lang w:val="sv-SE"/>
              </w:rPr>
              <w:t>n41A</w:t>
            </w:r>
          </w:p>
          <w:p w:rsidR="008E4AB7" w:rsidRDefault="008E4AB7" w:rsidP="008E4AB7">
            <w:pPr>
              <w:pStyle w:val="TAC"/>
              <w:rPr>
                <w:lang w:val="sv-SE"/>
              </w:rPr>
            </w:pPr>
            <w:r>
              <w:rPr>
                <w:lang w:val="sv-SE"/>
              </w:rPr>
              <w:t>CA_n3A-n257A</w:t>
            </w:r>
            <w:r>
              <w:rPr>
                <w:rFonts w:cs="Arial"/>
                <w:lang w:eastAsia="zh-CN"/>
              </w:rPr>
              <w:t>/G/H/I</w:t>
            </w:r>
          </w:p>
          <w:p w:rsidR="008E4AB7" w:rsidRPr="00032D3A" w:rsidRDefault="008E4AB7" w:rsidP="008E4AB7">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81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5, 10, 15, 20, 25, 30, 40</w:t>
            </w:r>
          </w:p>
        </w:tc>
        <w:tc>
          <w:tcPr>
            <w:tcW w:w="2230" w:type="dxa"/>
            <w:tcBorders>
              <w:left w:val="single" w:sz="4" w:space="0" w:color="auto"/>
              <w:bottom w:val="nil"/>
              <w:right w:val="single" w:sz="4" w:space="0" w:color="auto"/>
            </w:tcBorders>
            <w:shd w:val="clear" w:color="auto" w:fill="auto"/>
            <w:vAlign w:val="center"/>
            <w:tcPrChange w:id="815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81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81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81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p>
          <w:p w:rsidR="008E4AB7" w:rsidRPr="00032D3A" w:rsidRDefault="008E4AB7" w:rsidP="008E4AB7">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Change w:id="81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17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1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1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1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lastRenderedPageBreak/>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/D</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Change w:id="818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1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1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19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1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1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19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82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2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2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Change w:id="820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2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2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1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1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2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2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2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Change w:id="822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2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2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2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3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2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2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2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/G/H/I</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Change w:id="824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2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2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4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5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2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Change w:id="82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Change w:id="825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2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2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6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7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82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Change w:id="82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Change w:id="827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2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2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8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8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82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2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Change w:id="82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Change w:id="829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2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2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0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3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0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83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Change w:id="83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Change w:id="831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3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3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1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3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2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83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2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8329"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Change w:id="8330"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p>
          <w:p w:rsidR="008E4AB7" w:rsidRPr="00032D3A" w:rsidRDefault="008E4AB7" w:rsidP="008E4AB7">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Change w:id="83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33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3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3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3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3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3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3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3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/D</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Change w:id="834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3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3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5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3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6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83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3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3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Change w:id="836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3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3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7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3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7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3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3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3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Change w:id="838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3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3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9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3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3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9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3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4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4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/G/H/I</w:t>
            </w:r>
          </w:p>
          <w:p w:rsidR="008E4AB7" w:rsidRPr="00032D3A" w:rsidRDefault="008E4AB7" w:rsidP="008E4AB7">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Change w:id="840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4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4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0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1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4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Change w:id="84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Change w:id="842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4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4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2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3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84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Change w:id="84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Change w:id="843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4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4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4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5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84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Change w:id="84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Change w:id="845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4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4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6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6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84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Change w:id="84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Change w:id="847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4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0</w:t>
            </w:r>
          </w:p>
        </w:tc>
      </w:tr>
      <w:tr w:rsidR="008E4AB7" w:rsidTr="0030133D">
        <w:trPr>
          <w:trHeight w:val="187"/>
          <w:jc w:val="center"/>
          <w:trPrChange w:id="84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8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8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84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49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491"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Change w:id="8492"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p>
          <w:p w:rsidR="008E4AB7" w:rsidRPr="00032D3A" w:rsidRDefault="008E4AB7" w:rsidP="008E4AB7">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Change w:id="8493"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9178E2">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49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5B2A6A">
              <w:rPr>
                <w:lang w:eastAsia="zh-CN"/>
              </w:rPr>
              <w:t>0</w:t>
            </w:r>
          </w:p>
        </w:tc>
      </w:tr>
      <w:tr w:rsidR="008E4AB7" w:rsidTr="0030133D">
        <w:trPr>
          <w:trHeight w:val="187"/>
          <w:jc w:val="center"/>
          <w:trPrChange w:id="84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497"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498"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9178E2" w:rsidRDefault="008E4AB7" w:rsidP="008E4AB7">
            <w:pPr>
              <w:pStyle w:val="TAC"/>
            </w:pPr>
          </w:p>
        </w:tc>
        <w:tc>
          <w:tcPr>
            <w:tcW w:w="1144" w:type="dxa"/>
            <w:tcBorders>
              <w:left w:val="single" w:sz="4" w:space="0" w:color="auto"/>
              <w:bottom w:val="single" w:sz="4" w:space="0" w:color="auto"/>
              <w:right w:val="single" w:sz="4" w:space="0" w:color="auto"/>
            </w:tcBorders>
            <w:tcPrChange w:id="8499"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9178E2" w:rsidRDefault="008E4AB7" w:rsidP="008E4AB7">
            <w:pPr>
              <w:pStyle w:val="TAC"/>
            </w:pPr>
          </w:p>
        </w:tc>
        <w:tc>
          <w:tcPr>
            <w:tcW w:w="1144" w:type="dxa"/>
            <w:tcBorders>
              <w:left w:val="single" w:sz="4" w:space="0" w:color="auto"/>
              <w:bottom w:val="single" w:sz="4" w:space="0" w:color="auto"/>
              <w:right w:val="single" w:sz="4" w:space="0" w:color="auto"/>
            </w:tcBorders>
            <w:tcPrChange w:id="8505"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9178E2">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5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08"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509"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Change w:id="8510"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/D</w:t>
            </w:r>
          </w:p>
          <w:p w:rsidR="008E4AB7" w:rsidRPr="00032D3A" w:rsidRDefault="008E4AB7" w:rsidP="008E4AB7">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Change w:id="8511"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1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lang w:eastAsia="zh-CN"/>
              </w:rPr>
              <w:t>0</w:t>
            </w:r>
          </w:p>
        </w:tc>
      </w:tr>
      <w:tr w:rsidR="008E4AB7" w:rsidTr="0030133D">
        <w:trPr>
          <w:trHeight w:val="187"/>
          <w:jc w:val="center"/>
          <w:trPrChange w:id="85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515"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516"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17"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23"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rFonts w:hint="eastAsia"/>
                <w:lang w:bidi="ar"/>
              </w:rPr>
              <w:t>C</w:t>
            </w:r>
            <w:r w:rsidRPr="00032D3A">
              <w:rPr>
                <w:lang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85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26"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527"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Change w:id="8528"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w:t>
            </w:r>
          </w:p>
          <w:p w:rsidR="008E4AB7" w:rsidRPr="00032D3A" w:rsidRDefault="008E4AB7" w:rsidP="008E4AB7">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Change w:id="8529"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3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lang w:eastAsia="zh-CN"/>
              </w:rPr>
              <w:t>0</w:t>
            </w:r>
          </w:p>
        </w:tc>
      </w:tr>
      <w:tr w:rsidR="008E4AB7" w:rsidTr="0030133D">
        <w:trPr>
          <w:trHeight w:val="187"/>
          <w:jc w:val="center"/>
          <w:trPrChange w:id="85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533"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534"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35"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41"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5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44"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545"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Change w:id="8546"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w:t>
            </w:r>
          </w:p>
          <w:p w:rsidR="008E4AB7" w:rsidRPr="00032D3A" w:rsidRDefault="008E4AB7" w:rsidP="008E4AB7">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Change w:id="8547"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49"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lang w:eastAsia="zh-CN"/>
              </w:rPr>
              <w:t>0</w:t>
            </w:r>
          </w:p>
        </w:tc>
      </w:tr>
      <w:tr w:rsidR="008E4AB7" w:rsidTr="0030133D">
        <w:trPr>
          <w:trHeight w:val="187"/>
          <w:jc w:val="center"/>
          <w:trPrChange w:id="85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551"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552"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53"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59"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5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562"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563"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pPr>
            <w:r w:rsidRPr="005B2A6A">
              <w:rPr>
                <w:lang w:eastAsia="en-GB"/>
              </w:rPr>
              <w:lastRenderedPageBreak/>
              <w:t>CA_n3A-n77(3A)-n257I</w:t>
            </w:r>
          </w:p>
        </w:tc>
        <w:tc>
          <w:tcPr>
            <w:tcW w:w="3249" w:type="dxa"/>
            <w:gridSpan w:val="2"/>
            <w:tcBorders>
              <w:left w:val="single" w:sz="4" w:space="0" w:color="auto"/>
              <w:bottom w:val="nil"/>
              <w:right w:val="single" w:sz="4" w:space="0" w:color="auto"/>
            </w:tcBorders>
            <w:shd w:val="clear" w:color="auto" w:fill="auto"/>
            <w:tcPrChange w:id="8564"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032D3A" w:rsidRDefault="008E4AB7" w:rsidP="008E4AB7">
            <w:pPr>
              <w:pStyle w:val="TAC"/>
              <w:rPr>
                <w:rFonts w:cs="Arial"/>
                <w:lang w:eastAsia="zh-CN"/>
              </w:rPr>
            </w:pPr>
            <w:r w:rsidRPr="00032D3A">
              <w:rPr>
                <w:rFonts w:cs="Arial"/>
                <w:lang w:eastAsia="zh-CN"/>
              </w:rPr>
              <w:t>CA_n3A-n77A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/G/H/I</w:t>
            </w:r>
          </w:p>
          <w:p w:rsidR="008E4AB7" w:rsidRPr="00032D3A" w:rsidRDefault="008E4AB7" w:rsidP="008E4AB7">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Change w:id="8565"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67"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lang w:eastAsia="zh-CN"/>
              </w:rPr>
              <w:t>0</w:t>
            </w:r>
          </w:p>
        </w:tc>
      </w:tr>
      <w:tr w:rsidR="008E4AB7" w:rsidTr="0030133D">
        <w:trPr>
          <w:trHeight w:val="187"/>
          <w:jc w:val="center"/>
          <w:trPrChange w:id="85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569"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570"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71"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highlight w:val="yellow"/>
              </w:rPr>
            </w:pPr>
          </w:p>
        </w:tc>
      </w:tr>
      <w:tr w:rsidR="008E4AB7" w:rsidTr="0030133D">
        <w:trPr>
          <w:trHeight w:val="187"/>
          <w:jc w:val="center"/>
          <w:trPrChange w:id="85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tcPrChange w:id="8577" w:author="ZTE-Ma Zhifeng" w:date="2023-10-16T15:19:00Z">
              <w:tcPr>
                <w:tcW w:w="1144" w:type="dxa"/>
                <w:tcBorders>
                  <w:left w:val="single" w:sz="4" w:space="0" w:color="auto"/>
                  <w:bottom w:val="single" w:sz="4" w:space="0" w:color="auto"/>
                  <w:right w:val="single" w:sz="4" w:space="0" w:color="auto"/>
                </w:tcBorders>
              </w:tcPr>
            </w:tcPrChange>
          </w:tcPr>
          <w:p w:rsidR="008E4AB7" w:rsidRPr="00032D3A" w:rsidRDefault="008E4AB7" w:rsidP="008E4AB7">
            <w:pPr>
              <w:pStyle w:val="TAC"/>
            </w:pPr>
            <w:r w:rsidRPr="005B2A6A">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5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highlight w:val="yellow"/>
              </w:rPr>
            </w:pPr>
          </w:p>
        </w:tc>
      </w:tr>
      <w:tr w:rsidR="008E4AB7" w:rsidTr="0030133D">
        <w:trPr>
          <w:trHeight w:val="187"/>
          <w:jc w:val="center"/>
          <w:trPrChange w:id="8580"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8581"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Change w:id="8582"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CA_n3A-n78A</w:t>
            </w:r>
          </w:p>
          <w:p w:rsidR="008E4AB7" w:rsidRPr="00032D3A" w:rsidRDefault="008E4AB7" w:rsidP="008E4AB7">
            <w:pPr>
              <w:pStyle w:val="TAC"/>
              <w:rPr>
                <w:rFonts w:cs="Arial"/>
                <w:lang w:eastAsia="zh-CN"/>
              </w:rPr>
            </w:pPr>
            <w:r w:rsidRPr="00032D3A">
              <w:rPr>
                <w:rFonts w:cs="Arial"/>
                <w:lang w:eastAsia="zh-CN"/>
              </w:rPr>
              <w:t>CA_n3A-n257A</w:t>
            </w:r>
          </w:p>
          <w:p w:rsidR="008E4AB7" w:rsidRPr="00032D3A" w:rsidRDefault="008E4AB7" w:rsidP="008E4AB7">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Change w:id="85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8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5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5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5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5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5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5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5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5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5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5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5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5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CA_n3A-n78A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/D</w:t>
            </w:r>
          </w:p>
          <w:p w:rsidR="008E4AB7" w:rsidRPr="00032D3A" w:rsidRDefault="008E4AB7" w:rsidP="008E4AB7">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Change w:id="860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6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6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0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6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1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86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CA_n3A-n78A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w:t>
            </w:r>
          </w:p>
          <w:p w:rsidR="008E4AB7" w:rsidRPr="00032D3A" w:rsidRDefault="008E4AB7" w:rsidP="008E4AB7">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Change w:id="861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6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6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2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6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3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6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CA_n3A-n78A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w:t>
            </w:r>
          </w:p>
          <w:p w:rsidR="008E4AB7" w:rsidRPr="00032D3A" w:rsidRDefault="008E4AB7" w:rsidP="008E4AB7">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Change w:id="863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6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6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4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6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4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6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rFonts w:cs="Arial"/>
                <w:lang w:eastAsia="zh-CN"/>
              </w:rPr>
            </w:pPr>
            <w:r w:rsidRPr="00032D3A">
              <w:rPr>
                <w:rFonts w:cs="Arial"/>
                <w:lang w:eastAsia="zh-CN"/>
              </w:rPr>
              <w:t>CA_n3A-n78A</w:t>
            </w:r>
          </w:p>
          <w:p w:rsidR="008E4AB7" w:rsidRPr="00032D3A" w:rsidRDefault="008E4AB7" w:rsidP="008E4AB7">
            <w:pPr>
              <w:pStyle w:val="TAC"/>
              <w:rPr>
                <w:rFonts w:cs="Arial"/>
                <w:lang w:eastAsia="zh-CN"/>
              </w:rPr>
            </w:pPr>
            <w:r w:rsidRPr="00032D3A">
              <w:rPr>
                <w:rFonts w:cs="Arial"/>
                <w:lang w:eastAsia="zh-CN"/>
              </w:rPr>
              <w:t>CA_n3A-n257A</w:t>
            </w:r>
            <w:r>
              <w:rPr>
                <w:rFonts w:cs="Arial"/>
                <w:lang w:eastAsia="zh-CN"/>
              </w:rPr>
              <w:t>/G/H/I</w:t>
            </w:r>
          </w:p>
          <w:p w:rsidR="008E4AB7" w:rsidRPr="00032D3A" w:rsidRDefault="008E4AB7" w:rsidP="008E4AB7">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Change w:id="865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6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86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6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6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6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6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86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p>
          <w:p w:rsidR="008E4AB7" w:rsidRPr="00032D3A" w:rsidRDefault="008E4AB7" w:rsidP="008E4AB7">
            <w:pPr>
              <w:pStyle w:val="TAC"/>
              <w:rPr>
                <w:lang w:eastAsia="zh-CN"/>
              </w:rPr>
            </w:pPr>
            <w:r w:rsidRPr="00032D3A">
              <w:rPr>
                <w:lang w:eastAsia="zh-CN"/>
              </w:rPr>
              <w:t>CA_n78A-n258A</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67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6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6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7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6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6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8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6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6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p>
          <w:p w:rsidR="008E4AB7" w:rsidRPr="00032D3A" w:rsidRDefault="008E4AB7" w:rsidP="008E4AB7">
            <w:pPr>
              <w:pStyle w:val="TAC"/>
              <w:rPr>
                <w:lang w:eastAsia="zh-CN"/>
              </w:rPr>
            </w:pPr>
            <w:r w:rsidRPr="00032D3A">
              <w:rPr>
                <w:lang w:eastAsia="zh-CN"/>
              </w:rPr>
              <w:t>CA_n78A-n258A</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69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6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6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9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6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7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0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87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7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p>
          <w:p w:rsidR="008E4AB7" w:rsidRPr="00032D3A" w:rsidRDefault="008E4AB7" w:rsidP="008E4AB7">
            <w:pPr>
              <w:pStyle w:val="TAC"/>
              <w:rPr>
                <w:lang w:eastAsia="zh-CN"/>
              </w:rPr>
            </w:pPr>
            <w:r w:rsidRPr="00032D3A">
              <w:rPr>
                <w:lang w:eastAsia="zh-CN"/>
              </w:rPr>
              <w:t>CA_n78A-n258A</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70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7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1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2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87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lastRenderedPageBreak/>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p>
          <w:p w:rsidR="008E4AB7" w:rsidRPr="00032D3A" w:rsidRDefault="008E4AB7" w:rsidP="008E4AB7">
            <w:pPr>
              <w:pStyle w:val="TAC"/>
              <w:rPr>
                <w:lang w:eastAsia="zh-CN"/>
              </w:rPr>
            </w:pPr>
            <w:r w:rsidRPr="00032D3A">
              <w:rPr>
                <w:lang w:eastAsia="zh-CN"/>
              </w:rPr>
              <w:t>CA_n78A-n258A</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72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7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3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3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87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p>
          <w:p w:rsidR="008E4AB7" w:rsidRPr="00032D3A" w:rsidRDefault="008E4AB7" w:rsidP="008E4AB7">
            <w:pPr>
              <w:pStyle w:val="TAC"/>
              <w:rPr>
                <w:lang w:eastAsia="zh-CN"/>
              </w:rPr>
            </w:pPr>
            <w:r w:rsidRPr="00032D3A">
              <w:rPr>
                <w:lang w:eastAsia="zh-CN"/>
              </w:rPr>
              <w:t>CA_n78A-n258A</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74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7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5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5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87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p>
          <w:p w:rsidR="008E4AB7" w:rsidRPr="00032D3A" w:rsidRDefault="008E4AB7" w:rsidP="008E4AB7">
            <w:pPr>
              <w:pStyle w:val="TAC"/>
              <w:rPr>
                <w:lang w:eastAsia="zh-CN"/>
              </w:rPr>
            </w:pPr>
            <w:r w:rsidRPr="00032D3A">
              <w:rPr>
                <w:lang w:eastAsia="zh-CN"/>
              </w:rPr>
              <w:t>CA_n78A-n258A</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76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7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6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7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87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7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r>
              <w:rPr>
                <w:lang w:eastAsia="zh-CN"/>
              </w:rPr>
              <w:t>/G</w:t>
            </w:r>
          </w:p>
          <w:p w:rsidR="008E4AB7" w:rsidRPr="00032D3A" w:rsidRDefault="008E4AB7" w:rsidP="008E4AB7">
            <w:pPr>
              <w:pStyle w:val="TAC"/>
              <w:rPr>
                <w:lang w:eastAsia="zh-CN"/>
              </w:rPr>
            </w:pPr>
            <w:r w:rsidRPr="00032D3A">
              <w:rPr>
                <w:lang w:eastAsia="zh-CN"/>
              </w:rPr>
              <w:t>CA_n78A-n258A</w:t>
            </w:r>
            <w:r>
              <w:rPr>
                <w:lang w:eastAsia="zh-CN"/>
              </w:rPr>
              <w:t>/G</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78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7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8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7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9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87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7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r>
              <w:rPr>
                <w:rFonts w:cs="Arial"/>
                <w:lang w:eastAsia="zh-CN"/>
              </w:rPr>
              <w:t>/G/H</w:t>
            </w:r>
          </w:p>
          <w:p w:rsidR="008E4AB7" w:rsidRPr="00032D3A" w:rsidRDefault="008E4AB7" w:rsidP="008E4AB7">
            <w:pPr>
              <w:pStyle w:val="TAC"/>
              <w:rPr>
                <w:lang w:eastAsia="zh-CN"/>
              </w:rPr>
            </w:pPr>
            <w:r w:rsidRPr="00032D3A">
              <w:rPr>
                <w:lang w:eastAsia="zh-CN"/>
              </w:rPr>
              <w:t>CA_n78A-n258A</w:t>
            </w:r>
            <w:r>
              <w:rPr>
                <w:rFonts w:cs="Arial"/>
                <w:lang w:eastAsia="zh-CN"/>
              </w:rPr>
              <w:t>/G/H</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79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8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0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1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88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8E4AB7" w:rsidRPr="00032D3A" w:rsidRDefault="008E4AB7" w:rsidP="008E4AB7">
            <w:pPr>
              <w:pStyle w:val="TAC"/>
              <w:rPr>
                <w:lang w:eastAsia="zh-CN"/>
              </w:rPr>
            </w:pPr>
            <w:r w:rsidRPr="00032D3A">
              <w:rPr>
                <w:lang w:eastAsia="zh-CN"/>
              </w:rPr>
              <w:t>CA_n78A-n258A</w:t>
            </w:r>
            <w:r>
              <w:rPr>
                <w:rFonts w:cs="Arial"/>
                <w:lang w:eastAsia="zh-CN"/>
              </w:rPr>
              <w:t>/G/H/I</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81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8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2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8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2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88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8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8E4AB7" w:rsidRPr="00032D3A" w:rsidRDefault="008E4AB7" w:rsidP="008E4AB7">
            <w:pPr>
              <w:pStyle w:val="TAC"/>
              <w:rPr>
                <w:lang w:eastAsia="zh-CN"/>
              </w:rPr>
            </w:pPr>
            <w:r w:rsidRPr="00032D3A">
              <w:rPr>
                <w:lang w:eastAsia="zh-CN"/>
              </w:rPr>
              <w:t>CA_n78A-n258A</w:t>
            </w:r>
            <w:r>
              <w:rPr>
                <w:rFonts w:cs="Arial"/>
                <w:lang w:eastAsia="zh-CN"/>
              </w:rPr>
              <w:t>/G/H/I</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83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8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4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4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88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8E4AB7" w:rsidRPr="00032D3A" w:rsidRDefault="008E4AB7" w:rsidP="008E4AB7">
            <w:pPr>
              <w:pStyle w:val="TAC"/>
              <w:rPr>
                <w:lang w:eastAsia="zh-CN"/>
              </w:rPr>
            </w:pPr>
            <w:r w:rsidRPr="00032D3A">
              <w:rPr>
                <w:lang w:eastAsia="zh-CN"/>
              </w:rPr>
              <w:t>CA_n78A-n258A</w:t>
            </w:r>
            <w:r>
              <w:rPr>
                <w:rFonts w:cs="Arial"/>
                <w:lang w:eastAsia="zh-CN"/>
              </w:rPr>
              <w:t>/G/H/I</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85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8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5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6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88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8E4AB7" w:rsidRPr="00032D3A" w:rsidRDefault="008E4AB7" w:rsidP="008E4AB7">
            <w:pPr>
              <w:pStyle w:val="TAC"/>
              <w:rPr>
                <w:lang w:eastAsia="zh-CN"/>
              </w:rPr>
            </w:pPr>
            <w:r w:rsidRPr="00032D3A">
              <w:rPr>
                <w:lang w:eastAsia="zh-CN"/>
              </w:rPr>
              <w:t>CA_n78A-n258A</w:t>
            </w:r>
            <w:r>
              <w:rPr>
                <w:rFonts w:cs="Arial"/>
                <w:lang w:eastAsia="zh-CN"/>
              </w:rPr>
              <w:t>/G/H/I</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87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8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77"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83"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88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653A15" w:rsidRDefault="008E4AB7" w:rsidP="008E4AB7">
            <w:pPr>
              <w:pStyle w:val="TAC"/>
            </w:pPr>
          </w:p>
        </w:tc>
      </w:tr>
      <w:tr w:rsidR="008E4AB7" w:rsidTr="0030133D">
        <w:trPr>
          <w:trHeight w:val="187"/>
          <w:jc w:val="center"/>
          <w:trPrChange w:id="88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cs="Arial"/>
                <w:szCs w:val="18"/>
                <w:lang w:eastAsia="zh-CN"/>
              </w:rPr>
              <w:lastRenderedPageBreak/>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lang w:eastAsia="zh-CN"/>
              </w:rPr>
            </w:pPr>
            <w:r w:rsidRPr="00032D3A">
              <w:rPr>
                <w:rFonts w:hint="eastAsia"/>
                <w:lang w:eastAsia="zh-CN"/>
              </w:rPr>
              <w:t>CA_</w:t>
            </w:r>
            <w:r w:rsidRPr="00032D3A">
              <w:rPr>
                <w:lang w:eastAsia="zh-CN"/>
              </w:rPr>
              <w:t>n3A-n258A</w:t>
            </w:r>
            <w:r>
              <w:rPr>
                <w:rFonts w:cs="Arial"/>
                <w:lang w:eastAsia="zh-CN"/>
              </w:rPr>
              <w:t>/G/H/I</w:t>
            </w:r>
          </w:p>
          <w:p w:rsidR="008E4AB7" w:rsidRPr="00032D3A" w:rsidRDefault="008E4AB7" w:rsidP="008E4AB7">
            <w:pPr>
              <w:pStyle w:val="TAC"/>
              <w:rPr>
                <w:lang w:eastAsia="zh-CN"/>
              </w:rPr>
            </w:pPr>
            <w:r w:rsidRPr="00032D3A">
              <w:rPr>
                <w:lang w:eastAsia="zh-CN"/>
              </w:rPr>
              <w:t>CA_n78A-n258A</w:t>
            </w:r>
            <w:r>
              <w:rPr>
                <w:rFonts w:cs="Arial"/>
                <w:lang w:eastAsia="zh-CN"/>
              </w:rPr>
              <w:t>/G/H/I</w:t>
            </w:r>
          </w:p>
          <w:p w:rsidR="008E4AB7" w:rsidRPr="00032D3A" w:rsidRDefault="008E4AB7" w:rsidP="008E4AB7">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Change w:id="8889"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653A15" w:rsidRDefault="008E4AB7" w:rsidP="008E4AB7">
            <w:pPr>
              <w:pStyle w:val="TAC"/>
              <w:rPr>
                <w:lang w:eastAsia="zh-CN"/>
              </w:rPr>
            </w:pPr>
            <w:r w:rsidRPr="00653A15">
              <w:rPr>
                <w:rFonts w:hint="eastAsia"/>
                <w:lang w:eastAsia="zh-CN"/>
              </w:rPr>
              <w:t>0</w:t>
            </w:r>
          </w:p>
        </w:tc>
      </w:tr>
      <w:tr w:rsidR="008E4AB7" w:rsidTr="0030133D">
        <w:trPr>
          <w:trHeight w:val="187"/>
          <w:jc w:val="center"/>
          <w:trPrChange w:id="88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95"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8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901"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032D3A" w:rsidRDefault="008E4AB7" w:rsidP="008E4AB7">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lang w:val="en-US" w:bidi="ar"/>
              </w:rPr>
            </w:pPr>
            <w:r w:rsidRPr="00032D3A">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89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highlight w:val="green"/>
              </w:rPr>
            </w:pPr>
          </w:p>
        </w:tc>
      </w:tr>
      <w:tr w:rsidR="008E4AB7" w:rsidTr="0030133D">
        <w:trPr>
          <w:trHeight w:val="187"/>
          <w:jc w:val="center"/>
          <w:trPrChange w:id="8904"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8905"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Change w:id="8906"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szCs w:val="18"/>
                <w:lang w:val="sv-SE"/>
              </w:rPr>
            </w:pPr>
            <w:r w:rsidRPr="00032D3A">
              <w:rPr>
                <w:szCs w:val="18"/>
                <w:lang w:val="sv-SE"/>
              </w:rPr>
              <w:t>CA_n3A-n79A</w:t>
            </w:r>
          </w:p>
          <w:p w:rsidR="008E4AB7" w:rsidRPr="00032D3A" w:rsidRDefault="008E4AB7" w:rsidP="008E4AB7">
            <w:pPr>
              <w:pStyle w:val="TAC"/>
              <w:rPr>
                <w:szCs w:val="18"/>
                <w:lang w:val="sv-SE"/>
              </w:rPr>
            </w:pPr>
            <w:r w:rsidRPr="00032D3A">
              <w:rPr>
                <w:szCs w:val="18"/>
                <w:lang w:val="sv-SE"/>
              </w:rPr>
              <w:t>CA_n3A-n257A</w:t>
            </w:r>
          </w:p>
          <w:p w:rsidR="008E4AB7" w:rsidRPr="00032D3A" w:rsidRDefault="008E4AB7" w:rsidP="008E4AB7">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Change w:id="89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909"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szCs w:val="18"/>
                <w:lang w:eastAsia="zh-CN"/>
              </w:rPr>
              <w:t>0</w:t>
            </w:r>
          </w:p>
        </w:tc>
      </w:tr>
      <w:tr w:rsidR="008E4AB7" w:rsidTr="0030133D">
        <w:trPr>
          <w:trHeight w:val="187"/>
          <w:jc w:val="center"/>
          <w:trPrChange w:id="89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89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89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9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89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9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9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szCs w:val="18"/>
                <w:lang w:val="sv-SE"/>
              </w:rPr>
            </w:pPr>
            <w:r w:rsidRPr="00032D3A">
              <w:rPr>
                <w:szCs w:val="18"/>
                <w:lang w:val="sv-SE"/>
              </w:rPr>
              <w:t>CA_n257G</w:t>
            </w:r>
          </w:p>
          <w:p w:rsidR="008E4AB7" w:rsidRPr="00032D3A" w:rsidRDefault="008E4AB7" w:rsidP="008E4AB7">
            <w:pPr>
              <w:pStyle w:val="TAC"/>
              <w:rPr>
                <w:szCs w:val="18"/>
                <w:lang w:val="sv-SE"/>
              </w:rPr>
            </w:pPr>
            <w:r w:rsidRPr="00032D3A">
              <w:rPr>
                <w:szCs w:val="18"/>
                <w:lang w:val="sv-SE"/>
              </w:rPr>
              <w:t>CA_n3A-n79A</w:t>
            </w:r>
          </w:p>
          <w:p w:rsidR="008E4AB7" w:rsidRPr="00032D3A" w:rsidRDefault="008E4AB7" w:rsidP="008E4AB7">
            <w:pPr>
              <w:pStyle w:val="TAC"/>
              <w:rPr>
                <w:szCs w:val="18"/>
                <w:lang w:val="sv-SE"/>
              </w:rPr>
            </w:pPr>
            <w:r w:rsidRPr="00032D3A">
              <w:rPr>
                <w:szCs w:val="18"/>
                <w:lang w:val="sv-SE"/>
              </w:rPr>
              <w:t>CA_n3A-n257A</w:t>
            </w:r>
            <w:r>
              <w:rPr>
                <w:szCs w:val="18"/>
                <w:lang w:val="sv-SE"/>
              </w:rPr>
              <w:t>/G</w:t>
            </w:r>
          </w:p>
          <w:p w:rsidR="008E4AB7" w:rsidRPr="00032D3A" w:rsidRDefault="008E4AB7" w:rsidP="008E4AB7">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Change w:id="89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9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szCs w:val="18"/>
                <w:lang w:eastAsia="zh-CN"/>
              </w:rPr>
              <w:t>0</w:t>
            </w:r>
          </w:p>
        </w:tc>
      </w:tr>
      <w:tr w:rsidR="008E4AB7" w:rsidTr="0030133D">
        <w:trPr>
          <w:trHeight w:val="187"/>
          <w:jc w:val="center"/>
          <w:trPrChange w:id="89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89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89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9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89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9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9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szCs w:val="18"/>
                <w:lang w:val="sv-SE"/>
              </w:rPr>
            </w:pPr>
            <w:r w:rsidRPr="00032D3A">
              <w:rPr>
                <w:szCs w:val="18"/>
                <w:lang w:val="sv-SE"/>
              </w:rPr>
              <w:t>CA_n257G</w:t>
            </w:r>
            <w:r>
              <w:rPr>
                <w:szCs w:val="18"/>
                <w:lang w:val="sv-SE"/>
              </w:rPr>
              <w:t>/H</w:t>
            </w:r>
          </w:p>
          <w:p w:rsidR="008E4AB7" w:rsidRPr="00032D3A" w:rsidRDefault="008E4AB7" w:rsidP="008E4AB7">
            <w:pPr>
              <w:pStyle w:val="TAC"/>
              <w:rPr>
                <w:szCs w:val="18"/>
                <w:lang w:val="sv-SE"/>
              </w:rPr>
            </w:pPr>
            <w:r w:rsidRPr="00032D3A">
              <w:rPr>
                <w:szCs w:val="18"/>
                <w:lang w:val="sv-SE"/>
              </w:rPr>
              <w:t>CA_n3A-n79A</w:t>
            </w:r>
          </w:p>
          <w:p w:rsidR="008E4AB7" w:rsidRPr="00032D3A" w:rsidRDefault="008E4AB7" w:rsidP="008E4AB7">
            <w:pPr>
              <w:pStyle w:val="TAC"/>
              <w:rPr>
                <w:szCs w:val="18"/>
                <w:lang w:val="sv-SE"/>
              </w:rPr>
            </w:pPr>
            <w:r w:rsidRPr="00032D3A">
              <w:rPr>
                <w:szCs w:val="18"/>
                <w:lang w:val="sv-SE"/>
              </w:rPr>
              <w:t>CA_n3A-n257A</w:t>
            </w:r>
            <w:r>
              <w:rPr>
                <w:rFonts w:cs="Arial"/>
                <w:lang w:eastAsia="zh-CN"/>
              </w:rPr>
              <w:t>/G/H</w:t>
            </w:r>
          </w:p>
          <w:p w:rsidR="008E4AB7" w:rsidRPr="00032D3A" w:rsidRDefault="008E4AB7" w:rsidP="008E4AB7">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89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9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szCs w:val="18"/>
              </w:rPr>
              <w:t>0</w:t>
            </w:r>
          </w:p>
        </w:tc>
      </w:tr>
      <w:tr w:rsidR="008E4AB7" w:rsidTr="0030133D">
        <w:trPr>
          <w:trHeight w:val="187"/>
          <w:jc w:val="center"/>
          <w:trPrChange w:id="89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89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89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9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89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9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9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rPr>
                <w:szCs w:val="18"/>
                <w:lang w:val="sv-SE"/>
              </w:rPr>
            </w:pPr>
            <w:r w:rsidRPr="00032D3A">
              <w:rPr>
                <w:szCs w:val="18"/>
                <w:lang w:val="sv-SE"/>
              </w:rPr>
              <w:t>CA_n257G</w:t>
            </w:r>
            <w:r>
              <w:rPr>
                <w:szCs w:val="18"/>
                <w:lang w:val="sv-SE"/>
              </w:rPr>
              <w:t>/H/I</w:t>
            </w:r>
          </w:p>
          <w:p w:rsidR="008E4AB7" w:rsidRPr="00032D3A" w:rsidRDefault="008E4AB7" w:rsidP="008E4AB7">
            <w:pPr>
              <w:pStyle w:val="TAC"/>
              <w:rPr>
                <w:szCs w:val="18"/>
                <w:lang w:val="sv-SE"/>
              </w:rPr>
            </w:pPr>
            <w:r w:rsidRPr="00032D3A">
              <w:rPr>
                <w:szCs w:val="18"/>
                <w:lang w:val="sv-SE"/>
              </w:rPr>
              <w:t>CA_n3A-n79A</w:t>
            </w:r>
          </w:p>
          <w:p w:rsidR="008E4AB7" w:rsidRPr="00032D3A" w:rsidRDefault="008E4AB7" w:rsidP="008E4AB7">
            <w:pPr>
              <w:pStyle w:val="TAC"/>
              <w:rPr>
                <w:szCs w:val="18"/>
                <w:lang w:val="sv-SE"/>
              </w:rPr>
            </w:pPr>
            <w:r w:rsidRPr="00032D3A">
              <w:rPr>
                <w:szCs w:val="18"/>
                <w:lang w:val="sv-SE"/>
              </w:rPr>
              <w:t>CA_n3A-n257A</w:t>
            </w:r>
            <w:r>
              <w:rPr>
                <w:rFonts w:cs="Arial"/>
                <w:lang w:eastAsia="zh-CN"/>
              </w:rPr>
              <w:t>/G/H/I</w:t>
            </w:r>
          </w:p>
          <w:p w:rsidR="008E4AB7" w:rsidRPr="00032D3A" w:rsidRDefault="008E4AB7" w:rsidP="008E4AB7">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89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9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szCs w:val="18"/>
              </w:rPr>
              <w:t>0</w:t>
            </w:r>
          </w:p>
        </w:tc>
      </w:tr>
      <w:tr w:rsidR="008E4AB7" w:rsidTr="0030133D">
        <w:trPr>
          <w:trHeight w:val="187"/>
          <w:jc w:val="center"/>
          <w:trPrChange w:id="89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89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89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9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ins w:id="8976" w:author="ZTE-Ma Zhifeng" w:date="2023-10-16T14:29:00Z"/>
          <w:trPrChange w:id="89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9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8979" w:author="ZTE-Ma Zhifeng" w:date="2023-10-16T14:29:00Z"/>
              </w:rPr>
            </w:pPr>
            <w:ins w:id="898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9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8982" w:author="ZTE-Ma Zhifeng" w:date="2023-10-16T14:29:00Z"/>
              </w:rPr>
            </w:pPr>
            <w:ins w:id="898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89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8985" w:author="ZTE-Ma Zhifeng" w:date="2023-10-16T14:29:00Z"/>
              </w:rPr>
            </w:pPr>
            <w:ins w:id="898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8988" w:author="ZTE-Ma Zhifeng" w:date="2023-10-16T14:29:00Z"/>
                <w:lang w:val="en-US" w:bidi="ar"/>
              </w:rPr>
            </w:pPr>
            <w:ins w:id="898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89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8991" w:author="ZTE-Ma Zhifeng" w:date="2023-10-16T14:29:00Z"/>
              </w:rPr>
            </w:pPr>
            <w:ins w:id="8992" w:author="ZTE-Ma Zhifeng" w:date="2023-10-16T14:36:00Z">
              <w:r>
                <w:t>0</w:t>
              </w:r>
            </w:ins>
          </w:p>
        </w:tc>
      </w:tr>
      <w:tr w:rsidR="008E4AB7" w:rsidTr="0030133D">
        <w:trPr>
          <w:trHeight w:val="187"/>
          <w:jc w:val="center"/>
          <w:ins w:id="8993" w:author="ZTE-Ma Zhifeng" w:date="2023-10-16T14:29:00Z"/>
          <w:trPrChange w:id="89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8996" w:author="ZTE-Ma Zhifeng" w:date="2023-10-16T14:29:00Z"/>
              </w:rPr>
            </w:pPr>
          </w:p>
        </w:tc>
        <w:tc>
          <w:tcPr>
            <w:tcW w:w="3249" w:type="dxa"/>
            <w:gridSpan w:val="2"/>
            <w:tcBorders>
              <w:top w:val="nil"/>
              <w:left w:val="single" w:sz="4" w:space="0" w:color="auto"/>
              <w:bottom w:val="nil"/>
              <w:right w:val="single" w:sz="4" w:space="0" w:color="auto"/>
            </w:tcBorders>
            <w:shd w:val="clear" w:color="auto" w:fill="auto"/>
            <w:vAlign w:val="center"/>
            <w:tcPrChange w:id="89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8998" w:author="ZTE-Ma Zhifeng" w:date="2023-10-16T14:29:00Z"/>
              </w:rPr>
            </w:pPr>
          </w:p>
        </w:tc>
        <w:tc>
          <w:tcPr>
            <w:tcW w:w="1144" w:type="dxa"/>
            <w:tcBorders>
              <w:left w:val="single" w:sz="4" w:space="0" w:color="auto"/>
              <w:bottom w:val="single" w:sz="4" w:space="0" w:color="auto"/>
              <w:right w:val="single" w:sz="4" w:space="0" w:color="auto"/>
            </w:tcBorders>
            <w:vAlign w:val="center"/>
            <w:tcPrChange w:id="89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000" w:author="ZTE-Ma Zhifeng" w:date="2023-10-16T14:29:00Z"/>
              </w:rPr>
            </w:pPr>
            <w:ins w:id="900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03" w:author="ZTE-Ma Zhifeng" w:date="2023-10-16T14:29:00Z"/>
                <w:lang w:val="en-US" w:bidi="ar"/>
              </w:rPr>
            </w:pPr>
            <w:ins w:id="900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0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006" w:author="ZTE-Ma Zhifeng" w:date="2023-10-16T14:29:00Z"/>
              </w:rPr>
            </w:pPr>
          </w:p>
        </w:tc>
      </w:tr>
      <w:tr w:rsidR="008E4AB7" w:rsidTr="0030133D">
        <w:trPr>
          <w:trHeight w:val="187"/>
          <w:jc w:val="center"/>
          <w:ins w:id="9007" w:author="ZTE-Ma Zhifeng" w:date="2023-10-16T14:29:00Z"/>
          <w:trPrChange w:id="90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0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10" w:author="ZTE-Ma Zhifeng" w:date="2023-10-16T14:29: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0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12" w:author="ZTE-Ma Zhifeng" w:date="2023-10-16T14:29:00Z"/>
              </w:rPr>
            </w:pPr>
          </w:p>
        </w:tc>
        <w:tc>
          <w:tcPr>
            <w:tcW w:w="1144" w:type="dxa"/>
            <w:tcBorders>
              <w:left w:val="single" w:sz="4" w:space="0" w:color="auto"/>
              <w:bottom w:val="single" w:sz="4" w:space="0" w:color="auto"/>
              <w:right w:val="single" w:sz="4" w:space="0" w:color="auto"/>
            </w:tcBorders>
            <w:vAlign w:val="center"/>
            <w:tcPrChange w:id="90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014" w:author="ZTE-Ma Zhifeng" w:date="2023-10-16T14:29:00Z"/>
              </w:rPr>
            </w:pPr>
            <w:ins w:id="9015" w:author="ZTE-Ma Zhifeng" w:date="2023-10-16T14:36:00Z">
              <w:r w:rsidRPr="00032D3A">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17" w:author="ZTE-Ma Zhifeng" w:date="2023-10-16T14:29:00Z"/>
                <w:lang w:val="en-US" w:bidi="ar"/>
              </w:rPr>
            </w:pPr>
            <w:ins w:id="9018" w:author="ZTE-Ma Zhifeng" w:date="2023-10-16T14:36:00Z">
              <w:r w:rsidRPr="00032D3A">
                <w:rPr>
                  <w:lang w:val="en-US" w:bidi="ar"/>
                </w:rPr>
                <w:t>CA_n257</w:t>
              </w:r>
              <w:r>
                <w:rPr>
                  <w:lang w:val="en-US" w:bidi="ar"/>
                </w:rPr>
                <w:t>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0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020" w:author="ZTE-Ma Zhifeng" w:date="2023-10-16T14:29:00Z"/>
              </w:rPr>
            </w:pPr>
          </w:p>
        </w:tc>
      </w:tr>
      <w:tr w:rsidR="008E4AB7" w:rsidTr="0030133D">
        <w:trPr>
          <w:trHeight w:val="187"/>
          <w:jc w:val="center"/>
          <w:ins w:id="9021" w:author="ZTE-Ma Zhifeng" w:date="2023-10-16T14:33:00Z"/>
          <w:trPrChange w:id="90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0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24" w:author="ZTE-Ma Zhifeng" w:date="2023-10-16T14:33:00Z"/>
              </w:rPr>
            </w:pPr>
            <w:ins w:id="902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0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27" w:author="ZTE-Ma Zhifeng" w:date="2023-10-16T14:33:00Z"/>
              </w:rPr>
            </w:pPr>
            <w:ins w:id="902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0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030" w:author="ZTE-Ma Zhifeng" w:date="2023-10-16T14:33:00Z"/>
              </w:rPr>
            </w:pPr>
            <w:ins w:id="903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33" w:author="ZTE-Ma Zhifeng" w:date="2023-10-16T14:33:00Z"/>
                <w:lang w:val="en-US" w:bidi="ar"/>
              </w:rPr>
            </w:pPr>
            <w:ins w:id="903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0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036" w:author="ZTE-Ma Zhifeng" w:date="2023-10-16T14:33:00Z"/>
              </w:rPr>
            </w:pPr>
            <w:ins w:id="9037" w:author="ZTE-Ma Zhifeng" w:date="2023-10-16T14:36:00Z">
              <w:r>
                <w:t>0</w:t>
              </w:r>
            </w:ins>
          </w:p>
        </w:tc>
      </w:tr>
      <w:tr w:rsidR="008E4AB7" w:rsidTr="0030133D">
        <w:trPr>
          <w:trHeight w:val="187"/>
          <w:jc w:val="center"/>
          <w:ins w:id="9038" w:author="ZTE-Ma Zhifeng" w:date="2023-10-16T14:33:00Z"/>
          <w:trPrChange w:id="90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0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41"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0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43" w:author="ZTE-Ma Zhifeng" w:date="2023-10-16T14:33:00Z"/>
              </w:rPr>
            </w:pPr>
          </w:p>
        </w:tc>
        <w:tc>
          <w:tcPr>
            <w:tcW w:w="1144" w:type="dxa"/>
            <w:tcBorders>
              <w:left w:val="single" w:sz="4" w:space="0" w:color="auto"/>
              <w:bottom w:val="single" w:sz="4" w:space="0" w:color="auto"/>
              <w:right w:val="single" w:sz="4" w:space="0" w:color="auto"/>
            </w:tcBorders>
            <w:vAlign w:val="center"/>
            <w:tcPrChange w:id="90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045" w:author="ZTE-Ma Zhifeng" w:date="2023-10-16T14:33:00Z"/>
              </w:rPr>
            </w:pPr>
            <w:ins w:id="904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48" w:author="ZTE-Ma Zhifeng" w:date="2023-10-16T14:33:00Z"/>
                <w:lang w:val="en-US" w:bidi="ar"/>
              </w:rPr>
            </w:pPr>
            <w:ins w:id="904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0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051" w:author="ZTE-Ma Zhifeng" w:date="2023-10-16T14:33:00Z"/>
              </w:rPr>
            </w:pPr>
          </w:p>
        </w:tc>
      </w:tr>
      <w:tr w:rsidR="008E4AB7" w:rsidTr="0030133D">
        <w:trPr>
          <w:trHeight w:val="187"/>
          <w:jc w:val="center"/>
          <w:ins w:id="9052" w:author="ZTE-Ma Zhifeng" w:date="2023-10-16T14:33:00Z"/>
          <w:trPrChange w:id="90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0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55"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0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57" w:author="ZTE-Ma Zhifeng" w:date="2023-10-16T14:33:00Z"/>
              </w:rPr>
            </w:pPr>
          </w:p>
        </w:tc>
        <w:tc>
          <w:tcPr>
            <w:tcW w:w="1144" w:type="dxa"/>
            <w:tcBorders>
              <w:left w:val="single" w:sz="4" w:space="0" w:color="auto"/>
              <w:bottom w:val="single" w:sz="4" w:space="0" w:color="auto"/>
              <w:right w:val="single" w:sz="4" w:space="0" w:color="auto"/>
            </w:tcBorders>
            <w:vAlign w:val="center"/>
            <w:tcPrChange w:id="90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059" w:author="ZTE-Ma Zhifeng" w:date="2023-10-16T14:33:00Z"/>
              </w:rPr>
            </w:pPr>
            <w:ins w:id="9060" w:author="ZTE-Ma Zhifeng" w:date="2023-10-16T14:36:00Z">
              <w:r w:rsidRPr="00032D3A">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62" w:author="ZTE-Ma Zhifeng" w:date="2023-10-16T14:33:00Z"/>
                <w:lang w:val="en-US" w:bidi="ar"/>
              </w:rPr>
            </w:pPr>
            <w:ins w:id="9063" w:author="ZTE-Ma Zhifeng" w:date="2023-10-16T14:36:00Z">
              <w:r w:rsidRPr="00032D3A">
                <w:rPr>
                  <w:lang w:val="en-US" w:bidi="ar"/>
                </w:rPr>
                <w:t>CA_n257</w:t>
              </w:r>
              <w:r>
                <w:rPr>
                  <w:lang w:val="en-US" w:bidi="ar"/>
                </w:rPr>
                <w:t>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0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065" w:author="ZTE-Ma Zhifeng" w:date="2023-10-16T14:33:00Z"/>
              </w:rPr>
            </w:pPr>
          </w:p>
        </w:tc>
      </w:tr>
      <w:tr w:rsidR="008E4AB7" w:rsidTr="0030133D">
        <w:trPr>
          <w:trHeight w:val="187"/>
          <w:jc w:val="center"/>
          <w:ins w:id="9066" w:author="ZTE-Ma Zhifeng" w:date="2023-10-16T14:33:00Z"/>
          <w:trPrChange w:id="90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0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69" w:author="ZTE-Ma Zhifeng" w:date="2023-10-16T14:33:00Z"/>
              </w:rPr>
            </w:pPr>
            <w:ins w:id="907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0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72" w:author="ZTE-Ma Zhifeng" w:date="2023-10-16T14:33:00Z"/>
              </w:rPr>
            </w:pPr>
            <w:ins w:id="907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0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075" w:author="ZTE-Ma Zhifeng" w:date="2023-10-16T14:33:00Z"/>
              </w:rPr>
            </w:pPr>
            <w:ins w:id="907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78" w:author="ZTE-Ma Zhifeng" w:date="2023-10-16T14:33:00Z"/>
                <w:lang w:val="en-US" w:bidi="ar"/>
              </w:rPr>
            </w:pPr>
            <w:ins w:id="907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0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081" w:author="ZTE-Ma Zhifeng" w:date="2023-10-16T14:33:00Z"/>
              </w:rPr>
            </w:pPr>
            <w:ins w:id="9082" w:author="ZTE-Ma Zhifeng" w:date="2023-10-16T14:36:00Z">
              <w:r>
                <w:t>0</w:t>
              </w:r>
            </w:ins>
          </w:p>
        </w:tc>
      </w:tr>
      <w:tr w:rsidR="008E4AB7" w:rsidTr="0030133D">
        <w:trPr>
          <w:trHeight w:val="187"/>
          <w:jc w:val="center"/>
          <w:ins w:id="9083" w:author="ZTE-Ma Zhifeng" w:date="2023-10-16T14:33:00Z"/>
          <w:trPrChange w:id="90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0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86"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0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88" w:author="ZTE-Ma Zhifeng" w:date="2023-10-16T14:33:00Z"/>
              </w:rPr>
            </w:pPr>
          </w:p>
        </w:tc>
        <w:tc>
          <w:tcPr>
            <w:tcW w:w="1144" w:type="dxa"/>
            <w:tcBorders>
              <w:left w:val="single" w:sz="4" w:space="0" w:color="auto"/>
              <w:bottom w:val="single" w:sz="4" w:space="0" w:color="auto"/>
              <w:right w:val="single" w:sz="4" w:space="0" w:color="auto"/>
            </w:tcBorders>
            <w:vAlign w:val="center"/>
            <w:tcPrChange w:id="90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090" w:author="ZTE-Ma Zhifeng" w:date="2023-10-16T14:33:00Z"/>
              </w:rPr>
            </w:pPr>
            <w:ins w:id="909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093" w:author="ZTE-Ma Zhifeng" w:date="2023-10-16T14:33:00Z"/>
                <w:lang w:val="en-US" w:bidi="ar"/>
              </w:rPr>
            </w:pPr>
            <w:ins w:id="909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0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096" w:author="ZTE-Ma Zhifeng" w:date="2023-10-16T14:33:00Z"/>
              </w:rPr>
            </w:pPr>
          </w:p>
        </w:tc>
      </w:tr>
      <w:tr w:rsidR="008E4AB7" w:rsidTr="0030133D">
        <w:trPr>
          <w:trHeight w:val="187"/>
          <w:jc w:val="center"/>
          <w:ins w:id="9097" w:author="ZTE-Ma Zhifeng" w:date="2023-10-16T14:33:00Z"/>
          <w:trPrChange w:id="90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0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00"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1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02" w:author="ZTE-Ma Zhifeng" w:date="2023-10-16T14:33:00Z"/>
              </w:rPr>
            </w:pPr>
          </w:p>
        </w:tc>
        <w:tc>
          <w:tcPr>
            <w:tcW w:w="1144" w:type="dxa"/>
            <w:tcBorders>
              <w:left w:val="single" w:sz="4" w:space="0" w:color="auto"/>
              <w:bottom w:val="single" w:sz="4" w:space="0" w:color="auto"/>
              <w:right w:val="single" w:sz="4" w:space="0" w:color="auto"/>
            </w:tcBorders>
            <w:vAlign w:val="center"/>
            <w:tcPrChange w:id="91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104" w:author="ZTE-Ma Zhifeng" w:date="2023-10-16T14:33:00Z"/>
              </w:rPr>
            </w:pPr>
            <w:ins w:id="9105" w:author="ZTE-Ma Zhifeng" w:date="2023-10-16T14:36:00Z">
              <w:r w:rsidRPr="00032D3A">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07" w:author="ZTE-Ma Zhifeng" w:date="2023-10-16T14:33:00Z"/>
                <w:lang w:val="en-US" w:bidi="ar"/>
              </w:rPr>
            </w:pPr>
            <w:ins w:id="9108" w:author="ZTE-Ma Zhifeng" w:date="2023-10-16T14:36:00Z">
              <w:r w:rsidRPr="00032D3A">
                <w:rPr>
                  <w:lang w:val="en-US" w:bidi="ar"/>
                </w:rPr>
                <w:t>CA_n257</w:t>
              </w:r>
              <w:r>
                <w:rPr>
                  <w:lang w:val="en-US" w:bidi="ar"/>
                </w:rPr>
                <w:t>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1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110" w:author="ZTE-Ma Zhifeng" w:date="2023-10-16T14:33:00Z"/>
              </w:rPr>
            </w:pPr>
          </w:p>
        </w:tc>
      </w:tr>
      <w:tr w:rsidR="008E4AB7" w:rsidTr="0030133D">
        <w:trPr>
          <w:trHeight w:val="187"/>
          <w:jc w:val="center"/>
          <w:ins w:id="9111" w:author="ZTE-Ma Zhifeng" w:date="2023-10-16T14:33:00Z"/>
          <w:trPrChange w:id="91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1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14" w:author="ZTE-Ma Zhifeng" w:date="2023-10-16T14:33:00Z"/>
              </w:rPr>
            </w:pPr>
            <w:ins w:id="911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1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17" w:author="ZTE-Ma Zhifeng" w:date="2023-10-16T14:33:00Z"/>
              </w:rPr>
            </w:pPr>
            <w:ins w:id="911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1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120" w:author="ZTE-Ma Zhifeng" w:date="2023-10-16T14:33:00Z"/>
              </w:rPr>
            </w:pPr>
            <w:ins w:id="912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23" w:author="ZTE-Ma Zhifeng" w:date="2023-10-16T14:33:00Z"/>
                <w:lang w:val="en-US" w:bidi="ar"/>
              </w:rPr>
            </w:pPr>
            <w:ins w:id="912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1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126" w:author="ZTE-Ma Zhifeng" w:date="2023-10-16T14:33:00Z"/>
              </w:rPr>
            </w:pPr>
            <w:ins w:id="9127" w:author="ZTE-Ma Zhifeng" w:date="2023-10-16T14:36:00Z">
              <w:r>
                <w:t>0</w:t>
              </w:r>
            </w:ins>
          </w:p>
        </w:tc>
      </w:tr>
      <w:tr w:rsidR="008E4AB7" w:rsidTr="0030133D">
        <w:trPr>
          <w:trHeight w:val="187"/>
          <w:jc w:val="center"/>
          <w:ins w:id="9128" w:author="ZTE-Ma Zhifeng" w:date="2023-10-16T14:33:00Z"/>
          <w:trPrChange w:id="91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1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31"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1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33" w:author="ZTE-Ma Zhifeng" w:date="2023-10-16T14:33:00Z"/>
              </w:rPr>
            </w:pPr>
          </w:p>
        </w:tc>
        <w:tc>
          <w:tcPr>
            <w:tcW w:w="1144" w:type="dxa"/>
            <w:tcBorders>
              <w:left w:val="single" w:sz="4" w:space="0" w:color="auto"/>
              <w:bottom w:val="single" w:sz="4" w:space="0" w:color="auto"/>
              <w:right w:val="single" w:sz="4" w:space="0" w:color="auto"/>
            </w:tcBorders>
            <w:vAlign w:val="center"/>
            <w:tcPrChange w:id="91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135" w:author="ZTE-Ma Zhifeng" w:date="2023-10-16T14:33:00Z"/>
              </w:rPr>
            </w:pPr>
            <w:ins w:id="913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38" w:author="ZTE-Ma Zhifeng" w:date="2023-10-16T14:33:00Z"/>
                <w:lang w:val="en-US" w:bidi="ar"/>
              </w:rPr>
            </w:pPr>
            <w:ins w:id="913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1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141" w:author="ZTE-Ma Zhifeng" w:date="2023-10-16T14:33:00Z"/>
              </w:rPr>
            </w:pPr>
          </w:p>
        </w:tc>
      </w:tr>
      <w:tr w:rsidR="008E4AB7" w:rsidTr="0030133D">
        <w:trPr>
          <w:trHeight w:val="187"/>
          <w:jc w:val="center"/>
          <w:ins w:id="9142" w:author="ZTE-Ma Zhifeng" w:date="2023-10-16T14:33:00Z"/>
          <w:trPrChange w:id="91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1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45"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1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47" w:author="ZTE-Ma Zhifeng" w:date="2023-10-16T14:33:00Z"/>
              </w:rPr>
            </w:pPr>
          </w:p>
        </w:tc>
        <w:tc>
          <w:tcPr>
            <w:tcW w:w="1144" w:type="dxa"/>
            <w:tcBorders>
              <w:left w:val="single" w:sz="4" w:space="0" w:color="auto"/>
              <w:bottom w:val="single" w:sz="4" w:space="0" w:color="auto"/>
              <w:right w:val="single" w:sz="4" w:space="0" w:color="auto"/>
            </w:tcBorders>
            <w:vAlign w:val="center"/>
            <w:tcPrChange w:id="91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149" w:author="ZTE-Ma Zhifeng" w:date="2023-10-16T14:33:00Z"/>
              </w:rPr>
            </w:pPr>
            <w:ins w:id="9150" w:author="ZTE-Ma Zhifeng" w:date="2023-10-16T14:36:00Z">
              <w:r w:rsidRPr="00032D3A">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52" w:author="ZTE-Ma Zhifeng" w:date="2023-10-16T14:33:00Z"/>
                <w:lang w:val="en-US" w:bidi="ar"/>
              </w:rPr>
            </w:pPr>
            <w:ins w:id="9153" w:author="ZTE-Ma Zhifeng" w:date="2023-10-16T14:36:00Z">
              <w:r w:rsidRPr="00032D3A">
                <w:rPr>
                  <w:lang w:val="en-US" w:bidi="ar"/>
                </w:rPr>
                <w:t>CA_n257</w:t>
              </w:r>
              <w:r>
                <w:rPr>
                  <w:lang w:val="en-US" w:bidi="ar"/>
                </w:rPr>
                <w:t>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1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155" w:author="ZTE-Ma Zhifeng" w:date="2023-10-16T14:33:00Z"/>
              </w:rPr>
            </w:pPr>
          </w:p>
        </w:tc>
      </w:tr>
      <w:tr w:rsidR="008E4AB7" w:rsidTr="0030133D">
        <w:trPr>
          <w:trHeight w:val="187"/>
          <w:jc w:val="center"/>
          <w:ins w:id="9156" w:author="ZTE-Ma Zhifeng" w:date="2023-10-16T14:33:00Z"/>
          <w:trPrChange w:id="91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1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59" w:author="ZTE-Ma Zhifeng" w:date="2023-10-16T14:33:00Z"/>
              </w:rPr>
            </w:pPr>
            <w:ins w:id="916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1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62" w:author="ZTE-Ma Zhifeng" w:date="2023-10-16T14:33:00Z"/>
              </w:rPr>
            </w:pPr>
            <w:ins w:id="916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1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165" w:author="ZTE-Ma Zhifeng" w:date="2023-10-16T14:33:00Z"/>
              </w:rPr>
            </w:pPr>
            <w:ins w:id="916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68" w:author="ZTE-Ma Zhifeng" w:date="2023-10-16T14:33:00Z"/>
                <w:lang w:val="en-US" w:bidi="ar"/>
              </w:rPr>
            </w:pPr>
            <w:ins w:id="916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1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171" w:author="ZTE-Ma Zhifeng" w:date="2023-10-16T14:33:00Z"/>
              </w:rPr>
            </w:pPr>
            <w:ins w:id="9172" w:author="ZTE-Ma Zhifeng" w:date="2023-10-16T14:36:00Z">
              <w:r>
                <w:t>0</w:t>
              </w:r>
            </w:ins>
          </w:p>
        </w:tc>
      </w:tr>
      <w:tr w:rsidR="008E4AB7" w:rsidTr="0030133D">
        <w:trPr>
          <w:trHeight w:val="187"/>
          <w:jc w:val="center"/>
          <w:ins w:id="9173" w:author="ZTE-Ma Zhifeng" w:date="2023-10-16T14:33:00Z"/>
          <w:trPrChange w:id="91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1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76"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1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78" w:author="ZTE-Ma Zhifeng" w:date="2023-10-16T14:33:00Z"/>
              </w:rPr>
            </w:pPr>
          </w:p>
        </w:tc>
        <w:tc>
          <w:tcPr>
            <w:tcW w:w="1144" w:type="dxa"/>
            <w:tcBorders>
              <w:left w:val="single" w:sz="4" w:space="0" w:color="auto"/>
              <w:bottom w:val="single" w:sz="4" w:space="0" w:color="auto"/>
              <w:right w:val="single" w:sz="4" w:space="0" w:color="auto"/>
            </w:tcBorders>
            <w:vAlign w:val="center"/>
            <w:tcPrChange w:id="91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180" w:author="ZTE-Ma Zhifeng" w:date="2023-10-16T14:33:00Z"/>
              </w:rPr>
            </w:pPr>
            <w:ins w:id="918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83" w:author="ZTE-Ma Zhifeng" w:date="2023-10-16T14:33:00Z"/>
                <w:lang w:val="en-US" w:bidi="ar"/>
              </w:rPr>
            </w:pPr>
            <w:ins w:id="918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1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186" w:author="ZTE-Ma Zhifeng" w:date="2023-10-16T14:33:00Z"/>
              </w:rPr>
            </w:pPr>
          </w:p>
        </w:tc>
      </w:tr>
      <w:tr w:rsidR="008E4AB7" w:rsidTr="0030133D">
        <w:trPr>
          <w:trHeight w:val="187"/>
          <w:jc w:val="center"/>
          <w:ins w:id="9187" w:author="ZTE-Ma Zhifeng" w:date="2023-10-16T14:33:00Z"/>
          <w:trPrChange w:id="91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1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90"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1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92" w:author="ZTE-Ma Zhifeng" w:date="2023-10-16T14:33:00Z"/>
              </w:rPr>
            </w:pPr>
          </w:p>
        </w:tc>
        <w:tc>
          <w:tcPr>
            <w:tcW w:w="1144" w:type="dxa"/>
            <w:tcBorders>
              <w:left w:val="single" w:sz="4" w:space="0" w:color="auto"/>
              <w:bottom w:val="single" w:sz="4" w:space="0" w:color="auto"/>
              <w:right w:val="single" w:sz="4" w:space="0" w:color="auto"/>
            </w:tcBorders>
            <w:vAlign w:val="center"/>
            <w:tcPrChange w:id="91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194" w:author="ZTE-Ma Zhifeng" w:date="2023-10-16T14:33:00Z"/>
              </w:rPr>
            </w:pPr>
            <w:ins w:id="919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197" w:author="ZTE-Ma Zhifeng" w:date="2023-10-16T14:33:00Z"/>
                <w:lang w:val="en-US" w:bidi="ar"/>
              </w:rPr>
            </w:pPr>
            <w:ins w:id="919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1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200" w:author="ZTE-Ma Zhifeng" w:date="2023-10-16T14:33:00Z"/>
              </w:rPr>
            </w:pPr>
          </w:p>
        </w:tc>
      </w:tr>
      <w:tr w:rsidR="008E4AB7" w:rsidTr="0030133D">
        <w:trPr>
          <w:trHeight w:val="187"/>
          <w:jc w:val="center"/>
          <w:ins w:id="9201" w:author="ZTE-Ma Zhifeng" w:date="2023-10-16T14:33:00Z"/>
          <w:trPrChange w:id="92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2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04" w:author="ZTE-Ma Zhifeng" w:date="2023-10-16T14:33:00Z"/>
              </w:rPr>
            </w:pPr>
            <w:ins w:id="920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2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07" w:author="ZTE-Ma Zhifeng" w:date="2023-10-16T14:33:00Z"/>
              </w:rPr>
            </w:pPr>
            <w:ins w:id="920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2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210" w:author="ZTE-Ma Zhifeng" w:date="2023-10-16T14:33:00Z"/>
              </w:rPr>
            </w:pPr>
            <w:ins w:id="921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13" w:author="ZTE-Ma Zhifeng" w:date="2023-10-16T14:33:00Z"/>
                <w:lang w:val="en-US" w:bidi="ar"/>
              </w:rPr>
            </w:pPr>
            <w:ins w:id="921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2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216" w:author="ZTE-Ma Zhifeng" w:date="2023-10-16T14:33:00Z"/>
              </w:rPr>
            </w:pPr>
            <w:ins w:id="9217" w:author="ZTE-Ma Zhifeng" w:date="2023-10-16T14:36:00Z">
              <w:r>
                <w:t>0</w:t>
              </w:r>
            </w:ins>
          </w:p>
        </w:tc>
      </w:tr>
      <w:tr w:rsidR="008E4AB7" w:rsidTr="0030133D">
        <w:trPr>
          <w:trHeight w:val="187"/>
          <w:jc w:val="center"/>
          <w:ins w:id="9218" w:author="ZTE-Ma Zhifeng" w:date="2023-10-16T14:33:00Z"/>
          <w:trPrChange w:id="92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2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21"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2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23" w:author="ZTE-Ma Zhifeng" w:date="2023-10-16T14:33:00Z"/>
              </w:rPr>
            </w:pPr>
          </w:p>
        </w:tc>
        <w:tc>
          <w:tcPr>
            <w:tcW w:w="1144" w:type="dxa"/>
            <w:tcBorders>
              <w:left w:val="single" w:sz="4" w:space="0" w:color="auto"/>
              <w:bottom w:val="single" w:sz="4" w:space="0" w:color="auto"/>
              <w:right w:val="single" w:sz="4" w:space="0" w:color="auto"/>
            </w:tcBorders>
            <w:vAlign w:val="center"/>
            <w:tcPrChange w:id="92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225" w:author="ZTE-Ma Zhifeng" w:date="2023-10-16T14:33:00Z"/>
              </w:rPr>
            </w:pPr>
            <w:ins w:id="922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28" w:author="ZTE-Ma Zhifeng" w:date="2023-10-16T14:33:00Z"/>
                <w:lang w:val="en-US" w:bidi="ar"/>
              </w:rPr>
            </w:pPr>
            <w:ins w:id="922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2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231" w:author="ZTE-Ma Zhifeng" w:date="2023-10-16T14:33:00Z"/>
              </w:rPr>
            </w:pPr>
          </w:p>
        </w:tc>
      </w:tr>
      <w:tr w:rsidR="008E4AB7" w:rsidTr="0030133D">
        <w:trPr>
          <w:trHeight w:val="187"/>
          <w:jc w:val="center"/>
          <w:ins w:id="9232" w:author="ZTE-Ma Zhifeng" w:date="2023-10-16T14:33:00Z"/>
          <w:trPrChange w:id="92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2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35"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2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37" w:author="ZTE-Ma Zhifeng" w:date="2023-10-16T14:33:00Z"/>
              </w:rPr>
            </w:pPr>
          </w:p>
        </w:tc>
        <w:tc>
          <w:tcPr>
            <w:tcW w:w="1144" w:type="dxa"/>
            <w:tcBorders>
              <w:left w:val="single" w:sz="4" w:space="0" w:color="auto"/>
              <w:bottom w:val="single" w:sz="4" w:space="0" w:color="auto"/>
              <w:right w:val="single" w:sz="4" w:space="0" w:color="auto"/>
            </w:tcBorders>
            <w:vAlign w:val="center"/>
            <w:tcPrChange w:id="92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239" w:author="ZTE-Ma Zhifeng" w:date="2023-10-16T14:33:00Z"/>
              </w:rPr>
            </w:pPr>
            <w:ins w:id="924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42" w:author="ZTE-Ma Zhifeng" w:date="2023-10-16T14:33:00Z"/>
                <w:lang w:val="en-US" w:bidi="ar"/>
              </w:rPr>
            </w:pPr>
            <w:ins w:id="9243" w:author="ZTE-Ma Zhifeng" w:date="2023-10-16T14:36:00Z">
              <w:r w:rsidRPr="00032D3A">
                <w:rPr>
                  <w:lang w:val="en-US" w:bidi="ar"/>
                </w:rPr>
                <w:t>CA_n25</w:t>
              </w:r>
              <w:r>
                <w:rPr>
                  <w:lang w:val="en-US" w:bidi="ar"/>
                </w:rPr>
                <w:t>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2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245" w:author="ZTE-Ma Zhifeng" w:date="2023-10-16T14:33:00Z"/>
              </w:rPr>
            </w:pPr>
          </w:p>
        </w:tc>
      </w:tr>
      <w:tr w:rsidR="008E4AB7" w:rsidTr="0030133D">
        <w:trPr>
          <w:trHeight w:val="187"/>
          <w:jc w:val="center"/>
          <w:ins w:id="9246" w:author="ZTE-Ma Zhifeng" w:date="2023-10-16T14:33:00Z"/>
          <w:trPrChange w:id="92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2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49" w:author="ZTE-Ma Zhifeng" w:date="2023-10-16T14:33:00Z"/>
              </w:rPr>
            </w:pPr>
            <w:ins w:id="925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2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52" w:author="ZTE-Ma Zhifeng" w:date="2023-10-16T14:33:00Z"/>
              </w:rPr>
            </w:pPr>
            <w:ins w:id="925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2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255" w:author="ZTE-Ma Zhifeng" w:date="2023-10-16T14:33:00Z"/>
              </w:rPr>
            </w:pPr>
            <w:ins w:id="925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58" w:author="ZTE-Ma Zhifeng" w:date="2023-10-16T14:33:00Z"/>
                <w:lang w:val="en-US" w:bidi="ar"/>
              </w:rPr>
            </w:pPr>
            <w:ins w:id="925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2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261" w:author="ZTE-Ma Zhifeng" w:date="2023-10-16T14:33:00Z"/>
              </w:rPr>
            </w:pPr>
            <w:ins w:id="9262" w:author="ZTE-Ma Zhifeng" w:date="2023-10-16T14:36:00Z">
              <w:r>
                <w:t>0</w:t>
              </w:r>
            </w:ins>
          </w:p>
        </w:tc>
      </w:tr>
      <w:tr w:rsidR="008E4AB7" w:rsidTr="0030133D">
        <w:trPr>
          <w:trHeight w:val="187"/>
          <w:jc w:val="center"/>
          <w:ins w:id="9263" w:author="ZTE-Ma Zhifeng" w:date="2023-10-16T14:33:00Z"/>
          <w:trPrChange w:id="92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2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66"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2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68" w:author="ZTE-Ma Zhifeng" w:date="2023-10-16T14:33:00Z"/>
              </w:rPr>
            </w:pPr>
          </w:p>
        </w:tc>
        <w:tc>
          <w:tcPr>
            <w:tcW w:w="1144" w:type="dxa"/>
            <w:tcBorders>
              <w:left w:val="single" w:sz="4" w:space="0" w:color="auto"/>
              <w:bottom w:val="single" w:sz="4" w:space="0" w:color="auto"/>
              <w:right w:val="single" w:sz="4" w:space="0" w:color="auto"/>
            </w:tcBorders>
            <w:vAlign w:val="center"/>
            <w:tcPrChange w:id="92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270" w:author="ZTE-Ma Zhifeng" w:date="2023-10-16T14:33:00Z"/>
              </w:rPr>
            </w:pPr>
            <w:ins w:id="927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73" w:author="ZTE-Ma Zhifeng" w:date="2023-10-16T14:33:00Z"/>
                <w:lang w:val="en-US" w:bidi="ar"/>
              </w:rPr>
            </w:pPr>
            <w:ins w:id="927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2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276" w:author="ZTE-Ma Zhifeng" w:date="2023-10-16T14:33:00Z"/>
              </w:rPr>
            </w:pPr>
          </w:p>
        </w:tc>
      </w:tr>
      <w:tr w:rsidR="008E4AB7" w:rsidTr="0030133D">
        <w:trPr>
          <w:trHeight w:val="187"/>
          <w:jc w:val="center"/>
          <w:ins w:id="9277" w:author="ZTE-Ma Zhifeng" w:date="2023-10-16T14:33:00Z"/>
          <w:trPrChange w:id="92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2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80"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2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82" w:author="ZTE-Ma Zhifeng" w:date="2023-10-16T14:33:00Z"/>
              </w:rPr>
            </w:pPr>
          </w:p>
        </w:tc>
        <w:tc>
          <w:tcPr>
            <w:tcW w:w="1144" w:type="dxa"/>
            <w:tcBorders>
              <w:left w:val="single" w:sz="4" w:space="0" w:color="auto"/>
              <w:bottom w:val="single" w:sz="4" w:space="0" w:color="auto"/>
              <w:right w:val="single" w:sz="4" w:space="0" w:color="auto"/>
            </w:tcBorders>
            <w:vAlign w:val="center"/>
            <w:tcPrChange w:id="92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284" w:author="ZTE-Ma Zhifeng" w:date="2023-10-16T14:33:00Z"/>
              </w:rPr>
            </w:pPr>
            <w:ins w:id="928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87" w:author="ZTE-Ma Zhifeng" w:date="2023-10-16T14:33:00Z"/>
                <w:lang w:val="en-US" w:bidi="ar"/>
              </w:rPr>
            </w:pPr>
            <w:ins w:id="9288" w:author="ZTE-Ma Zhifeng" w:date="2023-10-16T14:36:00Z">
              <w:r w:rsidRPr="00032D3A">
                <w:rPr>
                  <w:lang w:val="en-US" w:bidi="ar"/>
                </w:rPr>
                <w:t>CA_n25</w:t>
              </w:r>
              <w:r>
                <w:rPr>
                  <w:lang w:val="en-US" w:bidi="ar"/>
                </w:rPr>
                <w:t>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2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290" w:author="ZTE-Ma Zhifeng" w:date="2023-10-16T14:33:00Z"/>
              </w:rPr>
            </w:pPr>
          </w:p>
        </w:tc>
      </w:tr>
      <w:tr w:rsidR="008E4AB7" w:rsidTr="0030133D">
        <w:trPr>
          <w:trHeight w:val="187"/>
          <w:jc w:val="center"/>
          <w:ins w:id="9291" w:author="ZTE-Ma Zhifeng" w:date="2023-10-16T14:33:00Z"/>
          <w:trPrChange w:id="92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2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94" w:author="ZTE-Ma Zhifeng" w:date="2023-10-16T14:33:00Z"/>
              </w:rPr>
            </w:pPr>
            <w:ins w:id="929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2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297" w:author="ZTE-Ma Zhifeng" w:date="2023-10-16T14:33:00Z"/>
              </w:rPr>
            </w:pPr>
            <w:ins w:id="929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2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300" w:author="ZTE-Ma Zhifeng" w:date="2023-10-16T14:33:00Z"/>
              </w:rPr>
            </w:pPr>
            <w:ins w:id="930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03" w:author="ZTE-Ma Zhifeng" w:date="2023-10-16T14:33:00Z"/>
                <w:lang w:val="en-US" w:bidi="ar"/>
              </w:rPr>
            </w:pPr>
            <w:ins w:id="930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3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306" w:author="ZTE-Ma Zhifeng" w:date="2023-10-16T14:33:00Z"/>
              </w:rPr>
            </w:pPr>
            <w:ins w:id="9307" w:author="ZTE-Ma Zhifeng" w:date="2023-10-16T14:36:00Z">
              <w:r>
                <w:t>0</w:t>
              </w:r>
            </w:ins>
          </w:p>
        </w:tc>
      </w:tr>
      <w:tr w:rsidR="008E4AB7" w:rsidTr="0030133D">
        <w:trPr>
          <w:trHeight w:val="187"/>
          <w:jc w:val="center"/>
          <w:ins w:id="9308" w:author="ZTE-Ma Zhifeng" w:date="2023-10-16T14:33:00Z"/>
          <w:trPrChange w:id="93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3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11"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3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13" w:author="ZTE-Ma Zhifeng" w:date="2023-10-16T14:33:00Z"/>
              </w:rPr>
            </w:pPr>
          </w:p>
        </w:tc>
        <w:tc>
          <w:tcPr>
            <w:tcW w:w="1144" w:type="dxa"/>
            <w:tcBorders>
              <w:left w:val="single" w:sz="4" w:space="0" w:color="auto"/>
              <w:bottom w:val="single" w:sz="4" w:space="0" w:color="auto"/>
              <w:right w:val="single" w:sz="4" w:space="0" w:color="auto"/>
            </w:tcBorders>
            <w:vAlign w:val="center"/>
            <w:tcPrChange w:id="93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315" w:author="ZTE-Ma Zhifeng" w:date="2023-10-16T14:33:00Z"/>
              </w:rPr>
            </w:pPr>
            <w:ins w:id="931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18" w:author="ZTE-Ma Zhifeng" w:date="2023-10-16T14:33:00Z"/>
                <w:lang w:val="en-US" w:bidi="ar"/>
              </w:rPr>
            </w:pPr>
            <w:ins w:id="931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3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321" w:author="ZTE-Ma Zhifeng" w:date="2023-10-16T14:33:00Z"/>
              </w:rPr>
            </w:pPr>
          </w:p>
        </w:tc>
      </w:tr>
      <w:tr w:rsidR="008E4AB7" w:rsidTr="0030133D">
        <w:trPr>
          <w:trHeight w:val="187"/>
          <w:jc w:val="center"/>
          <w:ins w:id="9322" w:author="ZTE-Ma Zhifeng" w:date="2023-10-16T14:33:00Z"/>
          <w:trPrChange w:id="93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3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25"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3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27" w:author="ZTE-Ma Zhifeng" w:date="2023-10-16T14:33:00Z"/>
              </w:rPr>
            </w:pPr>
          </w:p>
        </w:tc>
        <w:tc>
          <w:tcPr>
            <w:tcW w:w="1144" w:type="dxa"/>
            <w:tcBorders>
              <w:left w:val="single" w:sz="4" w:space="0" w:color="auto"/>
              <w:bottom w:val="single" w:sz="4" w:space="0" w:color="auto"/>
              <w:right w:val="single" w:sz="4" w:space="0" w:color="auto"/>
            </w:tcBorders>
            <w:vAlign w:val="center"/>
            <w:tcPrChange w:id="93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329" w:author="ZTE-Ma Zhifeng" w:date="2023-10-16T14:33:00Z"/>
              </w:rPr>
            </w:pPr>
            <w:ins w:id="933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32" w:author="ZTE-Ma Zhifeng" w:date="2023-10-16T14:33:00Z"/>
                <w:lang w:val="en-US" w:bidi="ar"/>
              </w:rPr>
            </w:pPr>
            <w:ins w:id="9333" w:author="ZTE-Ma Zhifeng" w:date="2023-10-16T14:36:00Z">
              <w:r w:rsidRPr="00032D3A">
                <w:rPr>
                  <w:lang w:val="en-US" w:bidi="ar"/>
                </w:rPr>
                <w:t>CA_n25</w:t>
              </w:r>
              <w:r>
                <w:rPr>
                  <w:lang w:val="en-US" w:bidi="ar"/>
                </w:rPr>
                <w:t>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3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335" w:author="ZTE-Ma Zhifeng" w:date="2023-10-16T14:33:00Z"/>
              </w:rPr>
            </w:pPr>
          </w:p>
        </w:tc>
      </w:tr>
      <w:tr w:rsidR="008E4AB7" w:rsidTr="0030133D">
        <w:trPr>
          <w:trHeight w:val="187"/>
          <w:jc w:val="center"/>
          <w:ins w:id="9336" w:author="ZTE-Ma Zhifeng" w:date="2023-10-16T14:34:00Z"/>
          <w:trPrChange w:id="93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3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39" w:author="ZTE-Ma Zhifeng" w:date="2023-10-16T14:34:00Z"/>
              </w:rPr>
            </w:pPr>
            <w:ins w:id="934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3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42" w:author="ZTE-Ma Zhifeng" w:date="2023-10-16T14:34:00Z"/>
              </w:rPr>
            </w:pPr>
            <w:ins w:id="934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3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345" w:author="ZTE-Ma Zhifeng" w:date="2023-10-16T14:34:00Z"/>
              </w:rPr>
            </w:pPr>
            <w:ins w:id="934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48" w:author="ZTE-Ma Zhifeng" w:date="2023-10-16T14:34:00Z"/>
                <w:lang w:val="en-US" w:bidi="ar"/>
              </w:rPr>
            </w:pPr>
            <w:ins w:id="934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3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351" w:author="ZTE-Ma Zhifeng" w:date="2023-10-16T14:34:00Z"/>
              </w:rPr>
            </w:pPr>
            <w:ins w:id="9352" w:author="ZTE-Ma Zhifeng" w:date="2023-10-16T14:36:00Z">
              <w:r>
                <w:t>0</w:t>
              </w:r>
            </w:ins>
          </w:p>
        </w:tc>
      </w:tr>
      <w:tr w:rsidR="008E4AB7" w:rsidTr="0030133D">
        <w:trPr>
          <w:trHeight w:val="187"/>
          <w:jc w:val="center"/>
          <w:ins w:id="9353" w:author="ZTE-Ma Zhifeng" w:date="2023-10-16T14:34:00Z"/>
          <w:trPrChange w:id="93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3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56"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3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58" w:author="ZTE-Ma Zhifeng" w:date="2023-10-16T14:34:00Z"/>
              </w:rPr>
            </w:pPr>
          </w:p>
        </w:tc>
        <w:tc>
          <w:tcPr>
            <w:tcW w:w="1144" w:type="dxa"/>
            <w:tcBorders>
              <w:left w:val="single" w:sz="4" w:space="0" w:color="auto"/>
              <w:bottom w:val="single" w:sz="4" w:space="0" w:color="auto"/>
              <w:right w:val="single" w:sz="4" w:space="0" w:color="auto"/>
            </w:tcBorders>
            <w:vAlign w:val="center"/>
            <w:tcPrChange w:id="93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360" w:author="ZTE-Ma Zhifeng" w:date="2023-10-16T14:34:00Z"/>
              </w:rPr>
            </w:pPr>
            <w:ins w:id="936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63" w:author="ZTE-Ma Zhifeng" w:date="2023-10-16T14:34:00Z"/>
                <w:lang w:val="en-US" w:bidi="ar"/>
              </w:rPr>
            </w:pPr>
            <w:ins w:id="936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3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366" w:author="ZTE-Ma Zhifeng" w:date="2023-10-16T14:34:00Z"/>
              </w:rPr>
            </w:pPr>
          </w:p>
        </w:tc>
      </w:tr>
      <w:tr w:rsidR="008E4AB7" w:rsidTr="0030133D">
        <w:trPr>
          <w:trHeight w:val="187"/>
          <w:jc w:val="center"/>
          <w:ins w:id="9367" w:author="ZTE-Ma Zhifeng" w:date="2023-10-16T14:34:00Z"/>
          <w:trPrChange w:id="93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3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70"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3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72" w:author="ZTE-Ma Zhifeng" w:date="2023-10-16T14:34:00Z"/>
              </w:rPr>
            </w:pPr>
          </w:p>
        </w:tc>
        <w:tc>
          <w:tcPr>
            <w:tcW w:w="1144" w:type="dxa"/>
            <w:tcBorders>
              <w:left w:val="single" w:sz="4" w:space="0" w:color="auto"/>
              <w:bottom w:val="single" w:sz="4" w:space="0" w:color="auto"/>
              <w:right w:val="single" w:sz="4" w:space="0" w:color="auto"/>
            </w:tcBorders>
            <w:vAlign w:val="center"/>
            <w:tcPrChange w:id="93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374" w:author="ZTE-Ma Zhifeng" w:date="2023-10-16T14:34:00Z"/>
              </w:rPr>
            </w:pPr>
            <w:ins w:id="937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77" w:author="ZTE-Ma Zhifeng" w:date="2023-10-16T14:34:00Z"/>
                <w:lang w:val="en-US" w:bidi="ar"/>
              </w:rPr>
            </w:pPr>
            <w:ins w:id="9378" w:author="ZTE-Ma Zhifeng" w:date="2023-10-16T14:36:00Z">
              <w:r w:rsidRPr="00032D3A">
                <w:rPr>
                  <w:lang w:val="en-US" w:bidi="ar"/>
                </w:rPr>
                <w:t>CA_n25</w:t>
              </w:r>
              <w:r>
                <w:rPr>
                  <w:lang w:val="en-US" w:bidi="ar"/>
                </w:rPr>
                <w:t>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3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380" w:author="ZTE-Ma Zhifeng" w:date="2023-10-16T14:34:00Z"/>
              </w:rPr>
            </w:pPr>
          </w:p>
        </w:tc>
      </w:tr>
      <w:tr w:rsidR="008E4AB7" w:rsidTr="0030133D">
        <w:trPr>
          <w:trHeight w:val="187"/>
          <w:jc w:val="center"/>
          <w:ins w:id="9381" w:author="ZTE-Ma Zhifeng" w:date="2023-10-16T14:34:00Z"/>
          <w:trPrChange w:id="93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3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84" w:author="ZTE-Ma Zhifeng" w:date="2023-10-16T14:34:00Z"/>
              </w:rPr>
            </w:pPr>
            <w:ins w:id="938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3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87" w:author="ZTE-Ma Zhifeng" w:date="2023-10-16T14:34:00Z"/>
              </w:rPr>
            </w:pPr>
            <w:ins w:id="938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3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390" w:author="ZTE-Ma Zhifeng" w:date="2023-10-16T14:34:00Z"/>
              </w:rPr>
            </w:pPr>
            <w:ins w:id="939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393" w:author="ZTE-Ma Zhifeng" w:date="2023-10-16T14:34:00Z"/>
                <w:lang w:val="en-US" w:bidi="ar"/>
              </w:rPr>
            </w:pPr>
            <w:ins w:id="939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3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396" w:author="ZTE-Ma Zhifeng" w:date="2023-10-16T14:34:00Z"/>
              </w:rPr>
            </w:pPr>
            <w:ins w:id="9397" w:author="ZTE-Ma Zhifeng" w:date="2023-10-16T14:36:00Z">
              <w:r>
                <w:t>0</w:t>
              </w:r>
            </w:ins>
          </w:p>
        </w:tc>
      </w:tr>
      <w:tr w:rsidR="008E4AB7" w:rsidTr="0030133D">
        <w:trPr>
          <w:trHeight w:val="187"/>
          <w:jc w:val="center"/>
          <w:ins w:id="9398" w:author="ZTE-Ma Zhifeng" w:date="2023-10-16T14:34:00Z"/>
          <w:trPrChange w:id="93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4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01"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4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03" w:author="ZTE-Ma Zhifeng" w:date="2023-10-16T14:34:00Z"/>
              </w:rPr>
            </w:pPr>
          </w:p>
        </w:tc>
        <w:tc>
          <w:tcPr>
            <w:tcW w:w="1144" w:type="dxa"/>
            <w:tcBorders>
              <w:left w:val="single" w:sz="4" w:space="0" w:color="auto"/>
              <w:bottom w:val="single" w:sz="4" w:space="0" w:color="auto"/>
              <w:right w:val="single" w:sz="4" w:space="0" w:color="auto"/>
            </w:tcBorders>
            <w:vAlign w:val="center"/>
            <w:tcPrChange w:id="94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405" w:author="ZTE-Ma Zhifeng" w:date="2023-10-16T14:34:00Z"/>
              </w:rPr>
            </w:pPr>
            <w:ins w:id="940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08" w:author="ZTE-Ma Zhifeng" w:date="2023-10-16T14:34:00Z"/>
                <w:lang w:val="en-US" w:bidi="ar"/>
              </w:rPr>
            </w:pPr>
            <w:ins w:id="940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4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411" w:author="ZTE-Ma Zhifeng" w:date="2023-10-16T14:34:00Z"/>
              </w:rPr>
            </w:pPr>
          </w:p>
        </w:tc>
      </w:tr>
      <w:tr w:rsidR="008E4AB7" w:rsidTr="0030133D">
        <w:trPr>
          <w:trHeight w:val="187"/>
          <w:jc w:val="center"/>
          <w:ins w:id="9412" w:author="ZTE-Ma Zhifeng" w:date="2023-10-16T14:34:00Z"/>
          <w:trPrChange w:id="94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4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15"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4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17" w:author="ZTE-Ma Zhifeng" w:date="2023-10-16T14:34:00Z"/>
              </w:rPr>
            </w:pPr>
          </w:p>
        </w:tc>
        <w:tc>
          <w:tcPr>
            <w:tcW w:w="1144" w:type="dxa"/>
            <w:tcBorders>
              <w:left w:val="single" w:sz="4" w:space="0" w:color="auto"/>
              <w:bottom w:val="single" w:sz="4" w:space="0" w:color="auto"/>
              <w:right w:val="single" w:sz="4" w:space="0" w:color="auto"/>
            </w:tcBorders>
            <w:vAlign w:val="center"/>
            <w:tcPrChange w:id="94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419" w:author="ZTE-Ma Zhifeng" w:date="2023-10-16T14:34:00Z"/>
              </w:rPr>
            </w:pPr>
            <w:ins w:id="942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22" w:author="ZTE-Ma Zhifeng" w:date="2023-10-16T14:34:00Z"/>
                <w:lang w:val="en-US" w:bidi="ar"/>
              </w:rPr>
            </w:pPr>
            <w:ins w:id="9423" w:author="ZTE-Ma Zhifeng" w:date="2023-10-16T14:36:00Z">
              <w:r w:rsidRPr="00032D3A">
                <w:rPr>
                  <w:lang w:val="en-US" w:bidi="ar"/>
                </w:rPr>
                <w:t>CA_n25</w:t>
              </w:r>
              <w:r>
                <w:rPr>
                  <w:lang w:val="en-US" w:bidi="ar"/>
                </w:rPr>
                <w:t>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4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425" w:author="ZTE-Ma Zhifeng" w:date="2023-10-16T14:34:00Z"/>
              </w:rPr>
            </w:pPr>
          </w:p>
        </w:tc>
      </w:tr>
      <w:tr w:rsidR="008E4AB7" w:rsidTr="0030133D">
        <w:trPr>
          <w:trHeight w:val="187"/>
          <w:jc w:val="center"/>
          <w:ins w:id="9426" w:author="ZTE-Ma Zhifeng" w:date="2023-10-16T14:34:00Z"/>
          <w:trPrChange w:id="94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4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29" w:author="ZTE-Ma Zhifeng" w:date="2023-10-16T14:34:00Z"/>
              </w:rPr>
            </w:pPr>
            <w:ins w:id="943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4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32" w:author="ZTE-Ma Zhifeng" w:date="2023-10-16T14:34:00Z"/>
              </w:rPr>
            </w:pPr>
            <w:ins w:id="943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4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435" w:author="ZTE-Ma Zhifeng" w:date="2023-10-16T14:34:00Z"/>
              </w:rPr>
            </w:pPr>
            <w:ins w:id="943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38" w:author="ZTE-Ma Zhifeng" w:date="2023-10-16T14:34:00Z"/>
                <w:lang w:val="en-US" w:bidi="ar"/>
              </w:rPr>
            </w:pPr>
            <w:ins w:id="943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4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441" w:author="ZTE-Ma Zhifeng" w:date="2023-10-16T14:34:00Z"/>
              </w:rPr>
            </w:pPr>
            <w:ins w:id="9442" w:author="ZTE-Ma Zhifeng" w:date="2023-10-16T14:36:00Z">
              <w:r>
                <w:t>0</w:t>
              </w:r>
            </w:ins>
          </w:p>
        </w:tc>
      </w:tr>
      <w:tr w:rsidR="008E4AB7" w:rsidTr="0030133D">
        <w:trPr>
          <w:trHeight w:val="187"/>
          <w:jc w:val="center"/>
          <w:ins w:id="9443" w:author="ZTE-Ma Zhifeng" w:date="2023-10-16T14:34:00Z"/>
          <w:trPrChange w:id="94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4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46"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4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48" w:author="ZTE-Ma Zhifeng" w:date="2023-10-16T14:34:00Z"/>
              </w:rPr>
            </w:pPr>
          </w:p>
        </w:tc>
        <w:tc>
          <w:tcPr>
            <w:tcW w:w="1144" w:type="dxa"/>
            <w:tcBorders>
              <w:left w:val="single" w:sz="4" w:space="0" w:color="auto"/>
              <w:bottom w:val="single" w:sz="4" w:space="0" w:color="auto"/>
              <w:right w:val="single" w:sz="4" w:space="0" w:color="auto"/>
            </w:tcBorders>
            <w:vAlign w:val="center"/>
            <w:tcPrChange w:id="94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450" w:author="ZTE-Ma Zhifeng" w:date="2023-10-16T14:34:00Z"/>
              </w:rPr>
            </w:pPr>
            <w:ins w:id="945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53" w:author="ZTE-Ma Zhifeng" w:date="2023-10-16T14:34:00Z"/>
                <w:lang w:val="en-US" w:bidi="ar"/>
              </w:rPr>
            </w:pPr>
            <w:ins w:id="945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4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456" w:author="ZTE-Ma Zhifeng" w:date="2023-10-16T14:34:00Z"/>
              </w:rPr>
            </w:pPr>
          </w:p>
        </w:tc>
      </w:tr>
      <w:tr w:rsidR="008E4AB7" w:rsidTr="0030133D">
        <w:trPr>
          <w:trHeight w:val="187"/>
          <w:jc w:val="center"/>
          <w:ins w:id="9457" w:author="ZTE-Ma Zhifeng" w:date="2023-10-16T14:34:00Z"/>
          <w:trPrChange w:id="94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4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60"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4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62" w:author="ZTE-Ma Zhifeng" w:date="2023-10-16T14:34:00Z"/>
              </w:rPr>
            </w:pPr>
          </w:p>
        </w:tc>
        <w:tc>
          <w:tcPr>
            <w:tcW w:w="1144" w:type="dxa"/>
            <w:tcBorders>
              <w:left w:val="single" w:sz="4" w:space="0" w:color="auto"/>
              <w:bottom w:val="single" w:sz="4" w:space="0" w:color="auto"/>
              <w:right w:val="single" w:sz="4" w:space="0" w:color="auto"/>
            </w:tcBorders>
            <w:vAlign w:val="center"/>
            <w:tcPrChange w:id="94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464" w:author="ZTE-Ma Zhifeng" w:date="2023-10-16T14:34:00Z"/>
              </w:rPr>
            </w:pPr>
            <w:ins w:id="946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67" w:author="ZTE-Ma Zhifeng" w:date="2023-10-16T14:34:00Z"/>
                <w:lang w:val="en-US" w:bidi="ar"/>
              </w:rPr>
            </w:pPr>
            <w:ins w:id="9468" w:author="ZTE-Ma Zhifeng" w:date="2023-10-16T14:36:00Z">
              <w:r w:rsidRPr="00032D3A">
                <w:rPr>
                  <w:lang w:val="en-US" w:bidi="ar"/>
                </w:rPr>
                <w:t>CA_n25</w:t>
              </w:r>
              <w:r>
                <w:rPr>
                  <w:lang w:val="en-US" w:bidi="ar"/>
                </w:rPr>
                <w:t>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4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470" w:author="ZTE-Ma Zhifeng" w:date="2023-10-16T14:34:00Z"/>
              </w:rPr>
            </w:pPr>
          </w:p>
        </w:tc>
      </w:tr>
      <w:tr w:rsidR="008E4AB7" w:rsidTr="0030133D">
        <w:trPr>
          <w:trHeight w:val="187"/>
          <w:jc w:val="center"/>
          <w:ins w:id="9471" w:author="ZTE-Ma Zhifeng" w:date="2023-10-16T14:34:00Z"/>
          <w:trPrChange w:id="94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4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74" w:author="ZTE-Ma Zhifeng" w:date="2023-10-16T14:34:00Z"/>
              </w:rPr>
            </w:pPr>
            <w:ins w:id="947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4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77" w:author="ZTE-Ma Zhifeng" w:date="2023-10-16T14:34:00Z"/>
              </w:rPr>
            </w:pPr>
            <w:ins w:id="947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4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480" w:author="ZTE-Ma Zhifeng" w:date="2023-10-16T14:34:00Z"/>
              </w:rPr>
            </w:pPr>
            <w:ins w:id="948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83" w:author="ZTE-Ma Zhifeng" w:date="2023-10-16T14:34:00Z"/>
                <w:lang w:val="en-US" w:bidi="ar"/>
              </w:rPr>
            </w:pPr>
            <w:ins w:id="948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4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486" w:author="ZTE-Ma Zhifeng" w:date="2023-10-16T14:34:00Z"/>
              </w:rPr>
            </w:pPr>
            <w:ins w:id="9487" w:author="ZTE-Ma Zhifeng" w:date="2023-10-16T14:36:00Z">
              <w:r>
                <w:t>0</w:t>
              </w:r>
            </w:ins>
          </w:p>
        </w:tc>
      </w:tr>
      <w:tr w:rsidR="008E4AB7" w:rsidTr="0030133D">
        <w:trPr>
          <w:trHeight w:val="187"/>
          <w:jc w:val="center"/>
          <w:ins w:id="9488" w:author="ZTE-Ma Zhifeng" w:date="2023-10-16T14:34:00Z"/>
          <w:trPrChange w:id="94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4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91"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4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93" w:author="ZTE-Ma Zhifeng" w:date="2023-10-16T14:34:00Z"/>
              </w:rPr>
            </w:pPr>
          </w:p>
        </w:tc>
        <w:tc>
          <w:tcPr>
            <w:tcW w:w="1144" w:type="dxa"/>
            <w:tcBorders>
              <w:left w:val="single" w:sz="4" w:space="0" w:color="auto"/>
              <w:bottom w:val="single" w:sz="4" w:space="0" w:color="auto"/>
              <w:right w:val="single" w:sz="4" w:space="0" w:color="auto"/>
            </w:tcBorders>
            <w:vAlign w:val="center"/>
            <w:tcPrChange w:id="94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495" w:author="ZTE-Ma Zhifeng" w:date="2023-10-16T14:34:00Z"/>
              </w:rPr>
            </w:pPr>
            <w:ins w:id="949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498" w:author="ZTE-Ma Zhifeng" w:date="2023-10-16T14:34:00Z"/>
                <w:lang w:val="en-US" w:bidi="ar"/>
              </w:rPr>
            </w:pPr>
            <w:ins w:id="949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5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501" w:author="ZTE-Ma Zhifeng" w:date="2023-10-16T14:34:00Z"/>
              </w:rPr>
            </w:pPr>
          </w:p>
        </w:tc>
      </w:tr>
      <w:tr w:rsidR="008E4AB7" w:rsidTr="0030133D">
        <w:trPr>
          <w:trHeight w:val="187"/>
          <w:jc w:val="center"/>
          <w:ins w:id="9502" w:author="ZTE-Ma Zhifeng" w:date="2023-10-16T14:34:00Z"/>
          <w:trPrChange w:id="95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5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05"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5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07" w:author="ZTE-Ma Zhifeng" w:date="2023-10-16T14:34:00Z"/>
              </w:rPr>
            </w:pPr>
          </w:p>
        </w:tc>
        <w:tc>
          <w:tcPr>
            <w:tcW w:w="1144" w:type="dxa"/>
            <w:tcBorders>
              <w:left w:val="single" w:sz="4" w:space="0" w:color="auto"/>
              <w:bottom w:val="single" w:sz="4" w:space="0" w:color="auto"/>
              <w:right w:val="single" w:sz="4" w:space="0" w:color="auto"/>
            </w:tcBorders>
            <w:vAlign w:val="center"/>
            <w:tcPrChange w:id="95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509" w:author="ZTE-Ma Zhifeng" w:date="2023-10-16T14:34:00Z"/>
              </w:rPr>
            </w:pPr>
            <w:ins w:id="951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12" w:author="ZTE-Ma Zhifeng" w:date="2023-10-16T14:34:00Z"/>
                <w:lang w:val="en-US" w:bidi="ar"/>
              </w:rPr>
            </w:pPr>
            <w:ins w:id="9513" w:author="ZTE-Ma Zhifeng" w:date="2023-10-16T14:36:00Z">
              <w:r w:rsidRPr="00032D3A">
                <w:rPr>
                  <w:lang w:val="en-US" w:bidi="ar"/>
                </w:rPr>
                <w:t>CA_n25</w:t>
              </w:r>
              <w:r>
                <w:rPr>
                  <w:lang w:val="en-US" w:bidi="ar"/>
                </w:rPr>
                <w:t>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5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515" w:author="ZTE-Ma Zhifeng" w:date="2023-10-16T14:34:00Z"/>
              </w:rPr>
            </w:pPr>
          </w:p>
        </w:tc>
      </w:tr>
      <w:tr w:rsidR="008E4AB7" w:rsidTr="0030133D">
        <w:trPr>
          <w:trHeight w:val="187"/>
          <w:jc w:val="center"/>
          <w:ins w:id="9516" w:author="ZTE-Ma Zhifeng" w:date="2023-10-16T14:34:00Z"/>
          <w:trPrChange w:id="95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5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19" w:author="ZTE-Ma Zhifeng" w:date="2023-10-16T14:34:00Z"/>
              </w:rPr>
            </w:pPr>
            <w:ins w:id="952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5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22" w:author="ZTE-Ma Zhifeng" w:date="2023-10-16T14:34:00Z"/>
              </w:rPr>
            </w:pPr>
            <w:ins w:id="952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5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525" w:author="ZTE-Ma Zhifeng" w:date="2023-10-16T14:34:00Z"/>
              </w:rPr>
            </w:pPr>
            <w:ins w:id="952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28" w:author="ZTE-Ma Zhifeng" w:date="2023-10-16T14:34:00Z"/>
                <w:lang w:val="en-US" w:bidi="ar"/>
              </w:rPr>
            </w:pPr>
            <w:ins w:id="952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5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531" w:author="ZTE-Ma Zhifeng" w:date="2023-10-16T14:34:00Z"/>
              </w:rPr>
            </w:pPr>
            <w:ins w:id="9532" w:author="ZTE-Ma Zhifeng" w:date="2023-10-16T14:36:00Z">
              <w:r>
                <w:t>0</w:t>
              </w:r>
            </w:ins>
          </w:p>
        </w:tc>
      </w:tr>
      <w:tr w:rsidR="008E4AB7" w:rsidTr="0030133D">
        <w:trPr>
          <w:trHeight w:val="187"/>
          <w:jc w:val="center"/>
          <w:ins w:id="9533" w:author="ZTE-Ma Zhifeng" w:date="2023-10-16T14:34:00Z"/>
          <w:trPrChange w:id="95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5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36"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5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38" w:author="ZTE-Ma Zhifeng" w:date="2023-10-16T14:34:00Z"/>
              </w:rPr>
            </w:pPr>
          </w:p>
        </w:tc>
        <w:tc>
          <w:tcPr>
            <w:tcW w:w="1144" w:type="dxa"/>
            <w:tcBorders>
              <w:left w:val="single" w:sz="4" w:space="0" w:color="auto"/>
              <w:bottom w:val="single" w:sz="4" w:space="0" w:color="auto"/>
              <w:right w:val="single" w:sz="4" w:space="0" w:color="auto"/>
            </w:tcBorders>
            <w:vAlign w:val="center"/>
            <w:tcPrChange w:id="95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540" w:author="ZTE-Ma Zhifeng" w:date="2023-10-16T14:34:00Z"/>
              </w:rPr>
            </w:pPr>
            <w:ins w:id="954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43" w:author="ZTE-Ma Zhifeng" w:date="2023-10-16T14:34:00Z"/>
                <w:lang w:val="en-US" w:bidi="ar"/>
              </w:rPr>
            </w:pPr>
            <w:ins w:id="954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5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546" w:author="ZTE-Ma Zhifeng" w:date="2023-10-16T14:34:00Z"/>
              </w:rPr>
            </w:pPr>
          </w:p>
        </w:tc>
      </w:tr>
      <w:tr w:rsidR="008E4AB7" w:rsidTr="0030133D">
        <w:trPr>
          <w:trHeight w:val="187"/>
          <w:jc w:val="center"/>
          <w:ins w:id="9547" w:author="ZTE-Ma Zhifeng" w:date="2023-10-16T14:34:00Z"/>
          <w:trPrChange w:id="95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5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50"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5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52" w:author="ZTE-Ma Zhifeng" w:date="2023-10-16T14:34:00Z"/>
              </w:rPr>
            </w:pPr>
          </w:p>
        </w:tc>
        <w:tc>
          <w:tcPr>
            <w:tcW w:w="1144" w:type="dxa"/>
            <w:tcBorders>
              <w:left w:val="single" w:sz="4" w:space="0" w:color="auto"/>
              <w:bottom w:val="single" w:sz="4" w:space="0" w:color="auto"/>
              <w:right w:val="single" w:sz="4" w:space="0" w:color="auto"/>
            </w:tcBorders>
            <w:vAlign w:val="center"/>
            <w:tcPrChange w:id="95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554" w:author="ZTE-Ma Zhifeng" w:date="2023-10-16T14:34:00Z"/>
              </w:rPr>
            </w:pPr>
            <w:ins w:id="955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57" w:author="ZTE-Ma Zhifeng" w:date="2023-10-16T14:34:00Z"/>
                <w:lang w:val="en-US" w:bidi="ar"/>
              </w:rPr>
            </w:pPr>
            <w:ins w:id="955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5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560" w:author="ZTE-Ma Zhifeng" w:date="2023-10-16T14:34:00Z"/>
              </w:rPr>
            </w:pPr>
          </w:p>
        </w:tc>
      </w:tr>
      <w:tr w:rsidR="008E4AB7" w:rsidTr="0030133D">
        <w:trPr>
          <w:trHeight w:val="187"/>
          <w:jc w:val="center"/>
          <w:ins w:id="9561" w:author="ZTE-Ma Zhifeng" w:date="2023-10-16T14:34:00Z"/>
          <w:trPrChange w:id="95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5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64" w:author="ZTE-Ma Zhifeng" w:date="2023-10-16T14:34:00Z"/>
              </w:rPr>
            </w:pPr>
            <w:ins w:id="956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5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67" w:author="ZTE-Ma Zhifeng" w:date="2023-10-16T14:34:00Z"/>
              </w:rPr>
            </w:pPr>
            <w:ins w:id="956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5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570" w:author="ZTE-Ma Zhifeng" w:date="2023-10-16T14:34:00Z"/>
              </w:rPr>
            </w:pPr>
            <w:ins w:id="957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73" w:author="ZTE-Ma Zhifeng" w:date="2023-10-16T14:34:00Z"/>
                <w:lang w:val="en-US" w:bidi="ar"/>
              </w:rPr>
            </w:pPr>
            <w:ins w:id="957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5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576" w:author="ZTE-Ma Zhifeng" w:date="2023-10-16T14:34:00Z"/>
              </w:rPr>
            </w:pPr>
            <w:ins w:id="9577" w:author="ZTE-Ma Zhifeng" w:date="2023-10-16T14:36:00Z">
              <w:r>
                <w:t>0</w:t>
              </w:r>
            </w:ins>
          </w:p>
        </w:tc>
      </w:tr>
      <w:tr w:rsidR="008E4AB7" w:rsidTr="0030133D">
        <w:trPr>
          <w:trHeight w:val="187"/>
          <w:jc w:val="center"/>
          <w:ins w:id="9578" w:author="ZTE-Ma Zhifeng" w:date="2023-10-16T14:34:00Z"/>
          <w:trPrChange w:id="95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5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81"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5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83" w:author="ZTE-Ma Zhifeng" w:date="2023-10-16T14:34:00Z"/>
              </w:rPr>
            </w:pPr>
          </w:p>
        </w:tc>
        <w:tc>
          <w:tcPr>
            <w:tcW w:w="1144" w:type="dxa"/>
            <w:tcBorders>
              <w:left w:val="single" w:sz="4" w:space="0" w:color="auto"/>
              <w:bottom w:val="single" w:sz="4" w:space="0" w:color="auto"/>
              <w:right w:val="single" w:sz="4" w:space="0" w:color="auto"/>
            </w:tcBorders>
            <w:vAlign w:val="center"/>
            <w:tcPrChange w:id="95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585" w:author="ZTE-Ma Zhifeng" w:date="2023-10-16T14:34:00Z"/>
              </w:rPr>
            </w:pPr>
            <w:ins w:id="958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88" w:author="ZTE-Ma Zhifeng" w:date="2023-10-16T14:34:00Z"/>
                <w:lang w:val="en-US" w:bidi="ar"/>
              </w:rPr>
            </w:pPr>
            <w:ins w:id="958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5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591" w:author="ZTE-Ma Zhifeng" w:date="2023-10-16T14:34:00Z"/>
              </w:rPr>
            </w:pPr>
          </w:p>
        </w:tc>
      </w:tr>
      <w:tr w:rsidR="008E4AB7" w:rsidTr="0030133D">
        <w:trPr>
          <w:trHeight w:val="187"/>
          <w:jc w:val="center"/>
          <w:ins w:id="9592" w:author="ZTE-Ma Zhifeng" w:date="2023-10-16T14:34:00Z"/>
          <w:trPrChange w:id="95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5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95"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5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597" w:author="ZTE-Ma Zhifeng" w:date="2023-10-16T14:34:00Z"/>
              </w:rPr>
            </w:pPr>
          </w:p>
        </w:tc>
        <w:tc>
          <w:tcPr>
            <w:tcW w:w="1144" w:type="dxa"/>
            <w:tcBorders>
              <w:left w:val="single" w:sz="4" w:space="0" w:color="auto"/>
              <w:bottom w:val="single" w:sz="4" w:space="0" w:color="auto"/>
              <w:right w:val="single" w:sz="4" w:space="0" w:color="auto"/>
            </w:tcBorders>
            <w:vAlign w:val="center"/>
            <w:tcPrChange w:id="95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599" w:author="ZTE-Ma Zhifeng" w:date="2023-10-16T14:34:00Z"/>
              </w:rPr>
            </w:pPr>
            <w:ins w:id="960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02" w:author="ZTE-Ma Zhifeng" w:date="2023-10-16T14:34:00Z"/>
                <w:lang w:val="en-US" w:bidi="ar"/>
              </w:rPr>
            </w:pPr>
            <w:ins w:id="9603" w:author="ZTE-Ma Zhifeng" w:date="2023-10-16T14:36:00Z">
              <w:r w:rsidRPr="00032D3A">
                <w:rPr>
                  <w:lang w:val="en-US" w:bidi="ar"/>
                </w:rPr>
                <w:t>CA_n25</w:t>
              </w:r>
              <w:r>
                <w:rPr>
                  <w:lang w:val="en-US" w:bidi="ar"/>
                </w:rPr>
                <w:t>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6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605" w:author="ZTE-Ma Zhifeng" w:date="2023-10-16T14:34:00Z"/>
              </w:rPr>
            </w:pPr>
          </w:p>
        </w:tc>
      </w:tr>
      <w:tr w:rsidR="008E4AB7" w:rsidTr="0030133D">
        <w:trPr>
          <w:trHeight w:val="187"/>
          <w:jc w:val="center"/>
          <w:ins w:id="9606" w:author="ZTE-Ma Zhifeng" w:date="2023-10-16T14:34:00Z"/>
          <w:trPrChange w:id="96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6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09" w:author="ZTE-Ma Zhifeng" w:date="2023-10-16T14:34:00Z"/>
              </w:rPr>
            </w:pPr>
            <w:ins w:id="961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6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12" w:author="ZTE-Ma Zhifeng" w:date="2023-10-16T14:34:00Z"/>
              </w:rPr>
            </w:pPr>
            <w:ins w:id="961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6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615" w:author="ZTE-Ma Zhifeng" w:date="2023-10-16T14:34:00Z"/>
              </w:rPr>
            </w:pPr>
            <w:ins w:id="961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18" w:author="ZTE-Ma Zhifeng" w:date="2023-10-16T14:34:00Z"/>
                <w:lang w:val="en-US" w:bidi="ar"/>
              </w:rPr>
            </w:pPr>
            <w:ins w:id="961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6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621" w:author="ZTE-Ma Zhifeng" w:date="2023-10-16T14:34:00Z"/>
              </w:rPr>
            </w:pPr>
            <w:ins w:id="9622" w:author="ZTE-Ma Zhifeng" w:date="2023-10-16T14:36:00Z">
              <w:r>
                <w:t>0</w:t>
              </w:r>
            </w:ins>
          </w:p>
        </w:tc>
      </w:tr>
      <w:tr w:rsidR="008E4AB7" w:rsidTr="0030133D">
        <w:trPr>
          <w:trHeight w:val="187"/>
          <w:jc w:val="center"/>
          <w:ins w:id="9623" w:author="ZTE-Ma Zhifeng" w:date="2023-10-16T14:34:00Z"/>
          <w:trPrChange w:id="96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6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26"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6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28" w:author="ZTE-Ma Zhifeng" w:date="2023-10-16T14:34:00Z"/>
              </w:rPr>
            </w:pPr>
          </w:p>
        </w:tc>
        <w:tc>
          <w:tcPr>
            <w:tcW w:w="1144" w:type="dxa"/>
            <w:tcBorders>
              <w:left w:val="single" w:sz="4" w:space="0" w:color="auto"/>
              <w:bottom w:val="single" w:sz="4" w:space="0" w:color="auto"/>
              <w:right w:val="single" w:sz="4" w:space="0" w:color="auto"/>
            </w:tcBorders>
            <w:vAlign w:val="center"/>
            <w:tcPrChange w:id="96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630" w:author="ZTE-Ma Zhifeng" w:date="2023-10-16T14:34:00Z"/>
              </w:rPr>
            </w:pPr>
            <w:ins w:id="963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33" w:author="ZTE-Ma Zhifeng" w:date="2023-10-16T14:34:00Z"/>
                <w:lang w:val="en-US" w:bidi="ar"/>
              </w:rPr>
            </w:pPr>
            <w:ins w:id="963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6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636" w:author="ZTE-Ma Zhifeng" w:date="2023-10-16T14:34:00Z"/>
              </w:rPr>
            </w:pPr>
          </w:p>
        </w:tc>
      </w:tr>
      <w:tr w:rsidR="008E4AB7" w:rsidTr="0030133D">
        <w:trPr>
          <w:trHeight w:val="187"/>
          <w:jc w:val="center"/>
          <w:ins w:id="9637" w:author="ZTE-Ma Zhifeng" w:date="2023-10-16T14:34:00Z"/>
          <w:trPrChange w:id="96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6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40"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6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42" w:author="ZTE-Ma Zhifeng" w:date="2023-10-16T14:34:00Z"/>
              </w:rPr>
            </w:pPr>
          </w:p>
        </w:tc>
        <w:tc>
          <w:tcPr>
            <w:tcW w:w="1144" w:type="dxa"/>
            <w:tcBorders>
              <w:left w:val="single" w:sz="4" w:space="0" w:color="auto"/>
              <w:bottom w:val="single" w:sz="4" w:space="0" w:color="auto"/>
              <w:right w:val="single" w:sz="4" w:space="0" w:color="auto"/>
            </w:tcBorders>
            <w:vAlign w:val="center"/>
            <w:tcPrChange w:id="96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644" w:author="ZTE-Ma Zhifeng" w:date="2023-10-16T14:34:00Z"/>
              </w:rPr>
            </w:pPr>
            <w:ins w:id="964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47" w:author="ZTE-Ma Zhifeng" w:date="2023-10-16T14:34:00Z"/>
                <w:lang w:val="en-US" w:bidi="ar"/>
              </w:rPr>
            </w:pPr>
            <w:ins w:id="9648" w:author="ZTE-Ma Zhifeng" w:date="2023-10-16T14:36:00Z">
              <w:r w:rsidRPr="00032D3A">
                <w:rPr>
                  <w:lang w:val="en-US" w:bidi="ar"/>
                </w:rPr>
                <w:t>CA_n25</w:t>
              </w:r>
              <w:r>
                <w:rPr>
                  <w:lang w:val="en-US" w:bidi="ar"/>
                </w:rPr>
                <w:t>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6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650" w:author="ZTE-Ma Zhifeng" w:date="2023-10-16T14:34:00Z"/>
              </w:rPr>
            </w:pPr>
          </w:p>
        </w:tc>
      </w:tr>
      <w:tr w:rsidR="008E4AB7" w:rsidTr="0030133D">
        <w:trPr>
          <w:trHeight w:val="187"/>
          <w:jc w:val="center"/>
          <w:ins w:id="9651" w:author="ZTE-Ma Zhifeng" w:date="2023-10-16T14:34:00Z"/>
          <w:trPrChange w:id="96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6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54" w:author="ZTE-Ma Zhifeng" w:date="2023-10-16T14:34:00Z"/>
              </w:rPr>
            </w:pPr>
            <w:ins w:id="965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6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57" w:author="ZTE-Ma Zhifeng" w:date="2023-10-16T14:34:00Z"/>
              </w:rPr>
            </w:pPr>
            <w:ins w:id="965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6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660" w:author="ZTE-Ma Zhifeng" w:date="2023-10-16T14:34:00Z"/>
              </w:rPr>
            </w:pPr>
            <w:ins w:id="966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63" w:author="ZTE-Ma Zhifeng" w:date="2023-10-16T14:34:00Z"/>
                <w:lang w:val="en-US" w:bidi="ar"/>
              </w:rPr>
            </w:pPr>
            <w:ins w:id="966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6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666" w:author="ZTE-Ma Zhifeng" w:date="2023-10-16T14:34:00Z"/>
              </w:rPr>
            </w:pPr>
            <w:ins w:id="9667" w:author="ZTE-Ma Zhifeng" w:date="2023-10-16T14:36:00Z">
              <w:r>
                <w:t>0</w:t>
              </w:r>
            </w:ins>
          </w:p>
        </w:tc>
      </w:tr>
      <w:tr w:rsidR="008E4AB7" w:rsidTr="0030133D">
        <w:trPr>
          <w:trHeight w:val="187"/>
          <w:jc w:val="center"/>
          <w:ins w:id="9668" w:author="ZTE-Ma Zhifeng" w:date="2023-10-16T14:34:00Z"/>
          <w:trPrChange w:id="96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6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71"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6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73" w:author="ZTE-Ma Zhifeng" w:date="2023-10-16T14:34:00Z"/>
              </w:rPr>
            </w:pPr>
          </w:p>
        </w:tc>
        <w:tc>
          <w:tcPr>
            <w:tcW w:w="1144" w:type="dxa"/>
            <w:tcBorders>
              <w:left w:val="single" w:sz="4" w:space="0" w:color="auto"/>
              <w:bottom w:val="single" w:sz="4" w:space="0" w:color="auto"/>
              <w:right w:val="single" w:sz="4" w:space="0" w:color="auto"/>
            </w:tcBorders>
            <w:vAlign w:val="center"/>
            <w:tcPrChange w:id="96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675" w:author="ZTE-Ma Zhifeng" w:date="2023-10-16T14:34:00Z"/>
              </w:rPr>
            </w:pPr>
            <w:ins w:id="967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78" w:author="ZTE-Ma Zhifeng" w:date="2023-10-16T14:34:00Z"/>
                <w:lang w:val="en-US" w:bidi="ar"/>
              </w:rPr>
            </w:pPr>
            <w:ins w:id="967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6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681" w:author="ZTE-Ma Zhifeng" w:date="2023-10-16T14:34:00Z"/>
              </w:rPr>
            </w:pPr>
          </w:p>
        </w:tc>
      </w:tr>
      <w:tr w:rsidR="008E4AB7" w:rsidTr="0030133D">
        <w:trPr>
          <w:trHeight w:val="187"/>
          <w:jc w:val="center"/>
          <w:ins w:id="9682" w:author="ZTE-Ma Zhifeng" w:date="2023-10-16T14:34:00Z"/>
          <w:trPrChange w:id="96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6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85"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6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87" w:author="ZTE-Ma Zhifeng" w:date="2023-10-16T14:34:00Z"/>
              </w:rPr>
            </w:pPr>
          </w:p>
        </w:tc>
        <w:tc>
          <w:tcPr>
            <w:tcW w:w="1144" w:type="dxa"/>
            <w:tcBorders>
              <w:left w:val="single" w:sz="4" w:space="0" w:color="auto"/>
              <w:bottom w:val="single" w:sz="4" w:space="0" w:color="auto"/>
              <w:right w:val="single" w:sz="4" w:space="0" w:color="auto"/>
            </w:tcBorders>
            <w:vAlign w:val="center"/>
            <w:tcPrChange w:id="96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689" w:author="ZTE-Ma Zhifeng" w:date="2023-10-16T14:34:00Z"/>
              </w:rPr>
            </w:pPr>
            <w:ins w:id="969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92" w:author="ZTE-Ma Zhifeng" w:date="2023-10-16T14:34:00Z"/>
                <w:lang w:val="en-US" w:bidi="ar"/>
              </w:rPr>
            </w:pPr>
            <w:ins w:id="9693" w:author="ZTE-Ma Zhifeng" w:date="2023-10-16T14:36:00Z">
              <w:r w:rsidRPr="00032D3A">
                <w:rPr>
                  <w:lang w:val="en-US" w:bidi="ar"/>
                </w:rPr>
                <w:t>CA_n25</w:t>
              </w:r>
              <w:r>
                <w:rPr>
                  <w:lang w:val="en-US" w:bidi="ar"/>
                </w:rPr>
                <w:t>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6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695" w:author="ZTE-Ma Zhifeng" w:date="2023-10-16T14:34:00Z"/>
              </w:rPr>
            </w:pPr>
          </w:p>
        </w:tc>
      </w:tr>
      <w:tr w:rsidR="008E4AB7" w:rsidTr="0030133D">
        <w:trPr>
          <w:trHeight w:val="187"/>
          <w:jc w:val="center"/>
          <w:ins w:id="9696" w:author="ZTE-Ma Zhifeng" w:date="2023-10-16T14:34:00Z"/>
          <w:trPrChange w:id="96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6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699" w:author="ZTE-Ma Zhifeng" w:date="2023-10-16T14:34:00Z"/>
              </w:rPr>
            </w:pPr>
            <w:ins w:id="970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7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02" w:author="ZTE-Ma Zhifeng" w:date="2023-10-16T14:34:00Z"/>
              </w:rPr>
            </w:pPr>
            <w:ins w:id="970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7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705" w:author="ZTE-Ma Zhifeng" w:date="2023-10-16T14:34:00Z"/>
              </w:rPr>
            </w:pPr>
            <w:ins w:id="970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08" w:author="ZTE-Ma Zhifeng" w:date="2023-10-16T14:34:00Z"/>
                <w:lang w:val="en-US" w:bidi="ar"/>
              </w:rPr>
            </w:pPr>
            <w:ins w:id="970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7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711" w:author="ZTE-Ma Zhifeng" w:date="2023-10-16T14:34:00Z"/>
              </w:rPr>
            </w:pPr>
            <w:ins w:id="9712" w:author="ZTE-Ma Zhifeng" w:date="2023-10-16T14:36:00Z">
              <w:r>
                <w:t>0</w:t>
              </w:r>
            </w:ins>
          </w:p>
        </w:tc>
      </w:tr>
      <w:tr w:rsidR="008E4AB7" w:rsidTr="0030133D">
        <w:trPr>
          <w:trHeight w:val="187"/>
          <w:jc w:val="center"/>
          <w:ins w:id="9713" w:author="ZTE-Ma Zhifeng" w:date="2023-10-16T14:34:00Z"/>
          <w:trPrChange w:id="97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7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16"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7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18" w:author="ZTE-Ma Zhifeng" w:date="2023-10-16T14:34:00Z"/>
              </w:rPr>
            </w:pPr>
          </w:p>
        </w:tc>
        <w:tc>
          <w:tcPr>
            <w:tcW w:w="1144" w:type="dxa"/>
            <w:tcBorders>
              <w:left w:val="single" w:sz="4" w:space="0" w:color="auto"/>
              <w:bottom w:val="single" w:sz="4" w:space="0" w:color="auto"/>
              <w:right w:val="single" w:sz="4" w:space="0" w:color="auto"/>
            </w:tcBorders>
            <w:vAlign w:val="center"/>
            <w:tcPrChange w:id="97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720" w:author="ZTE-Ma Zhifeng" w:date="2023-10-16T14:34:00Z"/>
              </w:rPr>
            </w:pPr>
            <w:ins w:id="972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23" w:author="ZTE-Ma Zhifeng" w:date="2023-10-16T14:34:00Z"/>
                <w:lang w:val="en-US" w:bidi="ar"/>
              </w:rPr>
            </w:pPr>
            <w:ins w:id="972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7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726" w:author="ZTE-Ma Zhifeng" w:date="2023-10-16T14:34:00Z"/>
              </w:rPr>
            </w:pPr>
          </w:p>
        </w:tc>
      </w:tr>
      <w:tr w:rsidR="008E4AB7" w:rsidTr="0030133D">
        <w:trPr>
          <w:trHeight w:val="187"/>
          <w:jc w:val="center"/>
          <w:ins w:id="9727" w:author="ZTE-Ma Zhifeng" w:date="2023-10-16T14:34:00Z"/>
          <w:trPrChange w:id="97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7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30"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7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32" w:author="ZTE-Ma Zhifeng" w:date="2023-10-16T14:34:00Z"/>
              </w:rPr>
            </w:pPr>
          </w:p>
        </w:tc>
        <w:tc>
          <w:tcPr>
            <w:tcW w:w="1144" w:type="dxa"/>
            <w:tcBorders>
              <w:left w:val="single" w:sz="4" w:space="0" w:color="auto"/>
              <w:bottom w:val="single" w:sz="4" w:space="0" w:color="auto"/>
              <w:right w:val="single" w:sz="4" w:space="0" w:color="auto"/>
            </w:tcBorders>
            <w:vAlign w:val="center"/>
            <w:tcPrChange w:id="97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734" w:author="ZTE-Ma Zhifeng" w:date="2023-10-16T14:34:00Z"/>
              </w:rPr>
            </w:pPr>
            <w:ins w:id="973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37" w:author="ZTE-Ma Zhifeng" w:date="2023-10-16T14:34:00Z"/>
                <w:lang w:val="en-US" w:bidi="ar"/>
              </w:rPr>
            </w:pPr>
            <w:ins w:id="9738" w:author="ZTE-Ma Zhifeng" w:date="2023-10-16T14:36:00Z">
              <w:r w:rsidRPr="00032D3A">
                <w:rPr>
                  <w:lang w:val="en-US" w:bidi="ar"/>
                </w:rPr>
                <w:t>CA_n25</w:t>
              </w:r>
              <w:r>
                <w:rPr>
                  <w:lang w:val="en-US" w:bidi="ar"/>
                </w:rPr>
                <w:t>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7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740" w:author="ZTE-Ma Zhifeng" w:date="2023-10-16T14:34:00Z"/>
              </w:rPr>
            </w:pPr>
          </w:p>
        </w:tc>
      </w:tr>
      <w:tr w:rsidR="008E4AB7" w:rsidTr="0030133D">
        <w:trPr>
          <w:trHeight w:val="187"/>
          <w:jc w:val="center"/>
          <w:ins w:id="9741" w:author="ZTE-Ma Zhifeng" w:date="2023-10-16T14:34:00Z"/>
          <w:trPrChange w:id="97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7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44" w:author="ZTE-Ma Zhifeng" w:date="2023-10-16T14:34:00Z"/>
              </w:rPr>
            </w:pPr>
            <w:ins w:id="974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7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47" w:author="ZTE-Ma Zhifeng" w:date="2023-10-16T14:34:00Z"/>
              </w:rPr>
            </w:pPr>
            <w:ins w:id="974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7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750" w:author="ZTE-Ma Zhifeng" w:date="2023-10-16T14:34:00Z"/>
              </w:rPr>
            </w:pPr>
            <w:ins w:id="975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53" w:author="ZTE-Ma Zhifeng" w:date="2023-10-16T14:34:00Z"/>
                <w:lang w:val="en-US" w:bidi="ar"/>
              </w:rPr>
            </w:pPr>
            <w:ins w:id="975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7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756" w:author="ZTE-Ma Zhifeng" w:date="2023-10-16T14:34:00Z"/>
              </w:rPr>
            </w:pPr>
            <w:ins w:id="9757" w:author="ZTE-Ma Zhifeng" w:date="2023-10-16T14:36:00Z">
              <w:r>
                <w:t>0</w:t>
              </w:r>
            </w:ins>
          </w:p>
        </w:tc>
      </w:tr>
      <w:tr w:rsidR="008E4AB7" w:rsidTr="0030133D">
        <w:trPr>
          <w:trHeight w:val="187"/>
          <w:jc w:val="center"/>
          <w:ins w:id="9758" w:author="ZTE-Ma Zhifeng" w:date="2023-10-16T14:34:00Z"/>
          <w:trPrChange w:id="97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7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61"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7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63" w:author="ZTE-Ma Zhifeng" w:date="2023-10-16T14:34:00Z"/>
              </w:rPr>
            </w:pPr>
          </w:p>
        </w:tc>
        <w:tc>
          <w:tcPr>
            <w:tcW w:w="1144" w:type="dxa"/>
            <w:tcBorders>
              <w:left w:val="single" w:sz="4" w:space="0" w:color="auto"/>
              <w:bottom w:val="single" w:sz="4" w:space="0" w:color="auto"/>
              <w:right w:val="single" w:sz="4" w:space="0" w:color="auto"/>
            </w:tcBorders>
            <w:vAlign w:val="center"/>
            <w:tcPrChange w:id="97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765" w:author="ZTE-Ma Zhifeng" w:date="2023-10-16T14:34:00Z"/>
              </w:rPr>
            </w:pPr>
            <w:ins w:id="976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68" w:author="ZTE-Ma Zhifeng" w:date="2023-10-16T14:34:00Z"/>
                <w:lang w:val="en-US" w:bidi="ar"/>
              </w:rPr>
            </w:pPr>
            <w:ins w:id="976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7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771" w:author="ZTE-Ma Zhifeng" w:date="2023-10-16T14:34:00Z"/>
              </w:rPr>
            </w:pPr>
          </w:p>
        </w:tc>
      </w:tr>
      <w:tr w:rsidR="008E4AB7" w:rsidTr="0030133D">
        <w:trPr>
          <w:trHeight w:val="187"/>
          <w:jc w:val="center"/>
          <w:ins w:id="9772" w:author="ZTE-Ma Zhifeng" w:date="2023-10-16T14:34:00Z"/>
          <w:trPrChange w:id="97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7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75"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7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77" w:author="ZTE-Ma Zhifeng" w:date="2023-10-16T14:34:00Z"/>
              </w:rPr>
            </w:pPr>
          </w:p>
        </w:tc>
        <w:tc>
          <w:tcPr>
            <w:tcW w:w="1144" w:type="dxa"/>
            <w:tcBorders>
              <w:left w:val="single" w:sz="4" w:space="0" w:color="auto"/>
              <w:bottom w:val="single" w:sz="4" w:space="0" w:color="auto"/>
              <w:right w:val="single" w:sz="4" w:space="0" w:color="auto"/>
            </w:tcBorders>
            <w:vAlign w:val="center"/>
            <w:tcPrChange w:id="97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779" w:author="ZTE-Ma Zhifeng" w:date="2023-10-16T14:34:00Z"/>
              </w:rPr>
            </w:pPr>
            <w:ins w:id="978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82" w:author="ZTE-Ma Zhifeng" w:date="2023-10-16T14:34:00Z"/>
                <w:lang w:val="en-US" w:bidi="ar"/>
              </w:rPr>
            </w:pPr>
            <w:ins w:id="9783" w:author="ZTE-Ma Zhifeng" w:date="2023-10-16T14:36:00Z">
              <w:r w:rsidRPr="00032D3A">
                <w:rPr>
                  <w:lang w:val="en-US" w:bidi="ar"/>
                </w:rPr>
                <w:t>CA_n25</w:t>
              </w:r>
              <w:r>
                <w:rPr>
                  <w:lang w:val="en-US" w:bidi="ar"/>
                </w:rPr>
                <w:t>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7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785" w:author="ZTE-Ma Zhifeng" w:date="2023-10-16T14:34:00Z"/>
              </w:rPr>
            </w:pPr>
          </w:p>
        </w:tc>
      </w:tr>
      <w:tr w:rsidR="008E4AB7" w:rsidTr="0030133D">
        <w:trPr>
          <w:trHeight w:val="187"/>
          <w:jc w:val="center"/>
          <w:ins w:id="9786" w:author="ZTE-Ma Zhifeng" w:date="2023-10-16T14:34:00Z"/>
          <w:trPrChange w:id="97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7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89" w:author="ZTE-Ma Zhifeng" w:date="2023-10-16T14:34:00Z"/>
              </w:rPr>
            </w:pPr>
            <w:ins w:id="979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7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92" w:author="ZTE-Ma Zhifeng" w:date="2023-10-16T14:34:00Z"/>
              </w:rPr>
            </w:pPr>
            <w:ins w:id="979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7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795" w:author="ZTE-Ma Zhifeng" w:date="2023-10-16T14:34:00Z"/>
              </w:rPr>
            </w:pPr>
            <w:ins w:id="979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798" w:author="ZTE-Ma Zhifeng" w:date="2023-10-16T14:34:00Z"/>
                <w:lang w:val="en-US" w:bidi="ar"/>
              </w:rPr>
            </w:pPr>
            <w:ins w:id="979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8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801" w:author="ZTE-Ma Zhifeng" w:date="2023-10-16T14:34:00Z"/>
              </w:rPr>
            </w:pPr>
            <w:ins w:id="9802" w:author="ZTE-Ma Zhifeng" w:date="2023-10-16T14:36:00Z">
              <w:r>
                <w:t>0</w:t>
              </w:r>
            </w:ins>
          </w:p>
        </w:tc>
      </w:tr>
      <w:tr w:rsidR="008E4AB7" w:rsidTr="0030133D">
        <w:trPr>
          <w:trHeight w:val="187"/>
          <w:jc w:val="center"/>
          <w:ins w:id="9803" w:author="ZTE-Ma Zhifeng" w:date="2023-10-16T14:34:00Z"/>
          <w:trPrChange w:id="98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8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06"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8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08" w:author="ZTE-Ma Zhifeng" w:date="2023-10-16T14:34:00Z"/>
              </w:rPr>
            </w:pPr>
          </w:p>
        </w:tc>
        <w:tc>
          <w:tcPr>
            <w:tcW w:w="1144" w:type="dxa"/>
            <w:tcBorders>
              <w:left w:val="single" w:sz="4" w:space="0" w:color="auto"/>
              <w:bottom w:val="single" w:sz="4" w:space="0" w:color="auto"/>
              <w:right w:val="single" w:sz="4" w:space="0" w:color="auto"/>
            </w:tcBorders>
            <w:vAlign w:val="center"/>
            <w:tcPrChange w:id="98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810" w:author="ZTE-Ma Zhifeng" w:date="2023-10-16T14:34:00Z"/>
              </w:rPr>
            </w:pPr>
            <w:ins w:id="981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13" w:author="ZTE-Ma Zhifeng" w:date="2023-10-16T14:34:00Z"/>
                <w:lang w:val="en-US" w:bidi="ar"/>
              </w:rPr>
            </w:pPr>
            <w:ins w:id="981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8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816" w:author="ZTE-Ma Zhifeng" w:date="2023-10-16T14:34:00Z"/>
              </w:rPr>
            </w:pPr>
          </w:p>
        </w:tc>
      </w:tr>
      <w:tr w:rsidR="008E4AB7" w:rsidTr="0030133D">
        <w:trPr>
          <w:trHeight w:val="187"/>
          <w:jc w:val="center"/>
          <w:ins w:id="9817" w:author="ZTE-Ma Zhifeng" w:date="2023-10-16T14:34:00Z"/>
          <w:trPrChange w:id="98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8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20"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8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22" w:author="ZTE-Ma Zhifeng" w:date="2023-10-16T14:34:00Z"/>
              </w:rPr>
            </w:pPr>
          </w:p>
        </w:tc>
        <w:tc>
          <w:tcPr>
            <w:tcW w:w="1144" w:type="dxa"/>
            <w:tcBorders>
              <w:left w:val="single" w:sz="4" w:space="0" w:color="auto"/>
              <w:bottom w:val="single" w:sz="4" w:space="0" w:color="auto"/>
              <w:right w:val="single" w:sz="4" w:space="0" w:color="auto"/>
            </w:tcBorders>
            <w:vAlign w:val="center"/>
            <w:tcPrChange w:id="98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824" w:author="ZTE-Ma Zhifeng" w:date="2023-10-16T14:34:00Z"/>
              </w:rPr>
            </w:pPr>
            <w:ins w:id="982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27" w:author="ZTE-Ma Zhifeng" w:date="2023-10-16T14:34:00Z"/>
                <w:lang w:val="en-US" w:bidi="ar"/>
              </w:rPr>
            </w:pPr>
            <w:ins w:id="9828" w:author="ZTE-Ma Zhifeng" w:date="2023-10-16T14:36:00Z">
              <w:r w:rsidRPr="00032D3A">
                <w:rPr>
                  <w:lang w:val="en-US" w:bidi="ar"/>
                </w:rPr>
                <w:t>CA_n25</w:t>
              </w:r>
              <w:r>
                <w:rPr>
                  <w:lang w:val="en-US" w:bidi="ar"/>
                </w:rPr>
                <w:t>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8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830" w:author="ZTE-Ma Zhifeng" w:date="2023-10-16T14:34:00Z"/>
              </w:rPr>
            </w:pPr>
          </w:p>
        </w:tc>
      </w:tr>
      <w:tr w:rsidR="008E4AB7" w:rsidTr="0030133D">
        <w:trPr>
          <w:trHeight w:val="187"/>
          <w:jc w:val="center"/>
          <w:ins w:id="9831" w:author="ZTE-Ma Zhifeng" w:date="2023-10-16T14:34:00Z"/>
          <w:trPrChange w:id="98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8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34" w:author="ZTE-Ma Zhifeng" w:date="2023-10-16T14:34:00Z"/>
              </w:rPr>
            </w:pPr>
            <w:ins w:id="983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8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37" w:author="ZTE-Ma Zhifeng" w:date="2023-10-16T14:34:00Z"/>
              </w:rPr>
            </w:pPr>
            <w:ins w:id="983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8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840" w:author="ZTE-Ma Zhifeng" w:date="2023-10-16T14:34:00Z"/>
              </w:rPr>
            </w:pPr>
            <w:ins w:id="984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43" w:author="ZTE-Ma Zhifeng" w:date="2023-10-16T14:34:00Z"/>
                <w:lang w:val="en-US" w:bidi="ar"/>
              </w:rPr>
            </w:pPr>
            <w:ins w:id="984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8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846" w:author="ZTE-Ma Zhifeng" w:date="2023-10-16T14:34:00Z"/>
              </w:rPr>
            </w:pPr>
            <w:ins w:id="9847" w:author="ZTE-Ma Zhifeng" w:date="2023-10-16T14:36:00Z">
              <w:r>
                <w:t>0</w:t>
              </w:r>
            </w:ins>
          </w:p>
        </w:tc>
      </w:tr>
      <w:tr w:rsidR="008E4AB7" w:rsidTr="0030133D">
        <w:trPr>
          <w:trHeight w:val="187"/>
          <w:jc w:val="center"/>
          <w:ins w:id="9848" w:author="ZTE-Ma Zhifeng" w:date="2023-10-16T14:34:00Z"/>
          <w:trPrChange w:id="98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8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51"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8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53" w:author="ZTE-Ma Zhifeng" w:date="2023-10-16T14:34:00Z"/>
              </w:rPr>
            </w:pPr>
          </w:p>
        </w:tc>
        <w:tc>
          <w:tcPr>
            <w:tcW w:w="1144" w:type="dxa"/>
            <w:tcBorders>
              <w:left w:val="single" w:sz="4" w:space="0" w:color="auto"/>
              <w:bottom w:val="single" w:sz="4" w:space="0" w:color="auto"/>
              <w:right w:val="single" w:sz="4" w:space="0" w:color="auto"/>
            </w:tcBorders>
            <w:vAlign w:val="center"/>
            <w:tcPrChange w:id="98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855" w:author="ZTE-Ma Zhifeng" w:date="2023-10-16T14:34:00Z"/>
              </w:rPr>
            </w:pPr>
            <w:ins w:id="985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58" w:author="ZTE-Ma Zhifeng" w:date="2023-10-16T14:34:00Z"/>
                <w:lang w:val="en-US" w:bidi="ar"/>
              </w:rPr>
            </w:pPr>
            <w:ins w:id="985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8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861" w:author="ZTE-Ma Zhifeng" w:date="2023-10-16T14:34:00Z"/>
              </w:rPr>
            </w:pPr>
          </w:p>
        </w:tc>
      </w:tr>
      <w:tr w:rsidR="008E4AB7" w:rsidTr="0030133D">
        <w:trPr>
          <w:trHeight w:val="187"/>
          <w:jc w:val="center"/>
          <w:ins w:id="9862" w:author="ZTE-Ma Zhifeng" w:date="2023-10-16T14:35:00Z"/>
          <w:trPrChange w:id="98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8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6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8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67" w:author="ZTE-Ma Zhifeng" w:date="2023-10-16T14:35:00Z"/>
              </w:rPr>
            </w:pPr>
          </w:p>
        </w:tc>
        <w:tc>
          <w:tcPr>
            <w:tcW w:w="1144" w:type="dxa"/>
            <w:tcBorders>
              <w:left w:val="single" w:sz="4" w:space="0" w:color="auto"/>
              <w:bottom w:val="single" w:sz="4" w:space="0" w:color="auto"/>
              <w:right w:val="single" w:sz="4" w:space="0" w:color="auto"/>
            </w:tcBorders>
            <w:vAlign w:val="center"/>
            <w:tcPrChange w:id="98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869" w:author="ZTE-Ma Zhifeng" w:date="2023-10-16T14:35:00Z"/>
              </w:rPr>
            </w:pPr>
            <w:ins w:id="987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72" w:author="ZTE-Ma Zhifeng" w:date="2023-10-16T14:35:00Z"/>
                <w:lang w:val="en-US" w:bidi="ar"/>
              </w:rPr>
            </w:pPr>
            <w:ins w:id="9873" w:author="ZTE-Ma Zhifeng" w:date="2023-10-16T14:36:00Z">
              <w:r w:rsidRPr="00032D3A">
                <w:rPr>
                  <w:lang w:val="en-US" w:bidi="ar"/>
                </w:rPr>
                <w:t>CA_n25</w:t>
              </w:r>
              <w:r>
                <w:rPr>
                  <w:lang w:val="en-US" w:bidi="ar"/>
                </w:rPr>
                <w:t>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8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875" w:author="ZTE-Ma Zhifeng" w:date="2023-10-16T14:35:00Z"/>
              </w:rPr>
            </w:pPr>
          </w:p>
        </w:tc>
      </w:tr>
      <w:tr w:rsidR="008E4AB7" w:rsidTr="0030133D">
        <w:trPr>
          <w:trHeight w:val="187"/>
          <w:jc w:val="center"/>
          <w:ins w:id="9876" w:author="ZTE-Ma Zhifeng" w:date="2023-10-16T14:35:00Z"/>
          <w:trPrChange w:id="98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8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79" w:author="ZTE-Ma Zhifeng" w:date="2023-10-16T14:35:00Z"/>
              </w:rPr>
            </w:pPr>
            <w:ins w:id="9880" w:author="ZTE-Ma Zhifeng" w:date="2023-10-16T14:36:00Z">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8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82" w:author="ZTE-Ma Zhifeng" w:date="2023-10-16T14:35:00Z"/>
              </w:rPr>
            </w:pPr>
            <w:ins w:id="988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8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885" w:author="ZTE-Ma Zhifeng" w:date="2023-10-16T14:35:00Z"/>
              </w:rPr>
            </w:pPr>
            <w:ins w:id="988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88" w:author="ZTE-Ma Zhifeng" w:date="2023-10-16T14:35:00Z"/>
                <w:lang w:val="en-US" w:bidi="ar"/>
              </w:rPr>
            </w:pPr>
            <w:ins w:id="988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8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891" w:author="ZTE-Ma Zhifeng" w:date="2023-10-16T14:35:00Z"/>
              </w:rPr>
            </w:pPr>
            <w:ins w:id="9892" w:author="ZTE-Ma Zhifeng" w:date="2023-10-16T14:36:00Z">
              <w:r>
                <w:t>0</w:t>
              </w:r>
            </w:ins>
          </w:p>
        </w:tc>
      </w:tr>
      <w:tr w:rsidR="008E4AB7" w:rsidTr="0030133D">
        <w:trPr>
          <w:trHeight w:val="187"/>
          <w:jc w:val="center"/>
          <w:ins w:id="9893" w:author="ZTE-Ma Zhifeng" w:date="2023-10-16T14:35:00Z"/>
          <w:trPrChange w:id="98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8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9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98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898" w:author="ZTE-Ma Zhifeng" w:date="2023-10-16T14:35:00Z"/>
              </w:rPr>
            </w:pPr>
          </w:p>
        </w:tc>
        <w:tc>
          <w:tcPr>
            <w:tcW w:w="1144" w:type="dxa"/>
            <w:tcBorders>
              <w:left w:val="single" w:sz="4" w:space="0" w:color="auto"/>
              <w:bottom w:val="single" w:sz="4" w:space="0" w:color="auto"/>
              <w:right w:val="single" w:sz="4" w:space="0" w:color="auto"/>
            </w:tcBorders>
            <w:vAlign w:val="center"/>
            <w:tcPrChange w:id="98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900" w:author="ZTE-Ma Zhifeng" w:date="2023-10-16T14:35:00Z"/>
              </w:rPr>
            </w:pPr>
            <w:ins w:id="990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03" w:author="ZTE-Ma Zhifeng" w:date="2023-10-16T14:35:00Z"/>
                <w:lang w:val="en-US" w:bidi="ar"/>
              </w:rPr>
            </w:pPr>
            <w:ins w:id="990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9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906" w:author="ZTE-Ma Zhifeng" w:date="2023-10-16T14:35:00Z"/>
              </w:rPr>
            </w:pPr>
          </w:p>
        </w:tc>
      </w:tr>
      <w:tr w:rsidR="008E4AB7" w:rsidTr="0030133D">
        <w:trPr>
          <w:trHeight w:val="187"/>
          <w:jc w:val="center"/>
          <w:ins w:id="9907" w:author="ZTE-Ma Zhifeng" w:date="2023-10-16T14:35:00Z"/>
          <w:trPrChange w:id="99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9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1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9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12" w:author="ZTE-Ma Zhifeng" w:date="2023-10-16T14:35:00Z"/>
              </w:rPr>
            </w:pPr>
          </w:p>
        </w:tc>
        <w:tc>
          <w:tcPr>
            <w:tcW w:w="1144" w:type="dxa"/>
            <w:tcBorders>
              <w:left w:val="single" w:sz="4" w:space="0" w:color="auto"/>
              <w:bottom w:val="single" w:sz="4" w:space="0" w:color="auto"/>
              <w:right w:val="single" w:sz="4" w:space="0" w:color="auto"/>
            </w:tcBorders>
            <w:vAlign w:val="center"/>
            <w:tcPrChange w:id="99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914" w:author="ZTE-Ma Zhifeng" w:date="2023-10-16T14:35:00Z"/>
              </w:rPr>
            </w:pPr>
            <w:ins w:id="991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17" w:author="ZTE-Ma Zhifeng" w:date="2023-10-16T14:35:00Z"/>
                <w:lang w:val="en-US" w:bidi="ar"/>
              </w:rPr>
            </w:pPr>
            <w:ins w:id="991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9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920" w:author="ZTE-Ma Zhifeng" w:date="2023-10-16T14:35:00Z"/>
              </w:rPr>
            </w:pPr>
          </w:p>
        </w:tc>
      </w:tr>
      <w:tr w:rsidR="008E4AB7" w:rsidTr="0030133D">
        <w:trPr>
          <w:trHeight w:val="187"/>
          <w:jc w:val="center"/>
          <w:ins w:id="9921" w:author="ZTE-Ma Zhifeng" w:date="2023-10-16T14:35:00Z"/>
          <w:trPrChange w:id="99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9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24" w:author="ZTE-Ma Zhifeng" w:date="2023-10-16T14:35:00Z"/>
              </w:rPr>
            </w:pPr>
            <w:ins w:id="992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9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27" w:author="ZTE-Ma Zhifeng" w:date="2023-10-16T14:35:00Z"/>
              </w:rPr>
            </w:pPr>
            <w:ins w:id="992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9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930" w:author="ZTE-Ma Zhifeng" w:date="2023-10-16T14:35:00Z"/>
              </w:rPr>
            </w:pPr>
            <w:ins w:id="993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33" w:author="ZTE-Ma Zhifeng" w:date="2023-10-16T14:35:00Z"/>
                <w:lang w:val="en-US" w:bidi="ar"/>
              </w:rPr>
            </w:pPr>
            <w:ins w:id="993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9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936" w:author="ZTE-Ma Zhifeng" w:date="2023-10-16T14:35:00Z"/>
              </w:rPr>
            </w:pPr>
            <w:ins w:id="9937" w:author="ZTE-Ma Zhifeng" w:date="2023-10-16T14:36:00Z">
              <w:r>
                <w:t>0</w:t>
              </w:r>
            </w:ins>
          </w:p>
        </w:tc>
      </w:tr>
      <w:tr w:rsidR="008E4AB7" w:rsidTr="0030133D">
        <w:trPr>
          <w:trHeight w:val="187"/>
          <w:jc w:val="center"/>
          <w:ins w:id="9938" w:author="ZTE-Ma Zhifeng" w:date="2023-10-16T14:35:00Z"/>
          <w:trPrChange w:id="99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9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4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99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43" w:author="ZTE-Ma Zhifeng" w:date="2023-10-16T14:35:00Z"/>
              </w:rPr>
            </w:pPr>
          </w:p>
        </w:tc>
        <w:tc>
          <w:tcPr>
            <w:tcW w:w="1144" w:type="dxa"/>
            <w:tcBorders>
              <w:left w:val="single" w:sz="4" w:space="0" w:color="auto"/>
              <w:bottom w:val="single" w:sz="4" w:space="0" w:color="auto"/>
              <w:right w:val="single" w:sz="4" w:space="0" w:color="auto"/>
            </w:tcBorders>
            <w:vAlign w:val="center"/>
            <w:tcPrChange w:id="99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945" w:author="ZTE-Ma Zhifeng" w:date="2023-10-16T14:35:00Z"/>
              </w:rPr>
            </w:pPr>
            <w:ins w:id="994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48" w:author="ZTE-Ma Zhifeng" w:date="2023-10-16T14:35:00Z"/>
                <w:lang w:val="en-US" w:bidi="ar"/>
              </w:rPr>
            </w:pPr>
            <w:ins w:id="994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9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951" w:author="ZTE-Ma Zhifeng" w:date="2023-10-16T14:35:00Z"/>
              </w:rPr>
            </w:pPr>
          </w:p>
        </w:tc>
      </w:tr>
      <w:tr w:rsidR="008E4AB7" w:rsidTr="0030133D">
        <w:trPr>
          <w:trHeight w:val="187"/>
          <w:jc w:val="center"/>
          <w:ins w:id="9952" w:author="ZTE-Ma Zhifeng" w:date="2023-10-16T14:35:00Z"/>
          <w:trPrChange w:id="99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9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5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9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57" w:author="ZTE-Ma Zhifeng" w:date="2023-10-16T14:35:00Z"/>
              </w:rPr>
            </w:pPr>
          </w:p>
        </w:tc>
        <w:tc>
          <w:tcPr>
            <w:tcW w:w="1144" w:type="dxa"/>
            <w:tcBorders>
              <w:left w:val="single" w:sz="4" w:space="0" w:color="auto"/>
              <w:bottom w:val="single" w:sz="4" w:space="0" w:color="auto"/>
              <w:right w:val="single" w:sz="4" w:space="0" w:color="auto"/>
            </w:tcBorders>
            <w:vAlign w:val="center"/>
            <w:tcPrChange w:id="99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959" w:author="ZTE-Ma Zhifeng" w:date="2023-10-16T14:35:00Z"/>
              </w:rPr>
            </w:pPr>
            <w:ins w:id="996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62" w:author="ZTE-Ma Zhifeng" w:date="2023-10-16T14:35:00Z"/>
                <w:lang w:val="en-US" w:bidi="ar"/>
              </w:rPr>
            </w:pPr>
            <w:ins w:id="9963" w:author="ZTE-Ma Zhifeng" w:date="2023-10-16T14:36:00Z">
              <w:r w:rsidRPr="00032D3A">
                <w:rPr>
                  <w:lang w:val="en-US" w:bidi="ar"/>
                </w:rPr>
                <w:t>CA_n25</w:t>
              </w:r>
              <w:r>
                <w:rPr>
                  <w:lang w:val="en-US" w:bidi="ar"/>
                </w:rPr>
                <w:t>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9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965" w:author="ZTE-Ma Zhifeng" w:date="2023-10-16T14:35:00Z"/>
              </w:rPr>
            </w:pPr>
          </w:p>
        </w:tc>
      </w:tr>
      <w:tr w:rsidR="008E4AB7" w:rsidTr="0030133D">
        <w:trPr>
          <w:trHeight w:val="187"/>
          <w:jc w:val="center"/>
          <w:ins w:id="9966" w:author="ZTE-Ma Zhifeng" w:date="2023-10-16T14:35:00Z"/>
          <w:trPrChange w:id="99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9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69" w:author="ZTE-Ma Zhifeng" w:date="2023-10-16T14:35:00Z"/>
              </w:rPr>
            </w:pPr>
            <w:ins w:id="997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9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72" w:author="ZTE-Ma Zhifeng" w:date="2023-10-16T14:35:00Z"/>
              </w:rPr>
            </w:pPr>
            <w:ins w:id="997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99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975" w:author="ZTE-Ma Zhifeng" w:date="2023-10-16T14:35:00Z"/>
              </w:rPr>
            </w:pPr>
            <w:ins w:id="997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78" w:author="ZTE-Ma Zhifeng" w:date="2023-10-16T14:35:00Z"/>
                <w:lang w:val="en-US" w:bidi="ar"/>
              </w:rPr>
            </w:pPr>
            <w:ins w:id="997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9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981" w:author="ZTE-Ma Zhifeng" w:date="2023-10-16T14:35:00Z"/>
              </w:rPr>
            </w:pPr>
            <w:ins w:id="9982" w:author="ZTE-Ma Zhifeng" w:date="2023-10-16T14:36:00Z">
              <w:r>
                <w:t>0</w:t>
              </w:r>
            </w:ins>
          </w:p>
        </w:tc>
      </w:tr>
      <w:tr w:rsidR="008E4AB7" w:rsidTr="0030133D">
        <w:trPr>
          <w:trHeight w:val="187"/>
          <w:jc w:val="center"/>
          <w:ins w:id="9983" w:author="ZTE-Ma Zhifeng" w:date="2023-10-16T14:35:00Z"/>
          <w:trPrChange w:id="99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9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8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99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88" w:author="ZTE-Ma Zhifeng" w:date="2023-10-16T14:35:00Z"/>
              </w:rPr>
            </w:pPr>
          </w:p>
        </w:tc>
        <w:tc>
          <w:tcPr>
            <w:tcW w:w="1144" w:type="dxa"/>
            <w:tcBorders>
              <w:left w:val="single" w:sz="4" w:space="0" w:color="auto"/>
              <w:bottom w:val="single" w:sz="4" w:space="0" w:color="auto"/>
              <w:right w:val="single" w:sz="4" w:space="0" w:color="auto"/>
            </w:tcBorders>
            <w:vAlign w:val="center"/>
            <w:tcPrChange w:id="99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9990" w:author="ZTE-Ma Zhifeng" w:date="2023-10-16T14:35:00Z"/>
              </w:rPr>
            </w:pPr>
            <w:ins w:id="999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9993" w:author="ZTE-Ma Zhifeng" w:date="2023-10-16T14:35:00Z"/>
                <w:lang w:val="en-US" w:bidi="ar"/>
              </w:rPr>
            </w:pPr>
            <w:ins w:id="999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9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9996" w:author="ZTE-Ma Zhifeng" w:date="2023-10-16T14:35:00Z"/>
              </w:rPr>
            </w:pPr>
          </w:p>
        </w:tc>
      </w:tr>
      <w:tr w:rsidR="008E4AB7" w:rsidTr="0030133D">
        <w:trPr>
          <w:trHeight w:val="187"/>
          <w:jc w:val="center"/>
          <w:ins w:id="9997" w:author="ZTE-Ma Zhifeng" w:date="2023-10-16T14:35:00Z"/>
          <w:trPrChange w:id="99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9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0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0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02" w:author="ZTE-Ma Zhifeng" w:date="2023-10-16T14:35:00Z"/>
              </w:rPr>
            </w:pPr>
          </w:p>
        </w:tc>
        <w:tc>
          <w:tcPr>
            <w:tcW w:w="1144" w:type="dxa"/>
            <w:tcBorders>
              <w:left w:val="single" w:sz="4" w:space="0" w:color="auto"/>
              <w:bottom w:val="single" w:sz="4" w:space="0" w:color="auto"/>
              <w:right w:val="single" w:sz="4" w:space="0" w:color="auto"/>
            </w:tcBorders>
            <w:vAlign w:val="center"/>
            <w:tcPrChange w:id="100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004" w:author="ZTE-Ma Zhifeng" w:date="2023-10-16T14:35:00Z"/>
              </w:rPr>
            </w:pPr>
            <w:ins w:id="1000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07" w:author="ZTE-Ma Zhifeng" w:date="2023-10-16T14:35:00Z"/>
                <w:lang w:val="en-US" w:bidi="ar"/>
              </w:rPr>
            </w:pPr>
            <w:ins w:id="10008" w:author="ZTE-Ma Zhifeng" w:date="2023-10-16T14:36:00Z">
              <w:r w:rsidRPr="00032D3A">
                <w:rPr>
                  <w:lang w:val="en-US" w:bidi="ar"/>
                </w:rPr>
                <w:t>CA_n25</w:t>
              </w:r>
              <w:r>
                <w:rPr>
                  <w:lang w:val="en-US" w:bidi="ar"/>
                </w:rPr>
                <w:t>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0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010" w:author="ZTE-Ma Zhifeng" w:date="2023-10-16T14:35:00Z"/>
              </w:rPr>
            </w:pPr>
          </w:p>
        </w:tc>
      </w:tr>
      <w:tr w:rsidR="008E4AB7" w:rsidTr="0030133D">
        <w:trPr>
          <w:trHeight w:val="187"/>
          <w:jc w:val="center"/>
          <w:ins w:id="10011" w:author="ZTE-Ma Zhifeng" w:date="2023-10-16T14:35:00Z"/>
          <w:trPrChange w:id="100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0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14" w:author="ZTE-Ma Zhifeng" w:date="2023-10-16T14:35:00Z"/>
              </w:rPr>
            </w:pPr>
            <w:ins w:id="1001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0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17" w:author="ZTE-Ma Zhifeng" w:date="2023-10-16T14:35:00Z"/>
              </w:rPr>
            </w:pPr>
            <w:ins w:id="1001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0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020" w:author="ZTE-Ma Zhifeng" w:date="2023-10-16T14:35:00Z"/>
              </w:rPr>
            </w:pPr>
            <w:ins w:id="1002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23" w:author="ZTE-Ma Zhifeng" w:date="2023-10-16T14:35:00Z"/>
                <w:lang w:val="en-US" w:bidi="ar"/>
              </w:rPr>
            </w:pPr>
            <w:ins w:id="1002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0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026" w:author="ZTE-Ma Zhifeng" w:date="2023-10-16T14:35:00Z"/>
              </w:rPr>
            </w:pPr>
            <w:ins w:id="10027" w:author="ZTE-Ma Zhifeng" w:date="2023-10-16T14:36:00Z">
              <w:r>
                <w:t>0</w:t>
              </w:r>
            </w:ins>
          </w:p>
        </w:tc>
      </w:tr>
      <w:tr w:rsidR="008E4AB7" w:rsidTr="0030133D">
        <w:trPr>
          <w:trHeight w:val="187"/>
          <w:jc w:val="center"/>
          <w:ins w:id="10028" w:author="ZTE-Ma Zhifeng" w:date="2023-10-16T14:35:00Z"/>
          <w:trPrChange w:id="100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0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3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0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33" w:author="ZTE-Ma Zhifeng" w:date="2023-10-16T14:35:00Z"/>
              </w:rPr>
            </w:pPr>
          </w:p>
        </w:tc>
        <w:tc>
          <w:tcPr>
            <w:tcW w:w="1144" w:type="dxa"/>
            <w:tcBorders>
              <w:left w:val="single" w:sz="4" w:space="0" w:color="auto"/>
              <w:bottom w:val="single" w:sz="4" w:space="0" w:color="auto"/>
              <w:right w:val="single" w:sz="4" w:space="0" w:color="auto"/>
            </w:tcBorders>
            <w:vAlign w:val="center"/>
            <w:tcPrChange w:id="100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035" w:author="ZTE-Ma Zhifeng" w:date="2023-10-16T14:35:00Z"/>
              </w:rPr>
            </w:pPr>
            <w:ins w:id="1003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38" w:author="ZTE-Ma Zhifeng" w:date="2023-10-16T14:35:00Z"/>
                <w:lang w:val="en-US" w:bidi="ar"/>
              </w:rPr>
            </w:pPr>
            <w:ins w:id="1003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0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041" w:author="ZTE-Ma Zhifeng" w:date="2023-10-16T14:35:00Z"/>
              </w:rPr>
            </w:pPr>
          </w:p>
        </w:tc>
      </w:tr>
      <w:tr w:rsidR="008E4AB7" w:rsidTr="0030133D">
        <w:trPr>
          <w:trHeight w:val="187"/>
          <w:jc w:val="center"/>
          <w:ins w:id="10042" w:author="ZTE-Ma Zhifeng" w:date="2023-10-16T14:35:00Z"/>
          <w:trPrChange w:id="100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0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4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0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47" w:author="ZTE-Ma Zhifeng" w:date="2023-10-16T14:35:00Z"/>
              </w:rPr>
            </w:pPr>
          </w:p>
        </w:tc>
        <w:tc>
          <w:tcPr>
            <w:tcW w:w="1144" w:type="dxa"/>
            <w:tcBorders>
              <w:left w:val="single" w:sz="4" w:space="0" w:color="auto"/>
              <w:bottom w:val="single" w:sz="4" w:space="0" w:color="auto"/>
              <w:right w:val="single" w:sz="4" w:space="0" w:color="auto"/>
            </w:tcBorders>
            <w:vAlign w:val="center"/>
            <w:tcPrChange w:id="100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049" w:author="ZTE-Ma Zhifeng" w:date="2023-10-16T14:35:00Z"/>
              </w:rPr>
            </w:pPr>
            <w:ins w:id="1005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52" w:author="ZTE-Ma Zhifeng" w:date="2023-10-16T14:35:00Z"/>
                <w:lang w:val="en-US" w:bidi="ar"/>
              </w:rPr>
            </w:pPr>
            <w:ins w:id="10053" w:author="ZTE-Ma Zhifeng" w:date="2023-10-16T14:36:00Z">
              <w:r w:rsidRPr="00032D3A">
                <w:rPr>
                  <w:lang w:val="en-US" w:bidi="ar"/>
                </w:rPr>
                <w:t>CA_n25</w:t>
              </w:r>
              <w:r>
                <w:rPr>
                  <w:lang w:val="en-US" w:bidi="ar"/>
                </w:rPr>
                <w:t>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0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055" w:author="ZTE-Ma Zhifeng" w:date="2023-10-16T14:35:00Z"/>
              </w:rPr>
            </w:pPr>
          </w:p>
        </w:tc>
      </w:tr>
      <w:tr w:rsidR="008E4AB7" w:rsidTr="0030133D">
        <w:trPr>
          <w:trHeight w:val="187"/>
          <w:jc w:val="center"/>
          <w:ins w:id="10056" w:author="ZTE-Ma Zhifeng" w:date="2023-10-16T14:35:00Z"/>
          <w:trPrChange w:id="100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0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59" w:author="ZTE-Ma Zhifeng" w:date="2023-10-16T14:35:00Z"/>
              </w:rPr>
            </w:pPr>
            <w:ins w:id="1006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0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62" w:author="ZTE-Ma Zhifeng" w:date="2023-10-16T14:35:00Z"/>
              </w:rPr>
            </w:pPr>
            <w:ins w:id="1006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0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065" w:author="ZTE-Ma Zhifeng" w:date="2023-10-16T14:35:00Z"/>
              </w:rPr>
            </w:pPr>
            <w:ins w:id="1006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68" w:author="ZTE-Ma Zhifeng" w:date="2023-10-16T14:35:00Z"/>
                <w:lang w:val="en-US" w:bidi="ar"/>
              </w:rPr>
            </w:pPr>
            <w:ins w:id="1006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0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071" w:author="ZTE-Ma Zhifeng" w:date="2023-10-16T14:35:00Z"/>
              </w:rPr>
            </w:pPr>
            <w:ins w:id="10072" w:author="ZTE-Ma Zhifeng" w:date="2023-10-16T14:36:00Z">
              <w:r>
                <w:t>0</w:t>
              </w:r>
            </w:ins>
          </w:p>
        </w:tc>
      </w:tr>
      <w:tr w:rsidR="008E4AB7" w:rsidTr="0030133D">
        <w:trPr>
          <w:trHeight w:val="187"/>
          <w:jc w:val="center"/>
          <w:ins w:id="10073" w:author="ZTE-Ma Zhifeng" w:date="2023-10-16T14:35:00Z"/>
          <w:trPrChange w:id="100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0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7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0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78" w:author="ZTE-Ma Zhifeng" w:date="2023-10-16T14:35:00Z"/>
              </w:rPr>
            </w:pPr>
          </w:p>
        </w:tc>
        <w:tc>
          <w:tcPr>
            <w:tcW w:w="1144" w:type="dxa"/>
            <w:tcBorders>
              <w:left w:val="single" w:sz="4" w:space="0" w:color="auto"/>
              <w:bottom w:val="single" w:sz="4" w:space="0" w:color="auto"/>
              <w:right w:val="single" w:sz="4" w:space="0" w:color="auto"/>
            </w:tcBorders>
            <w:vAlign w:val="center"/>
            <w:tcPrChange w:id="100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080" w:author="ZTE-Ma Zhifeng" w:date="2023-10-16T14:35:00Z"/>
              </w:rPr>
            </w:pPr>
            <w:ins w:id="1008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83" w:author="ZTE-Ma Zhifeng" w:date="2023-10-16T14:35:00Z"/>
                <w:lang w:val="en-US" w:bidi="ar"/>
              </w:rPr>
            </w:pPr>
            <w:ins w:id="1008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0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086" w:author="ZTE-Ma Zhifeng" w:date="2023-10-16T14:35:00Z"/>
              </w:rPr>
            </w:pPr>
          </w:p>
        </w:tc>
      </w:tr>
      <w:tr w:rsidR="008E4AB7" w:rsidTr="0030133D">
        <w:trPr>
          <w:trHeight w:val="187"/>
          <w:jc w:val="center"/>
          <w:ins w:id="10087" w:author="ZTE-Ma Zhifeng" w:date="2023-10-16T14:35:00Z"/>
          <w:trPrChange w:id="100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0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9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0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92" w:author="ZTE-Ma Zhifeng" w:date="2023-10-16T14:35:00Z"/>
              </w:rPr>
            </w:pPr>
          </w:p>
        </w:tc>
        <w:tc>
          <w:tcPr>
            <w:tcW w:w="1144" w:type="dxa"/>
            <w:tcBorders>
              <w:left w:val="single" w:sz="4" w:space="0" w:color="auto"/>
              <w:bottom w:val="single" w:sz="4" w:space="0" w:color="auto"/>
              <w:right w:val="single" w:sz="4" w:space="0" w:color="auto"/>
            </w:tcBorders>
            <w:vAlign w:val="center"/>
            <w:tcPrChange w:id="100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094" w:author="ZTE-Ma Zhifeng" w:date="2023-10-16T14:35:00Z"/>
              </w:rPr>
            </w:pPr>
            <w:ins w:id="1009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097" w:author="ZTE-Ma Zhifeng" w:date="2023-10-16T14:35:00Z"/>
                <w:lang w:val="en-US" w:bidi="ar"/>
              </w:rPr>
            </w:pPr>
            <w:ins w:id="10098" w:author="ZTE-Ma Zhifeng" w:date="2023-10-16T14:36:00Z">
              <w:r w:rsidRPr="00032D3A">
                <w:rPr>
                  <w:lang w:val="en-US" w:bidi="ar"/>
                </w:rPr>
                <w:t>CA_n25</w:t>
              </w:r>
              <w:r>
                <w:rPr>
                  <w:lang w:val="en-US" w:bidi="ar"/>
                </w:rPr>
                <w:t>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0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100" w:author="ZTE-Ma Zhifeng" w:date="2023-10-16T14:35:00Z"/>
              </w:rPr>
            </w:pPr>
          </w:p>
        </w:tc>
      </w:tr>
      <w:tr w:rsidR="008E4AB7" w:rsidTr="0030133D">
        <w:trPr>
          <w:trHeight w:val="187"/>
          <w:jc w:val="center"/>
          <w:ins w:id="10101" w:author="ZTE-Ma Zhifeng" w:date="2023-10-16T14:35:00Z"/>
          <w:trPrChange w:id="101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1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04" w:author="ZTE-Ma Zhifeng" w:date="2023-10-16T14:35:00Z"/>
              </w:rPr>
            </w:pPr>
            <w:ins w:id="1010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1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07" w:author="ZTE-Ma Zhifeng" w:date="2023-10-16T14:35:00Z"/>
              </w:rPr>
            </w:pPr>
            <w:ins w:id="1010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1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110" w:author="ZTE-Ma Zhifeng" w:date="2023-10-16T14:35:00Z"/>
              </w:rPr>
            </w:pPr>
            <w:ins w:id="1011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13" w:author="ZTE-Ma Zhifeng" w:date="2023-10-16T14:35:00Z"/>
                <w:lang w:val="en-US" w:bidi="ar"/>
              </w:rPr>
            </w:pPr>
            <w:ins w:id="1011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1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116" w:author="ZTE-Ma Zhifeng" w:date="2023-10-16T14:35:00Z"/>
              </w:rPr>
            </w:pPr>
            <w:ins w:id="10117" w:author="ZTE-Ma Zhifeng" w:date="2023-10-16T14:36:00Z">
              <w:r>
                <w:t>0</w:t>
              </w:r>
            </w:ins>
          </w:p>
        </w:tc>
      </w:tr>
      <w:tr w:rsidR="008E4AB7" w:rsidTr="0030133D">
        <w:trPr>
          <w:trHeight w:val="187"/>
          <w:jc w:val="center"/>
          <w:ins w:id="10118" w:author="ZTE-Ma Zhifeng" w:date="2023-10-16T14:35:00Z"/>
          <w:trPrChange w:id="101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1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2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1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23" w:author="ZTE-Ma Zhifeng" w:date="2023-10-16T14:35:00Z"/>
              </w:rPr>
            </w:pPr>
          </w:p>
        </w:tc>
        <w:tc>
          <w:tcPr>
            <w:tcW w:w="1144" w:type="dxa"/>
            <w:tcBorders>
              <w:left w:val="single" w:sz="4" w:space="0" w:color="auto"/>
              <w:bottom w:val="single" w:sz="4" w:space="0" w:color="auto"/>
              <w:right w:val="single" w:sz="4" w:space="0" w:color="auto"/>
            </w:tcBorders>
            <w:vAlign w:val="center"/>
            <w:tcPrChange w:id="101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125" w:author="ZTE-Ma Zhifeng" w:date="2023-10-16T14:35:00Z"/>
              </w:rPr>
            </w:pPr>
            <w:ins w:id="1012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28" w:author="ZTE-Ma Zhifeng" w:date="2023-10-16T14:35:00Z"/>
                <w:lang w:val="en-US" w:bidi="ar"/>
              </w:rPr>
            </w:pPr>
            <w:ins w:id="1012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1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131" w:author="ZTE-Ma Zhifeng" w:date="2023-10-16T14:35:00Z"/>
              </w:rPr>
            </w:pPr>
          </w:p>
        </w:tc>
      </w:tr>
      <w:tr w:rsidR="008E4AB7" w:rsidTr="0030133D">
        <w:trPr>
          <w:trHeight w:val="187"/>
          <w:jc w:val="center"/>
          <w:ins w:id="10132" w:author="ZTE-Ma Zhifeng" w:date="2023-10-16T14:35:00Z"/>
          <w:trPrChange w:id="101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1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3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1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37" w:author="ZTE-Ma Zhifeng" w:date="2023-10-16T14:35:00Z"/>
              </w:rPr>
            </w:pPr>
          </w:p>
        </w:tc>
        <w:tc>
          <w:tcPr>
            <w:tcW w:w="1144" w:type="dxa"/>
            <w:tcBorders>
              <w:left w:val="single" w:sz="4" w:space="0" w:color="auto"/>
              <w:bottom w:val="single" w:sz="4" w:space="0" w:color="auto"/>
              <w:right w:val="single" w:sz="4" w:space="0" w:color="auto"/>
            </w:tcBorders>
            <w:vAlign w:val="center"/>
            <w:tcPrChange w:id="101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139" w:author="ZTE-Ma Zhifeng" w:date="2023-10-16T14:35:00Z"/>
              </w:rPr>
            </w:pPr>
            <w:ins w:id="1014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42" w:author="ZTE-Ma Zhifeng" w:date="2023-10-16T14:35:00Z"/>
                <w:lang w:val="en-US" w:bidi="ar"/>
              </w:rPr>
            </w:pPr>
            <w:ins w:id="10143" w:author="ZTE-Ma Zhifeng" w:date="2023-10-16T14:36:00Z">
              <w:r w:rsidRPr="00032D3A">
                <w:rPr>
                  <w:lang w:val="en-US" w:bidi="ar"/>
                </w:rPr>
                <w:t>CA_n25</w:t>
              </w:r>
              <w:r>
                <w:rPr>
                  <w:lang w:val="en-US" w:bidi="ar"/>
                </w:rPr>
                <w:t>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1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145" w:author="ZTE-Ma Zhifeng" w:date="2023-10-16T14:35:00Z"/>
              </w:rPr>
            </w:pPr>
          </w:p>
        </w:tc>
      </w:tr>
      <w:tr w:rsidR="008E4AB7" w:rsidTr="0030133D">
        <w:trPr>
          <w:trHeight w:val="187"/>
          <w:jc w:val="center"/>
          <w:ins w:id="10146" w:author="ZTE-Ma Zhifeng" w:date="2023-10-16T14:35:00Z"/>
          <w:trPrChange w:id="101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1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49" w:author="ZTE-Ma Zhifeng" w:date="2023-10-16T14:35:00Z"/>
              </w:rPr>
            </w:pPr>
            <w:ins w:id="1015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1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52" w:author="ZTE-Ma Zhifeng" w:date="2023-10-16T14:35:00Z"/>
              </w:rPr>
            </w:pPr>
            <w:ins w:id="1015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1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155" w:author="ZTE-Ma Zhifeng" w:date="2023-10-16T14:35:00Z"/>
              </w:rPr>
            </w:pPr>
            <w:ins w:id="1015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58" w:author="ZTE-Ma Zhifeng" w:date="2023-10-16T14:35:00Z"/>
                <w:lang w:val="en-US" w:bidi="ar"/>
              </w:rPr>
            </w:pPr>
            <w:ins w:id="10159"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1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161" w:author="ZTE-Ma Zhifeng" w:date="2023-10-16T14:35:00Z"/>
              </w:rPr>
            </w:pPr>
            <w:ins w:id="10162" w:author="ZTE-Ma Zhifeng" w:date="2023-10-16T14:36:00Z">
              <w:r>
                <w:t>0</w:t>
              </w:r>
            </w:ins>
          </w:p>
        </w:tc>
      </w:tr>
      <w:tr w:rsidR="008E4AB7" w:rsidTr="0030133D">
        <w:trPr>
          <w:trHeight w:val="187"/>
          <w:jc w:val="center"/>
          <w:ins w:id="10163" w:author="ZTE-Ma Zhifeng" w:date="2023-10-16T14:35:00Z"/>
          <w:trPrChange w:id="101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1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6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1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68" w:author="ZTE-Ma Zhifeng" w:date="2023-10-16T14:35:00Z"/>
              </w:rPr>
            </w:pPr>
          </w:p>
        </w:tc>
        <w:tc>
          <w:tcPr>
            <w:tcW w:w="1144" w:type="dxa"/>
            <w:tcBorders>
              <w:left w:val="single" w:sz="4" w:space="0" w:color="auto"/>
              <w:bottom w:val="single" w:sz="4" w:space="0" w:color="auto"/>
              <w:right w:val="single" w:sz="4" w:space="0" w:color="auto"/>
            </w:tcBorders>
            <w:vAlign w:val="center"/>
            <w:tcPrChange w:id="101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170" w:author="ZTE-Ma Zhifeng" w:date="2023-10-16T14:35:00Z"/>
              </w:rPr>
            </w:pPr>
            <w:ins w:id="1017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73" w:author="ZTE-Ma Zhifeng" w:date="2023-10-16T14:35:00Z"/>
                <w:lang w:val="en-US" w:bidi="ar"/>
              </w:rPr>
            </w:pPr>
            <w:ins w:id="1017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1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176" w:author="ZTE-Ma Zhifeng" w:date="2023-10-16T14:35:00Z"/>
              </w:rPr>
            </w:pPr>
          </w:p>
        </w:tc>
      </w:tr>
      <w:tr w:rsidR="008E4AB7" w:rsidTr="0030133D">
        <w:trPr>
          <w:trHeight w:val="187"/>
          <w:jc w:val="center"/>
          <w:ins w:id="10177" w:author="ZTE-Ma Zhifeng" w:date="2023-10-16T14:35:00Z"/>
          <w:trPrChange w:id="101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1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8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1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82" w:author="ZTE-Ma Zhifeng" w:date="2023-10-16T14:35:00Z"/>
              </w:rPr>
            </w:pPr>
          </w:p>
        </w:tc>
        <w:tc>
          <w:tcPr>
            <w:tcW w:w="1144" w:type="dxa"/>
            <w:tcBorders>
              <w:left w:val="single" w:sz="4" w:space="0" w:color="auto"/>
              <w:bottom w:val="single" w:sz="4" w:space="0" w:color="auto"/>
              <w:right w:val="single" w:sz="4" w:space="0" w:color="auto"/>
            </w:tcBorders>
            <w:vAlign w:val="center"/>
            <w:tcPrChange w:id="101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184" w:author="ZTE-Ma Zhifeng" w:date="2023-10-16T14:35:00Z"/>
              </w:rPr>
            </w:pPr>
            <w:ins w:id="1018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87" w:author="ZTE-Ma Zhifeng" w:date="2023-10-16T14:35:00Z"/>
                <w:lang w:val="en-US" w:bidi="ar"/>
              </w:rPr>
            </w:pPr>
            <w:ins w:id="10188" w:author="ZTE-Ma Zhifeng" w:date="2023-10-16T14:36:00Z">
              <w:r w:rsidRPr="00032D3A">
                <w:rPr>
                  <w:lang w:val="en-US" w:bidi="ar"/>
                </w:rPr>
                <w:t>CA_n25</w:t>
              </w:r>
              <w:r>
                <w:rPr>
                  <w:lang w:val="en-US" w:bidi="ar"/>
                </w:rPr>
                <w:t>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1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190" w:author="ZTE-Ma Zhifeng" w:date="2023-10-16T14:35:00Z"/>
              </w:rPr>
            </w:pPr>
          </w:p>
        </w:tc>
      </w:tr>
      <w:tr w:rsidR="008E4AB7" w:rsidTr="0030133D">
        <w:trPr>
          <w:trHeight w:val="187"/>
          <w:jc w:val="center"/>
          <w:ins w:id="10191" w:author="ZTE-Ma Zhifeng" w:date="2023-10-16T14:35:00Z"/>
          <w:trPrChange w:id="101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1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94" w:author="ZTE-Ma Zhifeng" w:date="2023-10-16T14:35:00Z"/>
              </w:rPr>
            </w:pPr>
            <w:ins w:id="1019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1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197" w:author="ZTE-Ma Zhifeng" w:date="2023-10-16T14:35:00Z"/>
              </w:rPr>
            </w:pPr>
            <w:ins w:id="1019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1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200" w:author="ZTE-Ma Zhifeng" w:date="2023-10-16T14:35:00Z"/>
              </w:rPr>
            </w:pPr>
            <w:ins w:id="1020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03" w:author="ZTE-Ma Zhifeng" w:date="2023-10-16T14:35:00Z"/>
                <w:lang w:val="en-US" w:bidi="ar"/>
              </w:rPr>
            </w:pPr>
            <w:ins w:id="10204" w:author="ZTE-Ma Zhifeng" w:date="2023-10-16T14:36:00Z">
              <w:r w:rsidRPr="00EE752A">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2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206" w:author="ZTE-Ma Zhifeng" w:date="2023-10-16T14:35:00Z"/>
              </w:rPr>
            </w:pPr>
            <w:ins w:id="10207" w:author="ZTE-Ma Zhifeng" w:date="2023-10-16T14:36:00Z">
              <w:r>
                <w:t>0</w:t>
              </w:r>
            </w:ins>
          </w:p>
        </w:tc>
      </w:tr>
      <w:tr w:rsidR="008E4AB7" w:rsidTr="0030133D">
        <w:trPr>
          <w:trHeight w:val="187"/>
          <w:jc w:val="center"/>
          <w:ins w:id="10208" w:author="ZTE-Ma Zhifeng" w:date="2023-10-16T14:35:00Z"/>
          <w:trPrChange w:id="102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2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1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2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13" w:author="ZTE-Ma Zhifeng" w:date="2023-10-16T14:35:00Z"/>
              </w:rPr>
            </w:pPr>
          </w:p>
        </w:tc>
        <w:tc>
          <w:tcPr>
            <w:tcW w:w="1144" w:type="dxa"/>
            <w:tcBorders>
              <w:left w:val="single" w:sz="4" w:space="0" w:color="auto"/>
              <w:bottom w:val="single" w:sz="4" w:space="0" w:color="auto"/>
              <w:right w:val="single" w:sz="4" w:space="0" w:color="auto"/>
            </w:tcBorders>
            <w:vAlign w:val="center"/>
            <w:tcPrChange w:id="102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215" w:author="ZTE-Ma Zhifeng" w:date="2023-10-16T14:35:00Z"/>
              </w:rPr>
            </w:pPr>
            <w:ins w:id="1021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18" w:author="ZTE-Ma Zhifeng" w:date="2023-10-16T14:35:00Z"/>
                <w:lang w:val="en-US" w:bidi="ar"/>
              </w:rPr>
            </w:pPr>
            <w:ins w:id="1021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2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221" w:author="ZTE-Ma Zhifeng" w:date="2023-10-16T14:35:00Z"/>
              </w:rPr>
            </w:pPr>
          </w:p>
        </w:tc>
      </w:tr>
      <w:tr w:rsidR="008E4AB7" w:rsidTr="0030133D">
        <w:trPr>
          <w:trHeight w:val="187"/>
          <w:jc w:val="center"/>
          <w:ins w:id="10222" w:author="ZTE-Ma Zhifeng" w:date="2023-10-16T14:35:00Z"/>
          <w:trPrChange w:id="102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2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2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2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27" w:author="ZTE-Ma Zhifeng" w:date="2023-10-16T14:35:00Z"/>
              </w:rPr>
            </w:pPr>
          </w:p>
        </w:tc>
        <w:tc>
          <w:tcPr>
            <w:tcW w:w="1144" w:type="dxa"/>
            <w:tcBorders>
              <w:left w:val="single" w:sz="4" w:space="0" w:color="auto"/>
              <w:bottom w:val="single" w:sz="4" w:space="0" w:color="auto"/>
              <w:right w:val="single" w:sz="4" w:space="0" w:color="auto"/>
            </w:tcBorders>
            <w:vAlign w:val="center"/>
            <w:tcPrChange w:id="102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229" w:author="ZTE-Ma Zhifeng" w:date="2023-10-16T14:35:00Z"/>
              </w:rPr>
            </w:pPr>
            <w:ins w:id="1023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32" w:author="ZTE-Ma Zhifeng" w:date="2023-10-16T14:35:00Z"/>
                <w:lang w:val="en-US" w:bidi="ar"/>
              </w:rPr>
            </w:pPr>
            <w:ins w:id="10233" w:author="ZTE-Ma Zhifeng" w:date="2023-10-16T14:36:00Z">
              <w:r w:rsidRPr="00032D3A">
                <w:rPr>
                  <w:lang w:val="en-US" w:bidi="ar"/>
                </w:rPr>
                <w:t>CA_n25</w:t>
              </w:r>
              <w:r>
                <w:rPr>
                  <w:lang w:val="en-US" w:bidi="ar"/>
                </w:rPr>
                <w:t>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2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235" w:author="ZTE-Ma Zhifeng" w:date="2023-10-16T14:35:00Z"/>
              </w:rPr>
            </w:pPr>
          </w:p>
        </w:tc>
      </w:tr>
      <w:tr w:rsidR="008E4AB7" w:rsidTr="0030133D">
        <w:trPr>
          <w:trHeight w:val="187"/>
          <w:jc w:val="center"/>
          <w:ins w:id="10236" w:author="ZTE-Ma Zhifeng" w:date="2023-10-16T14:35:00Z"/>
          <w:trPrChange w:id="102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2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39" w:author="ZTE-Ma Zhifeng" w:date="2023-10-16T14:35:00Z"/>
              </w:rPr>
            </w:pPr>
            <w:ins w:id="1024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2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42" w:author="ZTE-Ma Zhifeng" w:date="2023-10-16T14:35:00Z"/>
              </w:rPr>
            </w:pPr>
            <w:ins w:id="1024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2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245" w:author="ZTE-Ma Zhifeng" w:date="2023-10-16T14:35:00Z"/>
              </w:rPr>
            </w:pPr>
            <w:ins w:id="1024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48" w:author="ZTE-Ma Zhifeng" w:date="2023-10-16T14:35:00Z"/>
                <w:lang w:val="en-US" w:bidi="ar"/>
              </w:rPr>
            </w:pPr>
            <w:ins w:id="1024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2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251" w:author="ZTE-Ma Zhifeng" w:date="2023-10-16T14:35:00Z"/>
              </w:rPr>
            </w:pPr>
            <w:ins w:id="10252" w:author="ZTE-Ma Zhifeng" w:date="2023-10-16T14:36:00Z">
              <w:r>
                <w:t>0</w:t>
              </w:r>
            </w:ins>
          </w:p>
        </w:tc>
      </w:tr>
      <w:tr w:rsidR="008E4AB7" w:rsidTr="0030133D">
        <w:trPr>
          <w:trHeight w:val="187"/>
          <w:jc w:val="center"/>
          <w:ins w:id="10253" w:author="ZTE-Ma Zhifeng" w:date="2023-10-16T14:35:00Z"/>
          <w:trPrChange w:id="102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2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5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2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58" w:author="ZTE-Ma Zhifeng" w:date="2023-10-16T14:35:00Z"/>
              </w:rPr>
            </w:pPr>
          </w:p>
        </w:tc>
        <w:tc>
          <w:tcPr>
            <w:tcW w:w="1144" w:type="dxa"/>
            <w:tcBorders>
              <w:left w:val="single" w:sz="4" w:space="0" w:color="auto"/>
              <w:bottom w:val="single" w:sz="4" w:space="0" w:color="auto"/>
              <w:right w:val="single" w:sz="4" w:space="0" w:color="auto"/>
            </w:tcBorders>
            <w:vAlign w:val="center"/>
            <w:tcPrChange w:id="102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260" w:author="ZTE-Ma Zhifeng" w:date="2023-10-16T14:35:00Z"/>
              </w:rPr>
            </w:pPr>
            <w:ins w:id="1026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63" w:author="ZTE-Ma Zhifeng" w:date="2023-10-16T14:35:00Z"/>
                <w:lang w:val="en-US" w:bidi="ar"/>
              </w:rPr>
            </w:pPr>
            <w:ins w:id="1026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2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266" w:author="ZTE-Ma Zhifeng" w:date="2023-10-16T14:35:00Z"/>
              </w:rPr>
            </w:pPr>
          </w:p>
        </w:tc>
      </w:tr>
      <w:tr w:rsidR="008E4AB7" w:rsidTr="0030133D">
        <w:trPr>
          <w:trHeight w:val="187"/>
          <w:jc w:val="center"/>
          <w:ins w:id="10267" w:author="ZTE-Ma Zhifeng" w:date="2023-10-16T14:35:00Z"/>
          <w:trPrChange w:id="102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2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7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2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72" w:author="ZTE-Ma Zhifeng" w:date="2023-10-16T14:35:00Z"/>
              </w:rPr>
            </w:pPr>
          </w:p>
        </w:tc>
        <w:tc>
          <w:tcPr>
            <w:tcW w:w="1144" w:type="dxa"/>
            <w:tcBorders>
              <w:left w:val="single" w:sz="4" w:space="0" w:color="auto"/>
              <w:bottom w:val="single" w:sz="4" w:space="0" w:color="auto"/>
              <w:right w:val="single" w:sz="4" w:space="0" w:color="auto"/>
            </w:tcBorders>
            <w:vAlign w:val="center"/>
            <w:tcPrChange w:id="102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274" w:author="ZTE-Ma Zhifeng" w:date="2023-10-16T14:35:00Z"/>
              </w:rPr>
            </w:pPr>
            <w:ins w:id="1027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77" w:author="ZTE-Ma Zhifeng" w:date="2023-10-16T14:35:00Z"/>
                <w:lang w:val="en-US" w:bidi="ar"/>
              </w:rPr>
            </w:pPr>
            <w:ins w:id="1027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2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280" w:author="ZTE-Ma Zhifeng" w:date="2023-10-16T14:35:00Z"/>
              </w:rPr>
            </w:pPr>
          </w:p>
        </w:tc>
      </w:tr>
      <w:tr w:rsidR="008E4AB7" w:rsidTr="0030133D">
        <w:trPr>
          <w:trHeight w:val="187"/>
          <w:jc w:val="center"/>
          <w:ins w:id="10281" w:author="ZTE-Ma Zhifeng" w:date="2023-10-16T14:35:00Z"/>
          <w:trPrChange w:id="102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2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84" w:author="ZTE-Ma Zhifeng" w:date="2023-10-16T14:35:00Z"/>
              </w:rPr>
            </w:pPr>
            <w:ins w:id="1028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2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87" w:author="ZTE-Ma Zhifeng" w:date="2023-10-16T14:35:00Z"/>
              </w:rPr>
            </w:pPr>
            <w:ins w:id="1028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2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290" w:author="ZTE-Ma Zhifeng" w:date="2023-10-16T14:35:00Z"/>
              </w:rPr>
            </w:pPr>
            <w:ins w:id="1029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293" w:author="ZTE-Ma Zhifeng" w:date="2023-10-16T14:35:00Z"/>
                <w:lang w:val="en-US" w:bidi="ar"/>
              </w:rPr>
            </w:pPr>
            <w:ins w:id="1029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2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296" w:author="ZTE-Ma Zhifeng" w:date="2023-10-16T14:35:00Z"/>
              </w:rPr>
            </w:pPr>
            <w:ins w:id="10297" w:author="ZTE-Ma Zhifeng" w:date="2023-10-16T14:36:00Z">
              <w:r>
                <w:t>0</w:t>
              </w:r>
            </w:ins>
          </w:p>
        </w:tc>
      </w:tr>
      <w:tr w:rsidR="008E4AB7" w:rsidTr="0030133D">
        <w:trPr>
          <w:trHeight w:val="187"/>
          <w:jc w:val="center"/>
          <w:ins w:id="10298" w:author="ZTE-Ma Zhifeng" w:date="2023-10-16T14:35:00Z"/>
          <w:trPrChange w:id="102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3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0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3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03" w:author="ZTE-Ma Zhifeng" w:date="2023-10-16T14:35:00Z"/>
              </w:rPr>
            </w:pPr>
          </w:p>
        </w:tc>
        <w:tc>
          <w:tcPr>
            <w:tcW w:w="1144" w:type="dxa"/>
            <w:tcBorders>
              <w:left w:val="single" w:sz="4" w:space="0" w:color="auto"/>
              <w:bottom w:val="single" w:sz="4" w:space="0" w:color="auto"/>
              <w:right w:val="single" w:sz="4" w:space="0" w:color="auto"/>
            </w:tcBorders>
            <w:vAlign w:val="center"/>
            <w:tcPrChange w:id="103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305" w:author="ZTE-Ma Zhifeng" w:date="2023-10-16T14:35:00Z"/>
              </w:rPr>
            </w:pPr>
            <w:ins w:id="1030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08" w:author="ZTE-Ma Zhifeng" w:date="2023-10-16T14:35:00Z"/>
                <w:lang w:val="en-US" w:bidi="ar"/>
              </w:rPr>
            </w:pPr>
            <w:ins w:id="1030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3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311" w:author="ZTE-Ma Zhifeng" w:date="2023-10-16T14:35:00Z"/>
              </w:rPr>
            </w:pPr>
          </w:p>
        </w:tc>
      </w:tr>
      <w:tr w:rsidR="008E4AB7" w:rsidTr="0030133D">
        <w:trPr>
          <w:trHeight w:val="187"/>
          <w:jc w:val="center"/>
          <w:ins w:id="10312" w:author="ZTE-Ma Zhifeng" w:date="2023-10-16T14:35:00Z"/>
          <w:trPrChange w:id="103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3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1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3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17" w:author="ZTE-Ma Zhifeng" w:date="2023-10-16T14:35:00Z"/>
              </w:rPr>
            </w:pPr>
          </w:p>
        </w:tc>
        <w:tc>
          <w:tcPr>
            <w:tcW w:w="1144" w:type="dxa"/>
            <w:tcBorders>
              <w:left w:val="single" w:sz="4" w:space="0" w:color="auto"/>
              <w:bottom w:val="single" w:sz="4" w:space="0" w:color="auto"/>
              <w:right w:val="single" w:sz="4" w:space="0" w:color="auto"/>
            </w:tcBorders>
            <w:vAlign w:val="center"/>
            <w:tcPrChange w:id="103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319" w:author="ZTE-Ma Zhifeng" w:date="2023-10-16T14:35:00Z"/>
              </w:rPr>
            </w:pPr>
            <w:ins w:id="1032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22" w:author="ZTE-Ma Zhifeng" w:date="2023-10-16T14:35:00Z"/>
                <w:lang w:val="en-US" w:bidi="ar"/>
              </w:rPr>
            </w:pPr>
            <w:ins w:id="10323" w:author="ZTE-Ma Zhifeng" w:date="2023-10-16T14:36:00Z">
              <w:r w:rsidRPr="00032D3A">
                <w:rPr>
                  <w:lang w:val="en-US" w:bidi="ar"/>
                </w:rPr>
                <w:t>CA_n25</w:t>
              </w:r>
              <w:r>
                <w:rPr>
                  <w:lang w:val="en-US" w:bidi="ar"/>
                </w:rPr>
                <w:t>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3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325" w:author="ZTE-Ma Zhifeng" w:date="2023-10-16T14:35:00Z"/>
              </w:rPr>
            </w:pPr>
          </w:p>
        </w:tc>
      </w:tr>
      <w:tr w:rsidR="008E4AB7" w:rsidTr="0030133D">
        <w:trPr>
          <w:trHeight w:val="187"/>
          <w:jc w:val="center"/>
          <w:ins w:id="10326" w:author="ZTE-Ma Zhifeng" w:date="2023-10-16T14:35:00Z"/>
          <w:trPrChange w:id="103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3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29" w:author="ZTE-Ma Zhifeng" w:date="2023-10-16T14:35:00Z"/>
              </w:rPr>
            </w:pPr>
            <w:ins w:id="1033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3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32" w:author="ZTE-Ma Zhifeng" w:date="2023-10-16T14:35:00Z"/>
              </w:rPr>
            </w:pPr>
            <w:ins w:id="1033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3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335" w:author="ZTE-Ma Zhifeng" w:date="2023-10-16T14:35:00Z"/>
              </w:rPr>
            </w:pPr>
            <w:ins w:id="1033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38" w:author="ZTE-Ma Zhifeng" w:date="2023-10-16T14:35:00Z"/>
                <w:lang w:val="en-US" w:bidi="ar"/>
              </w:rPr>
            </w:pPr>
            <w:ins w:id="1033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3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341" w:author="ZTE-Ma Zhifeng" w:date="2023-10-16T14:35:00Z"/>
              </w:rPr>
            </w:pPr>
            <w:ins w:id="10342" w:author="ZTE-Ma Zhifeng" w:date="2023-10-16T14:36:00Z">
              <w:r>
                <w:t>0</w:t>
              </w:r>
            </w:ins>
          </w:p>
        </w:tc>
      </w:tr>
      <w:tr w:rsidR="008E4AB7" w:rsidTr="0030133D">
        <w:trPr>
          <w:trHeight w:val="187"/>
          <w:jc w:val="center"/>
          <w:ins w:id="10343" w:author="ZTE-Ma Zhifeng" w:date="2023-10-16T14:35:00Z"/>
          <w:trPrChange w:id="103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3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4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3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48" w:author="ZTE-Ma Zhifeng" w:date="2023-10-16T14:35:00Z"/>
              </w:rPr>
            </w:pPr>
          </w:p>
        </w:tc>
        <w:tc>
          <w:tcPr>
            <w:tcW w:w="1144" w:type="dxa"/>
            <w:tcBorders>
              <w:left w:val="single" w:sz="4" w:space="0" w:color="auto"/>
              <w:bottom w:val="single" w:sz="4" w:space="0" w:color="auto"/>
              <w:right w:val="single" w:sz="4" w:space="0" w:color="auto"/>
            </w:tcBorders>
            <w:vAlign w:val="center"/>
            <w:tcPrChange w:id="103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350" w:author="ZTE-Ma Zhifeng" w:date="2023-10-16T14:35:00Z"/>
              </w:rPr>
            </w:pPr>
            <w:ins w:id="1035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53" w:author="ZTE-Ma Zhifeng" w:date="2023-10-16T14:35:00Z"/>
                <w:lang w:val="en-US" w:bidi="ar"/>
              </w:rPr>
            </w:pPr>
            <w:ins w:id="1035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3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356" w:author="ZTE-Ma Zhifeng" w:date="2023-10-16T14:35:00Z"/>
              </w:rPr>
            </w:pPr>
          </w:p>
        </w:tc>
      </w:tr>
      <w:tr w:rsidR="008E4AB7" w:rsidTr="0030133D">
        <w:trPr>
          <w:trHeight w:val="187"/>
          <w:jc w:val="center"/>
          <w:ins w:id="10357" w:author="ZTE-Ma Zhifeng" w:date="2023-10-16T14:35:00Z"/>
          <w:trPrChange w:id="103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3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6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3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62" w:author="ZTE-Ma Zhifeng" w:date="2023-10-16T14:35:00Z"/>
              </w:rPr>
            </w:pPr>
          </w:p>
        </w:tc>
        <w:tc>
          <w:tcPr>
            <w:tcW w:w="1144" w:type="dxa"/>
            <w:tcBorders>
              <w:left w:val="single" w:sz="4" w:space="0" w:color="auto"/>
              <w:bottom w:val="single" w:sz="4" w:space="0" w:color="auto"/>
              <w:right w:val="single" w:sz="4" w:space="0" w:color="auto"/>
            </w:tcBorders>
            <w:vAlign w:val="center"/>
            <w:tcPrChange w:id="103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364" w:author="ZTE-Ma Zhifeng" w:date="2023-10-16T14:35:00Z"/>
              </w:rPr>
            </w:pPr>
            <w:ins w:id="1036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67" w:author="ZTE-Ma Zhifeng" w:date="2023-10-16T14:35:00Z"/>
                <w:lang w:val="en-US" w:bidi="ar"/>
              </w:rPr>
            </w:pPr>
            <w:ins w:id="10368" w:author="ZTE-Ma Zhifeng" w:date="2023-10-16T14:36:00Z">
              <w:r w:rsidRPr="00032D3A">
                <w:rPr>
                  <w:lang w:val="en-US" w:bidi="ar"/>
                </w:rPr>
                <w:t>CA_n25</w:t>
              </w:r>
              <w:r>
                <w:rPr>
                  <w:lang w:val="en-US" w:bidi="ar"/>
                </w:rPr>
                <w:t>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3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370" w:author="ZTE-Ma Zhifeng" w:date="2023-10-16T14:35:00Z"/>
              </w:rPr>
            </w:pPr>
          </w:p>
        </w:tc>
      </w:tr>
      <w:tr w:rsidR="008E4AB7" w:rsidTr="0030133D">
        <w:trPr>
          <w:trHeight w:val="187"/>
          <w:jc w:val="center"/>
          <w:ins w:id="10371" w:author="ZTE-Ma Zhifeng" w:date="2023-10-16T14:35:00Z"/>
          <w:trPrChange w:id="103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3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74" w:author="ZTE-Ma Zhifeng" w:date="2023-10-16T14:35:00Z"/>
              </w:rPr>
            </w:pPr>
            <w:ins w:id="1037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3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77" w:author="ZTE-Ma Zhifeng" w:date="2023-10-16T14:35:00Z"/>
              </w:rPr>
            </w:pPr>
            <w:ins w:id="1037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3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380" w:author="ZTE-Ma Zhifeng" w:date="2023-10-16T14:35:00Z"/>
              </w:rPr>
            </w:pPr>
            <w:ins w:id="1038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83" w:author="ZTE-Ma Zhifeng" w:date="2023-10-16T14:35:00Z"/>
                <w:lang w:val="en-US" w:bidi="ar"/>
              </w:rPr>
            </w:pPr>
            <w:ins w:id="1038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3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386" w:author="ZTE-Ma Zhifeng" w:date="2023-10-16T14:35:00Z"/>
              </w:rPr>
            </w:pPr>
            <w:ins w:id="10387" w:author="ZTE-Ma Zhifeng" w:date="2023-10-16T14:36:00Z">
              <w:r>
                <w:t>0</w:t>
              </w:r>
            </w:ins>
          </w:p>
        </w:tc>
      </w:tr>
      <w:tr w:rsidR="008E4AB7" w:rsidTr="0030133D">
        <w:trPr>
          <w:trHeight w:val="187"/>
          <w:jc w:val="center"/>
          <w:ins w:id="10388" w:author="ZTE-Ma Zhifeng" w:date="2023-10-16T14:35:00Z"/>
          <w:trPrChange w:id="103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3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9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3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93" w:author="ZTE-Ma Zhifeng" w:date="2023-10-16T14:35:00Z"/>
              </w:rPr>
            </w:pPr>
          </w:p>
        </w:tc>
        <w:tc>
          <w:tcPr>
            <w:tcW w:w="1144" w:type="dxa"/>
            <w:tcBorders>
              <w:left w:val="single" w:sz="4" w:space="0" w:color="auto"/>
              <w:bottom w:val="single" w:sz="4" w:space="0" w:color="auto"/>
              <w:right w:val="single" w:sz="4" w:space="0" w:color="auto"/>
            </w:tcBorders>
            <w:vAlign w:val="center"/>
            <w:tcPrChange w:id="103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395" w:author="ZTE-Ma Zhifeng" w:date="2023-10-16T14:35:00Z"/>
              </w:rPr>
            </w:pPr>
            <w:ins w:id="1039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398" w:author="ZTE-Ma Zhifeng" w:date="2023-10-16T14:35:00Z"/>
                <w:lang w:val="en-US" w:bidi="ar"/>
              </w:rPr>
            </w:pPr>
            <w:ins w:id="1039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4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401" w:author="ZTE-Ma Zhifeng" w:date="2023-10-16T14:35:00Z"/>
              </w:rPr>
            </w:pPr>
          </w:p>
        </w:tc>
      </w:tr>
      <w:tr w:rsidR="008E4AB7" w:rsidTr="0030133D">
        <w:trPr>
          <w:trHeight w:val="187"/>
          <w:jc w:val="center"/>
          <w:ins w:id="10402" w:author="ZTE-Ma Zhifeng" w:date="2023-10-16T14:35:00Z"/>
          <w:trPrChange w:id="104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4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0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4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07" w:author="ZTE-Ma Zhifeng" w:date="2023-10-16T14:35:00Z"/>
              </w:rPr>
            </w:pPr>
          </w:p>
        </w:tc>
        <w:tc>
          <w:tcPr>
            <w:tcW w:w="1144" w:type="dxa"/>
            <w:tcBorders>
              <w:left w:val="single" w:sz="4" w:space="0" w:color="auto"/>
              <w:bottom w:val="single" w:sz="4" w:space="0" w:color="auto"/>
              <w:right w:val="single" w:sz="4" w:space="0" w:color="auto"/>
            </w:tcBorders>
            <w:vAlign w:val="center"/>
            <w:tcPrChange w:id="104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409" w:author="ZTE-Ma Zhifeng" w:date="2023-10-16T14:35:00Z"/>
              </w:rPr>
            </w:pPr>
            <w:ins w:id="1041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12" w:author="ZTE-Ma Zhifeng" w:date="2023-10-16T14:35:00Z"/>
                <w:lang w:val="en-US" w:bidi="ar"/>
              </w:rPr>
            </w:pPr>
            <w:ins w:id="10413" w:author="ZTE-Ma Zhifeng" w:date="2023-10-16T14:36:00Z">
              <w:r w:rsidRPr="00032D3A">
                <w:rPr>
                  <w:lang w:val="en-US" w:bidi="ar"/>
                </w:rPr>
                <w:t>CA_n25</w:t>
              </w:r>
              <w:r>
                <w:rPr>
                  <w:lang w:val="en-US" w:bidi="ar"/>
                </w:rPr>
                <w:t>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4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415" w:author="ZTE-Ma Zhifeng" w:date="2023-10-16T14:35:00Z"/>
              </w:rPr>
            </w:pPr>
          </w:p>
        </w:tc>
      </w:tr>
      <w:tr w:rsidR="008E4AB7" w:rsidTr="0030133D">
        <w:trPr>
          <w:trHeight w:val="187"/>
          <w:jc w:val="center"/>
          <w:ins w:id="10416" w:author="ZTE-Ma Zhifeng" w:date="2023-10-16T14:35:00Z"/>
          <w:trPrChange w:id="104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4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19" w:author="ZTE-Ma Zhifeng" w:date="2023-10-16T14:35:00Z"/>
              </w:rPr>
            </w:pPr>
            <w:ins w:id="1042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4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22" w:author="ZTE-Ma Zhifeng" w:date="2023-10-16T14:35:00Z"/>
              </w:rPr>
            </w:pPr>
            <w:ins w:id="1042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4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425" w:author="ZTE-Ma Zhifeng" w:date="2023-10-16T14:35:00Z"/>
              </w:rPr>
            </w:pPr>
            <w:ins w:id="1042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28" w:author="ZTE-Ma Zhifeng" w:date="2023-10-16T14:35:00Z"/>
                <w:lang w:val="en-US" w:bidi="ar"/>
              </w:rPr>
            </w:pPr>
            <w:ins w:id="1042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4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431" w:author="ZTE-Ma Zhifeng" w:date="2023-10-16T14:35:00Z"/>
              </w:rPr>
            </w:pPr>
            <w:ins w:id="10432" w:author="ZTE-Ma Zhifeng" w:date="2023-10-16T14:36:00Z">
              <w:r>
                <w:t>0</w:t>
              </w:r>
            </w:ins>
          </w:p>
        </w:tc>
      </w:tr>
      <w:tr w:rsidR="008E4AB7" w:rsidTr="0030133D">
        <w:trPr>
          <w:trHeight w:val="187"/>
          <w:jc w:val="center"/>
          <w:ins w:id="10433" w:author="ZTE-Ma Zhifeng" w:date="2023-10-16T14:35:00Z"/>
          <w:trPrChange w:id="104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4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3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4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38" w:author="ZTE-Ma Zhifeng" w:date="2023-10-16T14:35:00Z"/>
              </w:rPr>
            </w:pPr>
          </w:p>
        </w:tc>
        <w:tc>
          <w:tcPr>
            <w:tcW w:w="1144" w:type="dxa"/>
            <w:tcBorders>
              <w:left w:val="single" w:sz="4" w:space="0" w:color="auto"/>
              <w:bottom w:val="single" w:sz="4" w:space="0" w:color="auto"/>
              <w:right w:val="single" w:sz="4" w:space="0" w:color="auto"/>
            </w:tcBorders>
            <w:vAlign w:val="center"/>
            <w:tcPrChange w:id="104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440" w:author="ZTE-Ma Zhifeng" w:date="2023-10-16T14:35:00Z"/>
              </w:rPr>
            </w:pPr>
            <w:ins w:id="1044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43" w:author="ZTE-Ma Zhifeng" w:date="2023-10-16T14:35:00Z"/>
                <w:lang w:val="en-US" w:bidi="ar"/>
              </w:rPr>
            </w:pPr>
            <w:ins w:id="1044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4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446" w:author="ZTE-Ma Zhifeng" w:date="2023-10-16T14:35:00Z"/>
              </w:rPr>
            </w:pPr>
          </w:p>
        </w:tc>
      </w:tr>
      <w:tr w:rsidR="008E4AB7" w:rsidTr="0030133D">
        <w:trPr>
          <w:trHeight w:val="187"/>
          <w:jc w:val="center"/>
          <w:ins w:id="10447" w:author="ZTE-Ma Zhifeng" w:date="2023-10-16T14:35:00Z"/>
          <w:trPrChange w:id="104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4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5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4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52" w:author="ZTE-Ma Zhifeng" w:date="2023-10-16T14:35:00Z"/>
              </w:rPr>
            </w:pPr>
          </w:p>
        </w:tc>
        <w:tc>
          <w:tcPr>
            <w:tcW w:w="1144" w:type="dxa"/>
            <w:tcBorders>
              <w:left w:val="single" w:sz="4" w:space="0" w:color="auto"/>
              <w:bottom w:val="single" w:sz="4" w:space="0" w:color="auto"/>
              <w:right w:val="single" w:sz="4" w:space="0" w:color="auto"/>
            </w:tcBorders>
            <w:vAlign w:val="center"/>
            <w:tcPrChange w:id="104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454" w:author="ZTE-Ma Zhifeng" w:date="2023-10-16T14:35:00Z"/>
              </w:rPr>
            </w:pPr>
            <w:ins w:id="1045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57" w:author="ZTE-Ma Zhifeng" w:date="2023-10-16T14:35:00Z"/>
                <w:lang w:val="en-US" w:bidi="ar"/>
              </w:rPr>
            </w:pPr>
            <w:ins w:id="10458" w:author="ZTE-Ma Zhifeng" w:date="2023-10-16T14:36:00Z">
              <w:r w:rsidRPr="00032D3A">
                <w:rPr>
                  <w:lang w:val="en-US" w:bidi="ar"/>
                </w:rPr>
                <w:t>CA_n25</w:t>
              </w:r>
              <w:r>
                <w:rPr>
                  <w:lang w:val="en-US" w:bidi="ar"/>
                </w:rPr>
                <w:t>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4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460" w:author="ZTE-Ma Zhifeng" w:date="2023-10-16T14:35:00Z"/>
              </w:rPr>
            </w:pPr>
          </w:p>
        </w:tc>
      </w:tr>
      <w:tr w:rsidR="008E4AB7" w:rsidTr="0030133D">
        <w:trPr>
          <w:trHeight w:val="187"/>
          <w:jc w:val="center"/>
          <w:ins w:id="10461" w:author="ZTE-Ma Zhifeng" w:date="2023-10-16T14:35:00Z"/>
          <w:trPrChange w:id="104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4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64" w:author="ZTE-Ma Zhifeng" w:date="2023-10-16T14:35:00Z"/>
              </w:rPr>
            </w:pPr>
            <w:ins w:id="1046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4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67" w:author="ZTE-Ma Zhifeng" w:date="2023-10-16T14:35:00Z"/>
              </w:rPr>
            </w:pPr>
            <w:ins w:id="1046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4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470" w:author="ZTE-Ma Zhifeng" w:date="2023-10-16T14:35:00Z"/>
              </w:rPr>
            </w:pPr>
            <w:ins w:id="1047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73" w:author="ZTE-Ma Zhifeng" w:date="2023-10-16T14:35:00Z"/>
                <w:lang w:val="en-US" w:bidi="ar"/>
              </w:rPr>
            </w:pPr>
            <w:ins w:id="1047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4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476" w:author="ZTE-Ma Zhifeng" w:date="2023-10-16T14:35:00Z"/>
              </w:rPr>
            </w:pPr>
            <w:ins w:id="10477" w:author="ZTE-Ma Zhifeng" w:date="2023-10-16T14:36:00Z">
              <w:r>
                <w:t>0</w:t>
              </w:r>
            </w:ins>
          </w:p>
        </w:tc>
      </w:tr>
      <w:tr w:rsidR="008E4AB7" w:rsidTr="0030133D">
        <w:trPr>
          <w:trHeight w:val="187"/>
          <w:jc w:val="center"/>
          <w:ins w:id="10478" w:author="ZTE-Ma Zhifeng" w:date="2023-10-16T14:35:00Z"/>
          <w:trPrChange w:id="104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4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8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4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83" w:author="ZTE-Ma Zhifeng" w:date="2023-10-16T14:35:00Z"/>
              </w:rPr>
            </w:pPr>
          </w:p>
        </w:tc>
        <w:tc>
          <w:tcPr>
            <w:tcW w:w="1144" w:type="dxa"/>
            <w:tcBorders>
              <w:left w:val="single" w:sz="4" w:space="0" w:color="auto"/>
              <w:bottom w:val="single" w:sz="4" w:space="0" w:color="auto"/>
              <w:right w:val="single" w:sz="4" w:space="0" w:color="auto"/>
            </w:tcBorders>
            <w:vAlign w:val="center"/>
            <w:tcPrChange w:id="104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485" w:author="ZTE-Ma Zhifeng" w:date="2023-10-16T14:35:00Z"/>
              </w:rPr>
            </w:pPr>
            <w:ins w:id="1048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88" w:author="ZTE-Ma Zhifeng" w:date="2023-10-16T14:35:00Z"/>
                <w:lang w:val="en-US" w:bidi="ar"/>
              </w:rPr>
            </w:pPr>
            <w:ins w:id="1048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4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491" w:author="ZTE-Ma Zhifeng" w:date="2023-10-16T14:35:00Z"/>
              </w:rPr>
            </w:pPr>
          </w:p>
        </w:tc>
      </w:tr>
      <w:tr w:rsidR="008E4AB7" w:rsidTr="0030133D">
        <w:trPr>
          <w:trHeight w:val="187"/>
          <w:jc w:val="center"/>
          <w:ins w:id="10492" w:author="ZTE-Ma Zhifeng" w:date="2023-10-16T14:35:00Z"/>
          <w:trPrChange w:id="104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4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9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4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497" w:author="ZTE-Ma Zhifeng" w:date="2023-10-16T14:35:00Z"/>
              </w:rPr>
            </w:pPr>
          </w:p>
        </w:tc>
        <w:tc>
          <w:tcPr>
            <w:tcW w:w="1144" w:type="dxa"/>
            <w:tcBorders>
              <w:left w:val="single" w:sz="4" w:space="0" w:color="auto"/>
              <w:bottom w:val="single" w:sz="4" w:space="0" w:color="auto"/>
              <w:right w:val="single" w:sz="4" w:space="0" w:color="auto"/>
            </w:tcBorders>
            <w:vAlign w:val="center"/>
            <w:tcPrChange w:id="104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499" w:author="ZTE-Ma Zhifeng" w:date="2023-10-16T14:35:00Z"/>
              </w:rPr>
            </w:pPr>
            <w:ins w:id="1050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02" w:author="ZTE-Ma Zhifeng" w:date="2023-10-16T14:35:00Z"/>
                <w:lang w:val="en-US" w:bidi="ar"/>
              </w:rPr>
            </w:pPr>
            <w:ins w:id="10503" w:author="ZTE-Ma Zhifeng" w:date="2023-10-16T14:36:00Z">
              <w:r w:rsidRPr="00032D3A">
                <w:rPr>
                  <w:lang w:val="en-US" w:bidi="ar"/>
                </w:rPr>
                <w:t>CA_n25</w:t>
              </w:r>
              <w:r>
                <w:rPr>
                  <w:lang w:val="en-US" w:bidi="ar"/>
                </w:rPr>
                <w:t>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5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505" w:author="ZTE-Ma Zhifeng" w:date="2023-10-16T14:35:00Z"/>
              </w:rPr>
            </w:pPr>
          </w:p>
        </w:tc>
      </w:tr>
      <w:tr w:rsidR="008E4AB7" w:rsidTr="0030133D">
        <w:trPr>
          <w:trHeight w:val="187"/>
          <w:jc w:val="center"/>
          <w:ins w:id="10506" w:author="ZTE-Ma Zhifeng" w:date="2023-10-16T14:35:00Z"/>
          <w:trPrChange w:id="105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5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09" w:author="ZTE-Ma Zhifeng" w:date="2023-10-16T14:35:00Z"/>
              </w:rPr>
            </w:pPr>
            <w:ins w:id="1051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5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12" w:author="ZTE-Ma Zhifeng" w:date="2023-10-16T14:35:00Z"/>
              </w:rPr>
            </w:pPr>
            <w:ins w:id="1051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5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515" w:author="ZTE-Ma Zhifeng" w:date="2023-10-16T14:35:00Z"/>
              </w:rPr>
            </w:pPr>
            <w:ins w:id="1051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18" w:author="ZTE-Ma Zhifeng" w:date="2023-10-16T14:35:00Z"/>
                <w:lang w:val="en-US" w:bidi="ar"/>
              </w:rPr>
            </w:pPr>
            <w:ins w:id="1051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5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521" w:author="ZTE-Ma Zhifeng" w:date="2023-10-16T14:35:00Z"/>
              </w:rPr>
            </w:pPr>
            <w:ins w:id="10522" w:author="ZTE-Ma Zhifeng" w:date="2023-10-16T14:36:00Z">
              <w:r>
                <w:t>0</w:t>
              </w:r>
            </w:ins>
          </w:p>
        </w:tc>
      </w:tr>
      <w:tr w:rsidR="008E4AB7" w:rsidTr="0030133D">
        <w:trPr>
          <w:trHeight w:val="187"/>
          <w:jc w:val="center"/>
          <w:ins w:id="10523" w:author="ZTE-Ma Zhifeng" w:date="2023-10-16T14:35:00Z"/>
          <w:trPrChange w:id="105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5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2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5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28" w:author="ZTE-Ma Zhifeng" w:date="2023-10-16T14:35:00Z"/>
              </w:rPr>
            </w:pPr>
          </w:p>
        </w:tc>
        <w:tc>
          <w:tcPr>
            <w:tcW w:w="1144" w:type="dxa"/>
            <w:tcBorders>
              <w:left w:val="single" w:sz="4" w:space="0" w:color="auto"/>
              <w:bottom w:val="single" w:sz="4" w:space="0" w:color="auto"/>
              <w:right w:val="single" w:sz="4" w:space="0" w:color="auto"/>
            </w:tcBorders>
            <w:vAlign w:val="center"/>
            <w:tcPrChange w:id="105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530" w:author="ZTE-Ma Zhifeng" w:date="2023-10-16T14:35:00Z"/>
              </w:rPr>
            </w:pPr>
            <w:ins w:id="1053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33" w:author="ZTE-Ma Zhifeng" w:date="2023-10-16T14:35:00Z"/>
                <w:lang w:val="en-US" w:bidi="ar"/>
              </w:rPr>
            </w:pPr>
            <w:ins w:id="1053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5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536" w:author="ZTE-Ma Zhifeng" w:date="2023-10-16T14:35:00Z"/>
              </w:rPr>
            </w:pPr>
          </w:p>
        </w:tc>
      </w:tr>
      <w:tr w:rsidR="008E4AB7" w:rsidTr="0030133D">
        <w:trPr>
          <w:trHeight w:val="187"/>
          <w:jc w:val="center"/>
          <w:ins w:id="10537" w:author="ZTE-Ma Zhifeng" w:date="2023-10-16T14:35:00Z"/>
          <w:trPrChange w:id="105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5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4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5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42" w:author="ZTE-Ma Zhifeng" w:date="2023-10-16T14:35:00Z"/>
              </w:rPr>
            </w:pPr>
          </w:p>
        </w:tc>
        <w:tc>
          <w:tcPr>
            <w:tcW w:w="1144" w:type="dxa"/>
            <w:tcBorders>
              <w:left w:val="single" w:sz="4" w:space="0" w:color="auto"/>
              <w:bottom w:val="single" w:sz="4" w:space="0" w:color="auto"/>
              <w:right w:val="single" w:sz="4" w:space="0" w:color="auto"/>
            </w:tcBorders>
            <w:vAlign w:val="center"/>
            <w:tcPrChange w:id="105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544" w:author="ZTE-Ma Zhifeng" w:date="2023-10-16T14:35:00Z"/>
              </w:rPr>
            </w:pPr>
            <w:ins w:id="1054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47" w:author="ZTE-Ma Zhifeng" w:date="2023-10-16T14:35:00Z"/>
                <w:lang w:val="en-US" w:bidi="ar"/>
              </w:rPr>
            </w:pPr>
            <w:ins w:id="10548" w:author="ZTE-Ma Zhifeng" w:date="2023-10-16T14:36:00Z">
              <w:r w:rsidRPr="00032D3A">
                <w:rPr>
                  <w:lang w:val="en-US" w:bidi="ar"/>
                </w:rPr>
                <w:t>CA_n25</w:t>
              </w:r>
              <w:r>
                <w:rPr>
                  <w:lang w:val="en-US" w:bidi="ar"/>
                </w:rPr>
                <w:t>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5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550" w:author="ZTE-Ma Zhifeng" w:date="2023-10-16T14:35:00Z"/>
              </w:rPr>
            </w:pPr>
          </w:p>
        </w:tc>
      </w:tr>
      <w:tr w:rsidR="008E4AB7" w:rsidTr="0030133D">
        <w:trPr>
          <w:trHeight w:val="187"/>
          <w:jc w:val="center"/>
          <w:ins w:id="10551" w:author="ZTE-Ma Zhifeng" w:date="2023-10-16T14:35:00Z"/>
          <w:trPrChange w:id="105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5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54" w:author="ZTE-Ma Zhifeng" w:date="2023-10-16T14:35:00Z"/>
              </w:rPr>
            </w:pPr>
            <w:ins w:id="1055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5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57" w:author="ZTE-Ma Zhifeng" w:date="2023-10-16T14:35:00Z"/>
              </w:rPr>
            </w:pPr>
            <w:ins w:id="1055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5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560" w:author="ZTE-Ma Zhifeng" w:date="2023-10-16T14:35:00Z"/>
              </w:rPr>
            </w:pPr>
            <w:ins w:id="1056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63" w:author="ZTE-Ma Zhifeng" w:date="2023-10-16T14:35:00Z"/>
                <w:lang w:val="en-US" w:bidi="ar"/>
              </w:rPr>
            </w:pPr>
            <w:ins w:id="1056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5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566" w:author="ZTE-Ma Zhifeng" w:date="2023-10-16T14:35:00Z"/>
              </w:rPr>
            </w:pPr>
            <w:ins w:id="10567" w:author="ZTE-Ma Zhifeng" w:date="2023-10-16T14:36:00Z">
              <w:r>
                <w:t>0</w:t>
              </w:r>
            </w:ins>
          </w:p>
        </w:tc>
      </w:tr>
      <w:tr w:rsidR="008E4AB7" w:rsidTr="0030133D">
        <w:trPr>
          <w:trHeight w:val="187"/>
          <w:jc w:val="center"/>
          <w:ins w:id="10568" w:author="ZTE-Ma Zhifeng" w:date="2023-10-16T14:35:00Z"/>
          <w:trPrChange w:id="105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5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7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5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73" w:author="ZTE-Ma Zhifeng" w:date="2023-10-16T14:35:00Z"/>
              </w:rPr>
            </w:pPr>
          </w:p>
        </w:tc>
        <w:tc>
          <w:tcPr>
            <w:tcW w:w="1144" w:type="dxa"/>
            <w:tcBorders>
              <w:left w:val="single" w:sz="4" w:space="0" w:color="auto"/>
              <w:bottom w:val="single" w:sz="4" w:space="0" w:color="auto"/>
              <w:right w:val="single" w:sz="4" w:space="0" w:color="auto"/>
            </w:tcBorders>
            <w:vAlign w:val="center"/>
            <w:tcPrChange w:id="105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575" w:author="ZTE-Ma Zhifeng" w:date="2023-10-16T14:35:00Z"/>
              </w:rPr>
            </w:pPr>
            <w:ins w:id="1057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78" w:author="ZTE-Ma Zhifeng" w:date="2023-10-16T14:35:00Z"/>
                <w:lang w:val="en-US" w:bidi="ar"/>
              </w:rPr>
            </w:pPr>
            <w:ins w:id="1057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5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581" w:author="ZTE-Ma Zhifeng" w:date="2023-10-16T14:35:00Z"/>
              </w:rPr>
            </w:pPr>
          </w:p>
        </w:tc>
      </w:tr>
      <w:tr w:rsidR="008E4AB7" w:rsidTr="0030133D">
        <w:trPr>
          <w:trHeight w:val="187"/>
          <w:jc w:val="center"/>
          <w:ins w:id="10582" w:author="ZTE-Ma Zhifeng" w:date="2023-10-16T14:35:00Z"/>
          <w:trPrChange w:id="105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5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8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5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87" w:author="ZTE-Ma Zhifeng" w:date="2023-10-16T14:35:00Z"/>
              </w:rPr>
            </w:pPr>
          </w:p>
        </w:tc>
        <w:tc>
          <w:tcPr>
            <w:tcW w:w="1144" w:type="dxa"/>
            <w:tcBorders>
              <w:left w:val="single" w:sz="4" w:space="0" w:color="auto"/>
              <w:bottom w:val="single" w:sz="4" w:space="0" w:color="auto"/>
              <w:right w:val="single" w:sz="4" w:space="0" w:color="auto"/>
            </w:tcBorders>
            <w:vAlign w:val="center"/>
            <w:tcPrChange w:id="105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589" w:author="ZTE-Ma Zhifeng" w:date="2023-10-16T14:35:00Z"/>
              </w:rPr>
            </w:pPr>
            <w:ins w:id="1059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92" w:author="ZTE-Ma Zhifeng" w:date="2023-10-16T14:35:00Z"/>
                <w:lang w:val="en-US" w:bidi="ar"/>
              </w:rPr>
            </w:pPr>
            <w:ins w:id="10593" w:author="ZTE-Ma Zhifeng" w:date="2023-10-16T14:36:00Z">
              <w:r w:rsidRPr="00032D3A">
                <w:rPr>
                  <w:lang w:val="en-US" w:bidi="ar"/>
                </w:rPr>
                <w:t>CA_n25</w:t>
              </w:r>
              <w:r>
                <w:rPr>
                  <w:lang w:val="en-US" w:bidi="ar"/>
                </w:rPr>
                <w:t>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5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595" w:author="ZTE-Ma Zhifeng" w:date="2023-10-16T14:35:00Z"/>
              </w:rPr>
            </w:pPr>
          </w:p>
        </w:tc>
      </w:tr>
      <w:tr w:rsidR="008E4AB7" w:rsidTr="0030133D">
        <w:trPr>
          <w:trHeight w:val="187"/>
          <w:jc w:val="center"/>
          <w:ins w:id="10596" w:author="ZTE-Ma Zhifeng" w:date="2023-10-16T14:35:00Z"/>
          <w:trPrChange w:id="105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5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599" w:author="ZTE-Ma Zhifeng" w:date="2023-10-16T14:35:00Z"/>
              </w:rPr>
            </w:pPr>
            <w:ins w:id="1060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6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02" w:author="ZTE-Ma Zhifeng" w:date="2023-10-16T14:35:00Z"/>
              </w:rPr>
            </w:pPr>
            <w:ins w:id="1060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6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605" w:author="ZTE-Ma Zhifeng" w:date="2023-10-16T14:35:00Z"/>
              </w:rPr>
            </w:pPr>
            <w:ins w:id="1060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08" w:author="ZTE-Ma Zhifeng" w:date="2023-10-16T14:35:00Z"/>
                <w:lang w:val="en-US" w:bidi="ar"/>
              </w:rPr>
            </w:pPr>
            <w:ins w:id="1060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6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611" w:author="ZTE-Ma Zhifeng" w:date="2023-10-16T14:35:00Z"/>
              </w:rPr>
            </w:pPr>
            <w:ins w:id="10612" w:author="ZTE-Ma Zhifeng" w:date="2023-10-16T14:36:00Z">
              <w:r>
                <w:t>0</w:t>
              </w:r>
            </w:ins>
          </w:p>
        </w:tc>
      </w:tr>
      <w:tr w:rsidR="008E4AB7" w:rsidTr="0030133D">
        <w:trPr>
          <w:trHeight w:val="187"/>
          <w:jc w:val="center"/>
          <w:ins w:id="10613" w:author="ZTE-Ma Zhifeng" w:date="2023-10-16T14:35:00Z"/>
          <w:trPrChange w:id="106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6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1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6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18" w:author="ZTE-Ma Zhifeng" w:date="2023-10-16T14:35:00Z"/>
              </w:rPr>
            </w:pPr>
          </w:p>
        </w:tc>
        <w:tc>
          <w:tcPr>
            <w:tcW w:w="1144" w:type="dxa"/>
            <w:tcBorders>
              <w:left w:val="single" w:sz="4" w:space="0" w:color="auto"/>
              <w:bottom w:val="single" w:sz="4" w:space="0" w:color="auto"/>
              <w:right w:val="single" w:sz="4" w:space="0" w:color="auto"/>
            </w:tcBorders>
            <w:vAlign w:val="center"/>
            <w:tcPrChange w:id="106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620" w:author="ZTE-Ma Zhifeng" w:date="2023-10-16T14:35:00Z"/>
              </w:rPr>
            </w:pPr>
            <w:ins w:id="1062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23" w:author="ZTE-Ma Zhifeng" w:date="2023-10-16T14:35:00Z"/>
                <w:lang w:val="en-US" w:bidi="ar"/>
              </w:rPr>
            </w:pPr>
            <w:ins w:id="1062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6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626" w:author="ZTE-Ma Zhifeng" w:date="2023-10-16T14:35:00Z"/>
              </w:rPr>
            </w:pPr>
          </w:p>
        </w:tc>
      </w:tr>
      <w:tr w:rsidR="008E4AB7" w:rsidTr="0030133D">
        <w:trPr>
          <w:trHeight w:val="187"/>
          <w:jc w:val="center"/>
          <w:ins w:id="10627" w:author="ZTE-Ma Zhifeng" w:date="2023-10-16T14:35:00Z"/>
          <w:trPrChange w:id="106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6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3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6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32" w:author="ZTE-Ma Zhifeng" w:date="2023-10-16T14:35:00Z"/>
              </w:rPr>
            </w:pPr>
          </w:p>
        </w:tc>
        <w:tc>
          <w:tcPr>
            <w:tcW w:w="1144" w:type="dxa"/>
            <w:tcBorders>
              <w:left w:val="single" w:sz="4" w:space="0" w:color="auto"/>
              <w:bottom w:val="single" w:sz="4" w:space="0" w:color="auto"/>
              <w:right w:val="single" w:sz="4" w:space="0" w:color="auto"/>
            </w:tcBorders>
            <w:vAlign w:val="center"/>
            <w:tcPrChange w:id="106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634" w:author="ZTE-Ma Zhifeng" w:date="2023-10-16T14:35:00Z"/>
              </w:rPr>
            </w:pPr>
            <w:ins w:id="1063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37" w:author="ZTE-Ma Zhifeng" w:date="2023-10-16T14:35:00Z"/>
                <w:lang w:val="en-US" w:bidi="ar"/>
              </w:rPr>
            </w:pPr>
            <w:ins w:id="1063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6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640" w:author="ZTE-Ma Zhifeng" w:date="2023-10-16T14:35:00Z"/>
              </w:rPr>
            </w:pPr>
          </w:p>
        </w:tc>
      </w:tr>
      <w:tr w:rsidR="008E4AB7" w:rsidTr="0030133D">
        <w:trPr>
          <w:trHeight w:val="187"/>
          <w:jc w:val="center"/>
          <w:ins w:id="10641" w:author="ZTE-Ma Zhifeng" w:date="2023-10-16T14:35:00Z"/>
          <w:trPrChange w:id="106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6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44" w:author="ZTE-Ma Zhifeng" w:date="2023-10-16T14:35:00Z"/>
              </w:rPr>
            </w:pPr>
            <w:ins w:id="1064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6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47" w:author="ZTE-Ma Zhifeng" w:date="2023-10-16T14:35:00Z"/>
              </w:rPr>
            </w:pPr>
            <w:ins w:id="1064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6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650" w:author="ZTE-Ma Zhifeng" w:date="2023-10-16T14:35:00Z"/>
              </w:rPr>
            </w:pPr>
            <w:ins w:id="1065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53" w:author="ZTE-Ma Zhifeng" w:date="2023-10-16T14:35:00Z"/>
                <w:lang w:val="en-US" w:bidi="ar"/>
              </w:rPr>
            </w:pPr>
            <w:ins w:id="1065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6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656" w:author="ZTE-Ma Zhifeng" w:date="2023-10-16T14:35:00Z"/>
              </w:rPr>
            </w:pPr>
            <w:ins w:id="10657" w:author="ZTE-Ma Zhifeng" w:date="2023-10-16T14:36:00Z">
              <w:r>
                <w:t>0</w:t>
              </w:r>
            </w:ins>
          </w:p>
        </w:tc>
      </w:tr>
      <w:tr w:rsidR="008E4AB7" w:rsidTr="0030133D">
        <w:trPr>
          <w:trHeight w:val="187"/>
          <w:jc w:val="center"/>
          <w:ins w:id="10658" w:author="ZTE-Ma Zhifeng" w:date="2023-10-16T14:35:00Z"/>
          <w:trPrChange w:id="106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6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6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6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63" w:author="ZTE-Ma Zhifeng" w:date="2023-10-16T14:35:00Z"/>
              </w:rPr>
            </w:pPr>
          </w:p>
        </w:tc>
        <w:tc>
          <w:tcPr>
            <w:tcW w:w="1144" w:type="dxa"/>
            <w:tcBorders>
              <w:left w:val="single" w:sz="4" w:space="0" w:color="auto"/>
              <w:bottom w:val="single" w:sz="4" w:space="0" w:color="auto"/>
              <w:right w:val="single" w:sz="4" w:space="0" w:color="auto"/>
            </w:tcBorders>
            <w:vAlign w:val="center"/>
            <w:tcPrChange w:id="106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665" w:author="ZTE-Ma Zhifeng" w:date="2023-10-16T14:35:00Z"/>
              </w:rPr>
            </w:pPr>
            <w:ins w:id="1066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68" w:author="ZTE-Ma Zhifeng" w:date="2023-10-16T14:35:00Z"/>
                <w:lang w:val="en-US" w:bidi="ar"/>
              </w:rPr>
            </w:pPr>
            <w:ins w:id="1066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6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671" w:author="ZTE-Ma Zhifeng" w:date="2023-10-16T14:35:00Z"/>
              </w:rPr>
            </w:pPr>
          </w:p>
        </w:tc>
      </w:tr>
      <w:tr w:rsidR="008E4AB7" w:rsidTr="0030133D">
        <w:trPr>
          <w:trHeight w:val="187"/>
          <w:jc w:val="center"/>
          <w:ins w:id="10672" w:author="ZTE-Ma Zhifeng" w:date="2023-10-16T14:35:00Z"/>
          <w:trPrChange w:id="106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6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7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6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77" w:author="ZTE-Ma Zhifeng" w:date="2023-10-16T14:35:00Z"/>
              </w:rPr>
            </w:pPr>
          </w:p>
        </w:tc>
        <w:tc>
          <w:tcPr>
            <w:tcW w:w="1144" w:type="dxa"/>
            <w:tcBorders>
              <w:left w:val="single" w:sz="4" w:space="0" w:color="auto"/>
              <w:bottom w:val="single" w:sz="4" w:space="0" w:color="auto"/>
              <w:right w:val="single" w:sz="4" w:space="0" w:color="auto"/>
            </w:tcBorders>
            <w:vAlign w:val="center"/>
            <w:tcPrChange w:id="106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679" w:author="ZTE-Ma Zhifeng" w:date="2023-10-16T14:35:00Z"/>
              </w:rPr>
            </w:pPr>
            <w:ins w:id="1068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82" w:author="ZTE-Ma Zhifeng" w:date="2023-10-16T14:35:00Z"/>
                <w:lang w:val="en-US" w:bidi="ar"/>
              </w:rPr>
            </w:pPr>
            <w:ins w:id="10683" w:author="ZTE-Ma Zhifeng" w:date="2023-10-16T14:36:00Z">
              <w:r w:rsidRPr="00032D3A">
                <w:rPr>
                  <w:lang w:val="en-US" w:bidi="ar"/>
                </w:rPr>
                <w:t>CA_n25</w:t>
              </w:r>
              <w:r>
                <w:rPr>
                  <w:lang w:val="en-US" w:bidi="ar"/>
                </w:rPr>
                <w:t>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6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685" w:author="ZTE-Ma Zhifeng" w:date="2023-10-16T14:35:00Z"/>
              </w:rPr>
            </w:pPr>
          </w:p>
        </w:tc>
      </w:tr>
      <w:tr w:rsidR="008E4AB7" w:rsidTr="0030133D">
        <w:trPr>
          <w:trHeight w:val="187"/>
          <w:jc w:val="center"/>
          <w:ins w:id="10686" w:author="ZTE-Ma Zhifeng" w:date="2023-10-16T14:35:00Z"/>
          <w:trPrChange w:id="106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6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89" w:author="ZTE-Ma Zhifeng" w:date="2023-10-16T14:35:00Z"/>
              </w:rPr>
            </w:pPr>
            <w:ins w:id="1069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6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92" w:author="ZTE-Ma Zhifeng" w:date="2023-10-16T14:35:00Z"/>
              </w:rPr>
            </w:pPr>
            <w:ins w:id="1069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6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695" w:author="ZTE-Ma Zhifeng" w:date="2023-10-16T14:35:00Z"/>
              </w:rPr>
            </w:pPr>
            <w:ins w:id="1069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698" w:author="ZTE-Ma Zhifeng" w:date="2023-10-16T14:35:00Z"/>
                <w:lang w:val="en-US" w:bidi="ar"/>
              </w:rPr>
            </w:pPr>
            <w:ins w:id="1069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7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701" w:author="ZTE-Ma Zhifeng" w:date="2023-10-16T14:35:00Z"/>
              </w:rPr>
            </w:pPr>
            <w:ins w:id="10702" w:author="ZTE-Ma Zhifeng" w:date="2023-10-16T14:36:00Z">
              <w:r>
                <w:t>0</w:t>
              </w:r>
            </w:ins>
          </w:p>
        </w:tc>
      </w:tr>
      <w:tr w:rsidR="008E4AB7" w:rsidTr="0030133D">
        <w:trPr>
          <w:trHeight w:val="187"/>
          <w:jc w:val="center"/>
          <w:ins w:id="10703" w:author="ZTE-Ma Zhifeng" w:date="2023-10-16T14:35:00Z"/>
          <w:trPrChange w:id="107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7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0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7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08" w:author="ZTE-Ma Zhifeng" w:date="2023-10-16T14:35:00Z"/>
              </w:rPr>
            </w:pPr>
          </w:p>
        </w:tc>
        <w:tc>
          <w:tcPr>
            <w:tcW w:w="1144" w:type="dxa"/>
            <w:tcBorders>
              <w:left w:val="single" w:sz="4" w:space="0" w:color="auto"/>
              <w:bottom w:val="single" w:sz="4" w:space="0" w:color="auto"/>
              <w:right w:val="single" w:sz="4" w:space="0" w:color="auto"/>
            </w:tcBorders>
            <w:vAlign w:val="center"/>
            <w:tcPrChange w:id="107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710" w:author="ZTE-Ma Zhifeng" w:date="2023-10-16T14:35:00Z"/>
              </w:rPr>
            </w:pPr>
            <w:ins w:id="1071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13" w:author="ZTE-Ma Zhifeng" w:date="2023-10-16T14:35:00Z"/>
                <w:lang w:val="en-US" w:bidi="ar"/>
              </w:rPr>
            </w:pPr>
            <w:ins w:id="1071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7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716" w:author="ZTE-Ma Zhifeng" w:date="2023-10-16T14:35:00Z"/>
              </w:rPr>
            </w:pPr>
          </w:p>
        </w:tc>
      </w:tr>
      <w:tr w:rsidR="008E4AB7" w:rsidTr="0030133D">
        <w:trPr>
          <w:trHeight w:val="187"/>
          <w:jc w:val="center"/>
          <w:ins w:id="10717" w:author="ZTE-Ma Zhifeng" w:date="2023-10-16T14:35:00Z"/>
          <w:trPrChange w:id="107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7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2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7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22" w:author="ZTE-Ma Zhifeng" w:date="2023-10-16T14:35:00Z"/>
              </w:rPr>
            </w:pPr>
          </w:p>
        </w:tc>
        <w:tc>
          <w:tcPr>
            <w:tcW w:w="1144" w:type="dxa"/>
            <w:tcBorders>
              <w:left w:val="single" w:sz="4" w:space="0" w:color="auto"/>
              <w:bottom w:val="single" w:sz="4" w:space="0" w:color="auto"/>
              <w:right w:val="single" w:sz="4" w:space="0" w:color="auto"/>
            </w:tcBorders>
            <w:vAlign w:val="center"/>
            <w:tcPrChange w:id="107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724" w:author="ZTE-Ma Zhifeng" w:date="2023-10-16T14:35:00Z"/>
              </w:rPr>
            </w:pPr>
            <w:ins w:id="1072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27" w:author="ZTE-Ma Zhifeng" w:date="2023-10-16T14:35:00Z"/>
                <w:lang w:val="en-US" w:bidi="ar"/>
              </w:rPr>
            </w:pPr>
            <w:ins w:id="10728" w:author="ZTE-Ma Zhifeng" w:date="2023-10-16T14:36:00Z">
              <w:r w:rsidRPr="00032D3A">
                <w:rPr>
                  <w:lang w:val="en-US" w:bidi="ar"/>
                </w:rPr>
                <w:t>CA_n25</w:t>
              </w:r>
              <w:r>
                <w:rPr>
                  <w:lang w:val="en-US" w:bidi="ar"/>
                </w:rPr>
                <w:t>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7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730" w:author="ZTE-Ma Zhifeng" w:date="2023-10-16T14:35:00Z"/>
              </w:rPr>
            </w:pPr>
          </w:p>
        </w:tc>
      </w:tr>
      <w:tr w:rsidR="008E4AB7" w:rsidTr="0030133D">
        <w:trPr>
          <w:trHeight w:val="187"/>
          <w:jc w:val="center"/>
          <w:ins w:id="10731" w:author="ZTE-Ma Zhifeng" w:date="2023-10-16T14:35:00Z"/>
          <w:trPrChange w:id="107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7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34" w:author="ZTE-Ma Zhifeng" w:date="2023-10-16T14:35:00Z"/>
              </w:rPr>
            </w:pPr>
            <w:ins w:id="1073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7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37" w:author="ZTE-Ma Zhifeng" w:date="2023-10-16T14:35:00Z"/>
              </w:rPr>
            </w:pPr>
            <w:ins w:id="1073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7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740" w:author="ZTE-Ma Zhifeng" w:date="2023-10-16T14:35:00Z"/>
              </w:rPr>
            </w:pPr>
            <w:ins w:id="1074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43" w:author="ZTE-Ma Zhifeng" w:date="2023-10-16T14:35:00Z"/>
                <w:lang w:val="en-US" w:bidi="ar"/>
              </w:rPr>
            </w:pPr>
            <w:ins w:id="1074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7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746" w:author="ZTE-Ma Zhifeng" w:date="2023-10-16T14:35:00Z"/>
              </w:rPr>
            </w:pPr>
            <w:ins w:id="10747" w:author="ZTE-Ma Zhifeng" w:date="2023-10-16T14:36:00Z">
              <w:r>
                <w:t>0</w:t>
              </w:r>
            </w:ins>
          </w:p>
        </w:tc>
      </w:tr>
      <w:tr w:rsidR="008E4AB7" w:rsidTr="0030133D">
        <w:trPr>
          <w:trHeight w:val="187"/>
          <w:jc w:val="center"/>
          <w:ins w:id="10748" w:author="ZTE-Ma Zhifeng" w:date="2023-10-16T14:35:00Z"/>
          <w:trPrChange w:id="107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7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5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7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53" w:author="ZTE-Ma Zhifeng" w:date="2023-10-16T14:35:00Z"/>
              </w:rPr>
            </w:pPr>
          </w:p>
        </w:tc>
        <w:tc>
          <w:tcPr>
            <w:tcW w:w="1144" w:type="dxa"/>
            <w:tcBorders>
              <w:left w:val="single" w:sz="4" w:space="0" w:color="auto"/>
              <w:bottom w:val="single" w:sz="4" w:space="0" w:color="auto"/>
              <w:right w:val="single" w:sz="4" w:space="0" w:color="auto"/>
            </w:tcBorders>
            <w:vAlign w:val="center"/>
            <w:tcPrChange w:id="107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755" w:author="ZTE-Ma Zhifeng" w:date="2023-10-16T14:35:00Z"/>
              </w:rPr>
            </w:pPr>
            <w:ins w:id="1075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58" w:author="ZTE-Ma Zhifeng" w:date="2023-10-16T14:35:00Z"/>
                <w:lang w:val="en-US" w:bidi="ar"/>
              </w:rPr>
            </w:pPr>
            <w:ins w:id="1075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7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761" w:author="ZTE-Ma Zhifeng" w:date="2023-10-16T14:35:00Z"/>
              </w:rPr>
            </w:pPr>
          </w:p>
        </w:tc>
      </w:tr>
      <w:tr w:rsidR="008E4AB7" w:rsidTr="0030133D">
        <w:trPr>
          <w:trHeight w:val="187"/>
          <w:jc w:val="center"/>
          <w:ins w:id="10762" w:author="ZTE-Ma Zhifeng" w:date="2023-10-16T14:35:00Z"/>
          <w:trPrChange w:id="107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7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6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7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67" w:author="ZTE-Ma Zhifeng" w:date="2023-10-16T14:35:00Z"/>
              </w:rPr>
            </w:pPr>
          </w:p>
        </w:tc>
        <w:tc>
          <w:tcPr>
            <w:tcW w:w="1144" w:type="dxa"/>
            <w:tcBorders>
              <w:left w:val="single" w:sz="4" w:space="0" w:color="auto"/>
              <w:bottom w:val="single" w:sz="4" w:space="0" w:color="auto"/>
              <w:right w:val="single" w:sz="4" w:space="0" w:color="auto"/>
            </w:tcBorders>
            <w:vAlign w:val="center"/>
            <w:tcPrChange w:id="107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769" w:author="ZTE-Ma Zhifeng" w:date="2023-10-16T14:35:00Z"/>
              </w:rPr>
            </w:pPr>
            <w:ins w:id="1077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72" w:author="ZTE-Ma Zhifeng" w:date="2023-10-16T14:35:00Z"/>
                <w:lang w:val="en-US" w:bidi="ar"/>
              </w:rPr>
            </w:pPr>
            <w:ins w:id="10773" w:author="ZTE-Ma Zhifeng" w:date="2023-10-16T14:36:00Z">
              <w:r w:rsidRPr="00032D3A">
                <w:rPr>
                  <w:lang w:val="en-US" w:bidi="ar"/>
                </w:rPr>
                <w:t>CA_n25</w:t>
              </w:r>
              <w:r>
                <w:rPr>
                  <w:lang w:val="en-US" w:bidi="ar"/>
                </w:rPr>
                <w:t>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7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775" w:author="ZTE-Ma Zhifeng" w:date="2023-10-16T14:35:00Z"/>
              </w:rPr>
            </w:pPr>
          </w:p>
        </w:tc>
      </w:tr>
      <w:tr w:rsidR="008E4AB7" w:rsidTr="0030133D">
        <w:trPr>
          <w:trHeight w:val="187"/>
          <w:jc w:val="center"/>
          <w:ins w:id="10776" w:author="ZTE-Ma Zhifeng" w:date="2023-10-16T14:35:00Z"/>
          <w:trPrChange w:id="107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7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79" w:author="ZTE-Ma Zhifeng" w:date="2023-10-16T14:35:00Z"/>
              </w:rPr>
            </w:pPr>
            <w:ins w:id="1078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7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82" w:author="ZTE-Ma Zhifeng" w:date="2023-10-16T14:35:00Z"/>
              </w:rPr>
            </w:pPr>
            <w:ins w:id="1078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7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785" w:author="ZTE-Ma Zhifeng" w:date="2023-10-16T14:35:00Z"/>
              </w:rPr>
            </w:pPr>
            <w:ins w:id="1078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88" w:author="ZTE-Ma Zhifeng" w:date="2023-10-16T14:35:00Z"/>
                <w:lang w:val="en-US" w:bidi="ar"/>
              </w:rPr>
            </w:pPr>
            <w:ins w:id="1078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7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791" w:author="ZTE-Ma Zhifeng" w:date="2023-10-16T14:35:00Z"/>
              </w:rPr>
            </w:pPr>
            <w:ins w:id="10792" w:author="ZTE-Ma Zhifeng" w:date="2023-10-16T14:36:00Z">
              <w:r>
                <w:t>0</w:t>
              </w:r>
            </w:ins>
          </w:p>
        </w:tc>
      </w:tr>
      <w:tr w:rsidR="008E4AB7" w:rsidTr="0030133D">
        <w:trPr>
          <w:trHeight w:val="187"/>
          <w:jc w:val="center"/>
          <w:ins w:id="10793" w:author="ZTE-Ma Zhifeng" w:date="2023-10-16T14:35:00Z"/>
          <w:trPrChange w:id="107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7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9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7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798" w:author="ZTE-Ma Zhifeng" w:date="2023-10-16T14:35:00Z"/>
              </w:rPr>
            </w:pPr>
          </w:p>
        </w:tc>
        <w:tc>
          <w:tcPr>
            <w:tcW w:w="1144" w:type="dxa"/>
            <w:tcBorders>
              <w:left w:val="single" w:sz="4" w:space="0" w:color="auto"/>
              <w:bottom w:val="single" w:sz="4" w:space="0" w:color="auto"/>
              <w:right w:val="single" w:sz="4" w:space="0" w:color="auto"/>
            </w:tcBorders>
            <w:vAlign w:val="center"/>
            <w:tcPrChange w:id="107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800" w:author="ZTE-Ma Zhifeng" w:date="2023-10-16T14:35:00Z"/>
              </w:rPr>
            </w:pPr>
            <w:ins w:id="1080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03" w:author="ZTE-Ma Zhifeng" w:date="2023-10-16T14:35:00Z"/>
                <w:lang w:val="en-US" w:bidi="ar"/>
              </w:rPr>
            </w:pPr>
            <w:ins w:id="1080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8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806" w:author="ZTE-Ma Zhifeng" w:date="2023-10-16T14:35:00Z"/>
              </w:rPr>
            </w:pPr>
          </w:p>
        </w:tc>
      </w:tr>
      <w:tr w:rsidR="008E4AB7" w:rsidTr="0030133D">
        <w:trPr>
          <w:trHeight w:val="187"/>
          <w:jc w:val="center"/>
          <w:ins w:id="10807" w:author="ZTE-Ma Zhifeng" w:date="2023-10-16T14:35:00Z"/>
          <w:trPrChange w:id="108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8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1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8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12" w:author="ZTE-Ma Zhifeng" w:date="2023-10-16T14:35:00Z"/>
              </w:rPr>
            </w:pPr>
          </w:p>
        </w:tc>
        <w:tc>
          <w:tcPr>
            <w:tcW w:w="1144" w:type="dxa"/>
            <w:tcBorders>
              <w:left w:val="single" w:sz="4" w:space="0" w:color="auto"/>
              <w:bottom w:val="single" w:sz="4" w:space="0" w:color="auto"/>
              <w:right w:val="single" w:sz="4" w:space="0" w:color="auto"/>
            </w:tcBorders>
            <w:vAlign w:val="center"/>
            <w:tcPrChange w:id="108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814" w:author="ZTE-Ma Zhifeng" w:date="2023-10-16T14:35:00Z"/>
              </w:rPr>
            </w:pPr>
            <w:ins w:id="1081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17" w:author="ZTE-Ma Zhifeng" w:date="2023-10-16T14:35:00Z"/>
                <w:lang w:val="en-US" w:bidi="ar"/>
              </w:rPr>
            </w:pPr>
            <w:ins w:id="10818" w:author="ZTE-Ma Zhifeng" w:date="2023-10-16T14:36:00Z">
              <w:r w:rsidRPr="00032D3A">
                <w:rPr>
                  <w:lang w:val="en-US" w:bidi="ar"/>
                </w:rPr>
                <w:t>CA_n25</w:t>
              </w:r>
              <w:r>
                <w:rPr>
                  <w:lang w:val="en-US" w:bidi="ar"/>
                </w:rPr>
                <w:t>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8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820" w:author="ZTE-Ma Zhifeng" w:date="2023-10-16T14:35:00Z"/>
              </w:rPr>
            </w:pPr>
          </w:p>
        </w:tc>
      </w:tr>
      <w:tr w:rsidR="008E4AB7" w:rsidTr="0030133D">
        <w:trPr>
          <w:trHeight w:val="187"/>
          <w:jc w:val="center"/>
          <w:ins w:id="10821" w:author="ZTE-Ma Zhifeng" w:date="2023-10-16T14:35:00Z"/>
          <w:trPrChange w:id="108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8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24" w:author="ZTE-Ma Zhifeng" w:date="2023-10-16T14:35:00Z"/>
              </w:rPr>
            </w:pPr>
            <w:ins w:id="1082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8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27" w:author="ZTE-Ma Zhifeng" w:date="2023-10-16T14:35:00Z"/>
              </w:rPr>
            </w:pPr>
            <w:ins w:id="1082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8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830" w:author="ZTE-Ma Zhifeng" w:date="2023-10-16T14:35:00Z"/>
              </w:rPr>
            </w:pPr>
            <w:ins w:id="1083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33" w:author="ZTE-Ma Zhifeng" w:date="2023-10-16T14:35:00Z"/>
                <w:lang w:val="en-US" w:bidi="ar"/>
              </w:rPr>
            </w:pPr>
            <w:ins w:id="1083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8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836" w:author="ZTE-Ma Zhifeng" w:date="2023-10-16T14:35:00Z"/>
              </w:rPr>
            </w:pPr>
            <w:ins w:id="10837" w:author="ZTE-Ma Zhifeng" w:date="2023-10-16T14:36:00Z">
              <w:r>
                <w:t>0</w:t>
              </w:r>
            </w:ins>
          </w:p>
        </w:tc>
      </w:tr>
      <w:tr w:rsidR="008E4AB7" w:rsidTr="0030133D">
        <w:trPr>
          <w:trHeight w:val="187"/>
          <w:jc w:val="center"/>
          <w:ins w:id="10838" w:author="ZTE-Ma Zhifeng" w:date="2023-10-16T14:35:00Z"/>
          <w:trPrChange w:id="108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8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4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8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43" w:author="ZTE-Ma Zhifeng" w:date="2023-10-16T14:35:00Z"/>
              </w:rPr>
            </w:pPr>
          </w:p>
        </w:tc>
        <w:tc>
          <w:tcPr>
            <w:tcW w:w="1144" w:type="dxa"/>
            <w:tcBorders>
              <w:left w:val="single" w:sz="4" w:space="0" w:color="auto"/>
              <w:bottom w:val="single" w:sz="4" w:space="0" w:color="auto"/>
              <w:right w:val="single" w:sz="4" w:space="0" w:color="auto"/>
            </w:tcBorders>
            <w:vAlign w:val="center"/>
            <w:tcPrChange w:id="108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845" w:author="ZTE-Ma Zhifeng" w:date="2023-10-16T14:35:00Z"/>
              </w:rPr>
            </w:pPr>
            <w:ins w:id="1084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48" w:author="ZTE-Ma Zhifeng" w:date="2023-10-16T14:35:00Z"/>
                <w:lang w:val="en-US" w:bidi="ar"/>
              </w:rPr>
            </w:pPr>
            <w:ins w:id="1084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8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851" w:author="ZTE-Ma Zhifeng" w:date="2023-10-16T14:35:00Z"/>
              </w:rPr>
            </w:pPr>
          </w:p>
        </w:tc>
      </w:tr>
      <w:tr w:rsidR="008E4AB7" w:rsidTr="0030133D">
        <w:trPr>
          <w:trHeight w:val="187"/>
          <w:jc w:val="center"/>
          <w:ins w:id="10852" w:author="ZTE-Ma Zhifeng" w:date="2023-10-16T14:35:00Z"/>
          <w:trPrChange w:id="108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8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5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8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57" w:author="ZTE-Ma Zhifeng" w:date="2023-10-16T14:35:00Z"/>
              </w:rPr>
            </w:pPr>
          </w:p>
        </w:tc>
        <w:tc>
          <w:tcPr>
            <w:tcW w:w="1144" w:type="dxa"/>
            <w:tcBorders>
              <w:left w:val="single" w:sz="4" w:space="0" w:color="auto"/>
              <w:bottom w:val="single" w:sz="4" w:space="0" w:color="auto"/>
              <w:right w:val="single" w:sz="4" w:space="0" w:color="auto"/>
            </w:tcBorders>
            <w:vAlign w:val="center"/>
            <w:tcPrChange w:id="108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859" w:author="ZTE-Ma Zhifeng" w:date="2023-10-16T14:35:00Z"/>
              </w:rPr>
            </w:pPr>
            <w:ins w:id="1086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62" w:author="ZTE-Ma Zhifeng" w:date="2023-10-16T14:35:00Z"/>
                <w:lang w:val="en-US" w:bidi="ar"/>
              </w:rPr>
            </w:pPr>
            <w:ins w:id="10863" w:author="ZTE-Ma Zhifeng" w:date="2023-10-16T14:36:00Z">
              <w:r w:rsidRPr="00032D3A">
                <w:rPr>
                  <w:lang w:val="en-US" w:bidi="ar"/>
                </w:rPr>
                <w:t>CA_n25</w:t>
              </w:r>
              <w:r>
                <w:rPr>
                  <w:lang w:val="en-US" w:bidi="ar"/>
                </w:rPr>
                <w:t>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8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865" w:author="ZTE-Ma Zhifeng" w:date="2023-10-16T14:35:00Z"/>
              </w:rPr>
            </w:pPr>
          </w:p>
        </w:tc>
      </w:tr>
      <w:tr w:rsidR="008E4AB7" w:rsidTr="0030133D">
        <w:trPr>
          <w:trHeight w:val="187"/>
          <w:jc w:val="center"/>
          <w:ins w:id="10866" w:author="ZTE-Ma Zhifeng" w:date="2023-10-16T14:35:00Z"/>
          <w:trPrChange w:id="108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8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69" w:author="ZTE-Ma Zhifeng" w:date="2023-10-16T14:35:00Z"/>
              </w:rPr>
            </w:pPr>
            <w:ins w:id="1087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8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72" w:author="ZTE-Ma Zhifeng" w:date="2023-10-16T14:35:00Z"/>
              </w:rPr>
            </w:pPr>
            <w:ins w:id="1087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8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875" w:author="ZTE-Ma Zhifeng" w:date="2023-10-16T14:35:00Z"/>
              </w:rPr>
            </w:pPr>
            <w:ins w:id="1087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78" w:author="ZTE-Ma Zhifeng" w:date="2023-10-16T14:35:00Z"/>
                <w:lang w:val="en-US" w:bidi="ar"/>
              </w:rPr>
            </w:pPr>
            <w:ins w:id="1087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8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881" w:author="ZTE-Ma Zhifeng" w:date="2023-10-16T14:35:00Z"/>
              </w:rPr>
            </w:pPr>
            <w:ins w:id="10882" w:author="ZTE-Ma Zhifeng" w:date="2023-10-16T14:36:00Z">
              <w:r>
                <w:t>0</w:t>
              </w:r>
            </w:ins>
          </w:p>
        </w:tc>
      </w:tr>
      <w:tr w:rsidR="008E4AB7" w:rsidTr="0030133D">
        <w:trPr>
          <w:trHeight w:val="187"/>
          <w:jc w:val="center"/>
          <w:ins w:id="10883" w:author="ZTE-Ma Zhifeng" w:date="2023-10-16T14:35:00Z"/>
          <w:trPrChange w:id="108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8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8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8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88" w:author="ZTE-Ma Zhifeng" w:date="2023-10-16T14:35:00Z"/>
              </w:rPr>
            </w:pPr>
          </w:p>
        </w:tc>
        <w:tc>
          <w:tcPr>
            <w:tcW w:w="1144" w:type="dxa"/>
            <w:tcBorders>
              <w:left w:val="single" w:sz="4" w:space="0" w:color="auto"/>
              <w:bottom w:val="single" w:sz="4" w:space="0" w:color="auto"/>
              <w:right w:val="single" w:sz="4" w:space="0" w:color="auto"/>
            </w:tcBorders>
            <w:vAlign w:val="center"/>
            <w:tcPrChange w:id="108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890" w:author="ZTE-Ma Zhifeng" w:date="2023-10-16T14:35:00Z"/>
              </w:rPr>
            </w:pPr>
            <w:ins w:id="1089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893" w:author="ZTE-Ma Zhifeng" w:date="2023-10-16T14:35:00Z"/>
                <w:lang w:val="en-US" w:bidi="ar"/>
              </w:rPr>
            </w:pPr>
            <w:ins w:id="1089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8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896" w:author="ZTE-Ma Zhifeng" w:date="2023-10-16T14:35:00Z"/>
              </w:rPr>
            </w:pPr>
          </w:p>
        </w:tc>
      </w:tr>
      <w:tr w:rsidR="008E4AB7" w:rsidTr="0030133D">
        <w:trPr>
          <w:trHeight w:val="187"/>
          <w:jc w:val="center"/>
          <w:ins w:id="10897" w:author="ZTE-Ma Zhifeng" w:date="2023-10-16T14:35:00Z"/>
          <w:trPrChange w:id="108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8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0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9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02" w:author="ZTE-Ma Zhifeng" w:date="2023-10-16T14:35:00Z"/>
              </w:rPr>
            </w:pPr>
          </w:p>
        </w:tc>
        <w:tc>
          <w:tcPr>
            <w:tcW w:w="1144" w:type="dxa"/>
            <w:tcBorders>
              <w:left w:val="single" w:sz="4" w:space="0" w:color="auto"/>
              <w:bottom w:val="single" w:sz="4" w:space="0" w:color="auto"/>
              <w:right w:val="single" w:sz="4" w:space="0" w:color="auto"/>
            </w:tcBorders>
            <w:vAlign w:val="center"/>
            <w:tcPrChange w:id="109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904" w:author="ZTE-Ma Zhifeng" w:date="2023-10-16T14:35:00Z"/>
              </w:rPr>
            </w:pPr>
            <w:ins w:id="1090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07" w:author="ZTE-Ma Zhifeng" w:date="2023-10-16T14:35:00Z"/>
                <w:lang w:val="en-US" w:bidi="ar"/>
              </w:rPr>
            </w:pPr>
            <w:ins w:id="10908" w:author="ZTE-Ma Zhifeng" w:date="2023-10-16T14:36:00Z">
              <w:r w:rsidRPr="00032D3A">
                <w:rPr>
                  <w:lang w:val="en-US" w:bidi="ar"/>
                </w:rPr>
                <w:t>CA_n25</w:t>
              </w:r>
              <w:r>
                <w:rPr>
                  <w:lang w:val="en-US" w:bidi="ar"/>
                </w:rPr>
                <w:t>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9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910" w:author="ZTE-Ma Zhifeng" w:date="2023-10-16T14:35:00Z"/>
              </w:rPr>
            </w:pPr>
          </w:p>
        </w:tc>
      </w:tr>
      <w:tr w:rsidR="008E4AB7" w:rsidTr="0030133D">
        <w:trPr>
          <w:trHeight w:val="187"/>
          <w:jc w:val="center"/>
          <w:ins w:id="10911" w:author="ZTE-Ma Zhifeng" w:date="2023-10-16T14:35:00Z"/>
          <w:trPrChange w:id="109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9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14" w:author="ZTE-Ma Zhifeng" w:date="2023-10-16T14:35:00Z"/>
              </w:rPr>
            </w:pPr>
            <w:ins w:id="1091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9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17" w:author="ZTE-Ma Zhifeng" w:date="2023-10-16T14:35:00Z"/>
              </w:rPr>
            </w:pPr>
            <w:ins w:id="1091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9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920" w:author="ZTE-Ma Zhifeng" w:date="2023-10-16T14:35:00Z"/>
              </w:rPr>
            </w:pPr>
            <w:ins w:id="1092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23" w:author="ZTE-Ma Zhifeng" w:date="2023-10-16T14:35:00Z"/>
                <w:lang w:val="en-US" w:bidi="ar"/>
              </w:rPr>
            </w:pPr>
            <w:ins w:id="1092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9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926" w:author="ZTE-Ma Zhifeng" w:date="2023-10-16T14:35:00Z"/>
              </w:rPr>
            </w:pPr>
            <w:ins w:id="10927" w:author="ZTE-Ma Zhifeng" w:date="2023-10-16T14:36:00Z">
              <w:r>
                <w:t>0</w:t>
              </w:r>
            </w:ins>
          </w:p>
        </w:tc>
      </w:tr>
      <w:tr w:rsidR="008E4AB7" w:rsidTr="0030133D">
        <w:trPr>
          <w:trHeight w:val="187"/>
          <w:jc w:val="center"/>
          <w:ins w:id="10928" w:author="ZTE-Ma Zhifeng" w:date="2023-10-16T14:35:00Z"/>
          <w:trPrChange w:id="109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9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3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9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33" w:author="ZTE-Ma Zhifeng" w:date="2023-10-16T14:35:00Z"/>
              </w:rPr>
            </w:pPr>
          </w:p>
        </w:tc>
        <w:tc>
          <w:tcPr>
            <w:tcW w:w="1144" w:type="dxa"/>
            <w:tcBorders>
              <w:left w:val="single" w:sz="4" w:space="0" w:color="auto"/>
              <w:bottom w:val="single" w:sz="4" w:space="0" w:color="auto"/>
              <w:right w:val="single" w:sz="4" w:space="0" w:color="auto"/>
            </w:tcBorders>
            <w:vAlign w:val="center"/>
            <w:tcPrChange w:id="109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935" w:author="ZTE-Ma Zhifeng" w:date="2023-10-16T14:35:00Z"/>
              </w:rPr>
            </w:pPr>
            <w:ins w:id="1093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38" w:author="ZTE-Ma Zhifeng" w:date="2023-10-16T14:35:00Z"/>
                <w:lang w:val="en-US" w:bidi="ar"/>
              </w:rPr>
            </w:pPr>
            <w:ins w:id="1093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9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941" w:author="ZTE-Ma Zhifeng" w:date="2023-10-16T14:35:00Z"/>
              </w:rPr>
            </w:pPr>
          </w:p>
        </w:tc>
      </w:tr>
      <w:tr w:rsidR="008E4AB7" w:rsidTr="0030133D">
        <w:trPr>
          <w:trHeight w:val="187"/>
          <w:jc w:val="center"/>
          <w:ins w:id="10942" w:author="ZTE-Ma Zhifeng" w:date="2023-10-16T14:35:00Z"/>
          <w:trPrChange w:id="109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9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4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9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47" w:author="ZTE-Ma Zhifeng" w:date="2023-10-16T14:35:00Z"/>
              </w:rPr>
            </w:pPr>
          </w:p>
        </w:tc>
        <w:tc>
          <w:tcPr>
            <w:tcW w:w="1144" w:type="dxa"/>
            <w:tcBorders>
              <w:left w:val="single" w:sz="4" w:space="0" w:color="auto"/>
              <w:bottom w:val="single" w:sz="4" w:space="0" w:color="auto"/>
              <w:right w:val="single" w:sz="4" w:space="0" w:color="auto"/>
            </w:tcBorders>
            <w:vAlign w:val="center"/>
            <w:tcPrChange w:id="109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949" w:author="ZTE-Ma Zhifeng" w:date="2023-10-16T14:35:00Z"/>
              </w:rPr>
            </w:pPr>
            <w:ins w:id="1095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52" w:author="ZTE-Ma Zhifeng" w:date="2023-10-16T14:35:00Z"/>
                <w:lang w:val="en-US" w:bidi="ar"/>
              </w:rPr>
            </w:pPr>
            <w:ins w:id="10953" w:author="ZTE-Ma Zhifeng" w:date="2023-10-16T14:36:00Z">
              <w:r w:rsidRPr="00032D3A">
                <w:rPr>
                  <w:lang w:val="en-US" w:bidi="ar"/>
                </w:rPr>
                <w:t>CA_n25</w:t>
              </w:r>
              <w:r>
                <w:rPr>
                  <w:lang w:val="en-US" w:bidi="ar"/>
                </w:rPr>
                <w:t>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9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955" w:author="ZTE-Ma Zhifeng" w:date="2023-10-16T14:35:00Z"/>
              </w:rPr>
            </w:pPr>
          </w:p>
        </w:tc>
      </w:tr>
      <w:tr w:rsidR="008E4AB7" w:rsidTr="0030133D">
        <w:trPr>
          <w:trHeight w:val="187"/>
          <w:jc w:val="center"/>
          <w:ins w:id="10956" w:author="ZTE-Ma Zhifeng" w:date="2023-10-16T14:35:00Z"/>
          <w:trPrChange w:id="109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9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59" w:author="ZTE-Ma Zhifeng" w:date="2023-10-16T14:35:00Z"/>
              </w:rPr>
            </w:pPr>
            <w:ins w:id="1096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9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62" w:author="ZTE-Ma Zhifeng" w:date="2023-10-16T14:35:00Z"/>
              </w:rPr>
            </w:pPr>
            <w:ins w:id="1096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09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965" w:author="ZTE-Ma Zhifeng" w:date="2023-10-16T14:35:00Z"/>
              </w:rPr>
            </w:pPr>
            <w:ins w:id="1096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68" w:author="ZTE-Ma Zhifeng" w:date="2023-10-16T14:35:00Z"/>
                <w:lang w:val="en-US" w:bidi="ar"/>
              </w:rPr>
            </w:pPr>
            <w:ins w:id="1096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9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971" w:author="ZTE-Ma Zhifeng" w:date="2023-10-16T14:35:00Z"/>
              </w:rPr>
            </w:pPr>
            <w:ins w:id="10972" w:author="ZTE-Ma Zhifeng" w:date="2023-10-16T14:36:00Z">
              <w:r>
                <w:t>0</w:t>
              </w:r>
            </w:ins>
          </w:p>
        </w:tc>
      </w:tr>
      <w:tr w:rsidR="008E4AB7" w:rsidTr="0030133D">
        <w:trPr>
          <w:trHeight w:val="187"/>
          <w:jc w:val="center"/>
          <w:ins w:id="10973" w:author="ZTE-Ma Zhifeng" w:date="2023-10-16T14:35:00Z"/>
          <w:trPrChange w:id="109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9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7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9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78" w:author="ZTE-Ma Zhifeng" w:date="2023-10-16T14:35:00Z"/>
              </w:rPr>
            </w:pPr>
          </w:p>
        </w:tc>
        <w:tc>
          <w:tcPr>
            <w:tcW w:w="1144" w:type="dxa"/>
            <w:tcBorders>
              <w:left w:val="single" w:sz="4" w:space="0" w:color="auto"/>
              <w:bottom w:val="single" w:sz="4" w:space="0" w:color="auto"/>
              <w:right w:val="single" w:sz="4" w:space="0" w:color="auto"/>
            </w:tcBorders>
            <w:vAlign w:val="center"/>
            <w:tcPrChange w:id="109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980" w:author="ZTE-Ma Zhifeng" w:date="2023-10-16T14:35:00Z"/>
              </w:rPr>
            </w:pPr>
            <w:ins w:id="1098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83" w:author="ZTE-Ma Zhifeng" w:date="2023-10-16T14:35:00Z"/>
                <w:lang w:val="en-US" w:bidi="ar"/>
              </w:rPr>
            </w:pPr>
            <w:ins w:id="1098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9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0986" w:author="ZTE-Ma Zhifeng" w:date="2023-10-16T14:35:00Z"/>
              </w:rPr>
            </w:pPr>
          </w:p>
        </w:tc>
      </w:tr>
      <w:tr w:rsidR="008E4AB7" w:rsidTr="0030133D">
        <w:trPr>
          <w:trHeight w:val="187"/>
          <w:jc w:val="center"/>
          <w:ins w:id="10987" w:author="ZTE-Ma Zhifeng" w:date="2023-10-16T14:35:00Z"/>
          <w:trPrChange w:id="109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9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9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9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92" w:author="ZTE-Ma Zhifeng" w:date="2023-10-16T14:35:00Z"/>
              </w:rPr>
            </w:pPr>
          </w:p>
        </w:tc>
        <w:tc>
          <w:tcPr>
            <w:tcW w:w="1144" w:type="dxa"/>
            <w:tcBorders>
              <w:left w:val="single" w:sz="4" w:space="0" w:color="auto"/>
              <w:bottom w:val="single" w:sz="4" w:space="0" w:color="auto"/>
              <w:right w:val="single" w:sz="4" w:space="0" w:color="auto"/>
            </w:tcBorders>
            <w:vAlign w:val="center"/>
            <w:tcPrChange w:id="109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0994" w:author="ZTE-Ma Zhifeng" w:date="2023-10-16T14:35:00Z"/>
              </w:rPr>
            </w:pPr>
            <w:ins w:id="1099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0997" w:author="ZTE-Ma Zhifeng" w:date="2023-10-16T14:35:00Z"/>
                <w:lang w:val="en-US" w:bidi="ar"/>
              </w:rPr>
            </w:pPr>
            <w:ins w:id="1099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9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000" w:author="ZTE-Ma Zhifeng" w:date="2023-10-16T14:35:00Z"/>
              </w:rPr>
            </w:pPr>
          </w:p>
        </w:tc>
      </w:tr>
      <w:tr w:rsidR="008E4AB7" w:rsidTr="0030133D">
        <w:trPr>
          <w:trHeight w:val="187"/>
          <w:jc w:val="center"/>
          <w:ins w:id="11001" w:author="ZTE-Ma Zhifeng" w:date="2023-10-16T14:35:00Z"/>
          <w:trPrChange w:id="110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0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04" w:author="ZTE-Ma Zhifeng" w:date="2023-10-16T14:35:00Z"/>
              </w:rPr>
            </w:pPr>
            <w:ins w:id="1100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0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07" w:author="ZTE-Ma Zhifeng" w:date="2023-10-16T14:35:00Z"/>
              </w:rPr>
            </w:pPr>
            <w:ins w:id="1100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0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010" w:author="ZTE-Ma Zhifeng" w:date="2023-10-16T14:35:00Z"/>
              </w:rPr>
            </w:pPr>
            <w:ins w:id="1101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13" w:author="ZTE-Ma Zhifeng" w:date="2023-10-16T14:35:00Z"/>
                <w:lang w:val="en-US" w:bidi="ar"/>
              </w:rPr>
            </w:pPr>
            <w:ins w:id="1101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0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016" w:author="ZTE-Ma Zhifeng" w:date="2023-10-16T14:35:00Z"/>
              </w:rPr>
            </w:pPr>
            <w:ins w:id="11017" w:author="ZTE-Ma Zhifeng" w:date="2023-10-16T14:36:00Z">
              <w:r>
                <w:t>0</w:t>
              </w:r>
            </w:ins>
          </w:p>
        </w:tc>
      </w:tr>
      <w:tr w:rsidR="008E4AB7" w:rsidTr="0030133D">
        <w:trPr>
          <w:trHeight w:val="187"/>
          <w:jc w:val="center"/>
          <w:ins w:id="11018" w:author="ZTE-Ma Zhifeng" w:date="2023-10-16T14:35:00Z"/>
          <w:trPrChange w:id="110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0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2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0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23" w:author="ZTE-Ma Zhifeng" w:date="2023-10-16T14:35:00Z"/>
              </w:rPr>
            </w:pPr>
          </w:p>
        </w:tc>
        <w:tc>
          <w:tcPr>
            <w:tcW w:w="1144" w:type="dxa"/>
            <w:tcBorders>
              <w:left w:val="single" w:sz="4" w:space="0" w:color="auto"/>
              <w:bottom w:val="single" w:sz="4" w:space="0" w:color="auto"/>
              <w:right w:val="single" w:sz="4" w:space="0" w:color="auto"/>
            </w:tcBorders>
            <w:vAlign w:val="center"/>
            <w:tcPrChange w:id="110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025" w:author="ZTE-Ma Zhifeng" w:date="2023-10-16T14:35:00Z"/>
              </w:rPr>
            </w:pPr>
            <w:ins w:id="1102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28" w:author="ZTE-Ma Zhifeng" w:date="2023-10-16T14:35:00Z"/>
                <w:lang w:val="en-US" w:bidi="ar"/>
              </w:rPr>
            </w:pPr>
            <w:ins w:id="1102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0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031" w:author="ZTE-Ma Zhifeng" w:date="2023-10-16T14:35:00Z"/>
              </w:rPr>
            </w:pPr>
          </w:p>
        </w:tc>
      </w:tr>
      <w:tr w:rsidR="008E4AB7" w:rsidTr="0030133D">
        <w:trPr>
          <w:trHeight w:val="187"/>
          <w:jc w:val="center"/>
          <w:ins w:id="11032" w:author="ZTE-Ma Zhifeng" w:date="2023-10-16T14:35:00Z"/>
          <w:trPrChange w:id="110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0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3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0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37" w:author="ZTE-Ma Zhifeng" w:date="2023-10-16T14:35:00Z"/>
              </w:rPr>
            </w:pPr>
          </w:p>
        </w:tc>
        <w:tc>
          <w:tcPr>
            <w:tcW w:w="1144" w:type="dxa"/>
            <w:tcBorders>
              <w:left w:val="single" w:sz="4" w:space="0" w:color="auto"/>
              <w:bottom w:val="single" w:sz="4" w:space="0" w:color="auto"/>
              <w:right w:val="single" w:sz="4" w:space="0" w:color="auto"/>
            </w:tcBorders>
            <w:vAlign w:val="center"/>
            <w:tcPrChange w:id="110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039" w:author="ZTE-Ma Zhifeng" w:date="2023-10-16T14:35:00Z"/>
              </w:rPr>
            </w:pPr>
            <w:ins w:id="1104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42" w:author="ZTE-Ma Zhifeng" w:date="2023-10-16T14:35:00Z"/>
                <w:lang w:val="en-US" w:bidi="ar"/>
              </w:rPr>
            </w:pPr>
            <w:ins w:id="11043" w:author="ZTE-Ma Zhifeng" w:date="2023-10-16T14:36:00Z">
              <w:r w:rsidRPr="00032D3A">
                <w:rPr>
                  <w:lang w:val="en-US" w:bidi="ar"/>
                </w:rPr>
                <w:t>CA_n25</w:t>
              </w:r>
              <w:r>
                <w:rPr>
                  <w:lang w:val="en-US" w:bidi="ar"/>
                </w:rPr>
                <w:t>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0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045" w:author="ZTE-Ma Zhifeng" w:date="2023-10-16T14:35:00Z"/>
              </w:rPr>
            </w:pPr>
          </w:p>
        </w:tc>
      </w:tr>
      <w:tr w:rsidR="008E4AB7" w:rsidTr="0030133D">
        <w:trPr>
          <w:trHeight w:val="187"/>
          <w:jc w:val="center"/>
          <w:ins w:id="11046" w:author="ZTE-Ma Zhifeng" w:date="2023-10-16T14:35:00Z"/>
          <w:trPrChange w:id="110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0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49" w:author="ZTE-Ma Zhifeng" w:date="2023-10-16T14:35:00Z"/>
              </w:rPr>
            </w:pPr>
            <w:ins w:id="1105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0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52" w:author="ZTE-Ma Zhifeng" w:date="2023-10-16T14:35:00Z"/>
              </w:rPr>
            </w:pPr>
            <w:ins w:id="1105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0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055" w:author="ZTE-Ma Zhifeng" w:date="2023-10-16T14:35:00Z"/>
              </w:rPr>
            </w:pPr>
            <w:ins w:id="1105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58" w:author="ZTE-Ma Zhifeng" w:date="2023-10-16T14:35:00Z"/>
                <w:lang w:val="en-US" w:bidi="ar"/>
              </w:rPr>
            </w:pPr>
            <w:ins w:id="1105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0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061" w:author="ZTE-Ma Zhifeng" w:date="2023-10-16T14:35:00Z"/>
              </w:rPr>
            </w:pPr>
            <w:ins w:id="11062" w:author="ZTE-Ma Zhifeng" w:date="2023-10-16T14:36:00Z">
              <w:r>
                <w:t>0</w:t>
              </w:r>
            </w:ins>
          </w:p>
        </w:tc>
      </w:tr>
      <w:tr w:rsidR="008E4AB7" w:rsidTr="0030133D">
        <w:trPr>
          <w:trHeight w:val="187"/>
          <w:jc w:val="center"/>
          <w:ins w:id="11063" w:author="ZTE-Ma Zhifeng" w:date="2023-10-16T14:35:00Z"/>
          <w:trPrChange w:id="110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0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6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0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68" w:author="ZTE-Ma Zhifeng" w:date="2023-10-16T14:35:00Z"/>
              </w:rPr>
            </w:pPr>
          </w:p>
        </w:tc>
        <w:tc>
          <w:tcPr>
            <w:tcW w:w="1144" w:type="dxa"/>
            <w:tcBorders>
              <w:left w:val="single" w:sz="4" w:space="0" w:color="auto"/>
              <w:bottom w:val="single" w:sz="4" w:space="0" w:color="auto"/>
              <w:right w:val="single" w:sz="4" w:space="0" w:color="auto"/>
            </w:tcBorders>
            <w:vAlign w:val="center"/>
            <w:tcPrChange w:id="110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070" w:author="ZTE-Ma Zhifeng" w:date="2023-10-16T14:35:00Z"/>
              </w:rPr>
            </w:pPr>
            <w:ins w:id="1107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73" w:author="ZTE-Ma Zhifeng" w:date="2023-10-16T14:35:00Z"/>
                <w:lang w:val="en-US" w:bidi="ar"/>
              </w:rPr>
            </w:pPr>
            <w:ins w:id="1107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0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076" w:author="ZTE-Ma Zhifeng" w:date="2023-10-16T14:35:00Z"/>
              </w:rPr>
            </w:pPr>
          </w:p>
        </w:tc>
      </w:tr>
      <w:tr w:rsidR="008E4AB7" w:rsidTr="0030133D">
        <w:trPr>
          <w:trHeight w:val="187"/>
          <w:jc w:val="center"/>
          <w:ins w:id="11077" w:author="ZTE-Ma Zhifeng" w:date="2023-10-16T14:35:00Z"/>
          <w:trPrChange w:id="110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0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8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0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82" w:author="ZTE-Ma Zhifeng" w:date="2023-10-16T14:35:00Z"/>
              </w:rPr>
            </w:pPr>
          </w:p>
        </w:tc>
        <w:tc>
          <w:tcPr>
            <w:tcW w:w="1144" w:type="dxa"/>
            <w:tcBorders>
              <w:left w:val="single" w:sz="4" w:space="0" w:color="auto"/>
              <w:bottom w:val="single" w:sz="4" w:space="0" w:color="auto"/>
              <w:right w:val="single" w:sz="4" w:space="0" w:color="auto"/>
            </w:tcBorders>
            <w:vAlign w:val="center"/>
            <w:tcPrChange w:id="110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084" w:author="ZTE-Ma Zhifeng" w:date="2023-10-16T14:35:00Z"/>
              </w:rPr>
            </w:pPr>
            <w:ins w:id="1108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87" w:author="ZTE-Ma Zhifeng" w:date="2023-10-16T14:35:00Z"/>
                <w:lang w:val="en-US" w:bidi="ar"/>
              </w:rPr>
            </w:pPr>
            <w:ins w:id="11088" w:author="ZTE-Ma Zhifeng" w:date="2023-10-16T14:36:00Z">
              <w:r w:rsidRPr="00032D3A">
                <w:rPr>
                  <w:lang w:val="en-US" w:bidi="ar"/>
                </w:rPr>
                <w:t>CA_n25</w:t>
              </w:r>
              <w:r>
                <w:rPr>
                  <w:lang w:val="en-US" w:bidi="ar"/>
                </w:rPr>
                <w:t>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0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090" w:author="ZTE-Ma Zhifeng" w:date="2023-10-16T14:35:00Z"/>
              </w:rPr>
            </w:pPr>
          </w:p>
        </w:tc>
      </w:tr>
      <w:tr w:rsidR="008E4AB7" w:rsidTr="0030133D">
        <w:trPr>
          <w:trHeight w:val="187"/>
          <w:jc w:val="center"/>
          <w:ins w:id="11091" w:author="ZTE-Ma Zhifeng" w:date="2023-10-16T14:35:00Z"/>
          <w:trPrChange w:id="110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0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94" w:author="ZTE-Ma Zhifeng" w:date="2023-10-16T14:35:00Z"/>
              </w:rPr>
            </w:pPr>
            <w:ins w:id="1109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0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097" w:author="ZTE-Ma Zhifeng" w:date="2023-10-16T14:35:00Z"/>
              </w:rPr>
            </w:pPr>
            <w:ins w:id="1109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0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100" w:author="ZTE-Ma Zhifeng" w:date="2023-10-16T14:35:00Z"/>
              </w:rPr>
            </w:pPr>
            <w:ins w:id="1110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03" w:author="ZTE-Ma Zhifeng" w:date="2023-10-16T14:35:00Z"/>
                <w:lang w:val="en-US" w:bidi="ar"/>
              </w:rPr>
            </w:pPr>
            <w:ins w:id="1110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1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106" w:author="ZTE-Ma Zhifeng" w:date="2023-10-16T14:35:00Z"/>
              </w:rPr>
            </w:pPr>
            <w:ins w:id="11107" w:author="ZTE-Ma Zhifeng" w:date="2023-10-16T14:36:00Z">
              <w:r>
                <w:t>0</w:t>
              </w:r>
            </w:ins>
          </w:p>
        </w:tc>
      </w:tr>
      <w:tr w:rsidR="008E4AB7" w:rsidTr="0030133D">
        <w:trPr>
          <w:trHeight w:val="187"/>
          <w:jc w:val="center"/>
          <w:ins w:id="11108" w:author="ZTE-Ma Zhifeng" w:date="2023-10-16T14:35:00Z"/>
          <w:trPrChange w:id="111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1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1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1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13" w:author="ZTE-Ma Zhifeng" w:date="2023-10-16T14:35:00Z"/>
              </w:rPr>
            </w:pPr>
          </w:p>
        </w:tc>
        <w:tc>
          <w:tcPr>
            <w:tcW w:w="1144" w:type="dxa"/>
            <w:tcBorders>
              <w:left w:val="single" w:sz="4" w:space="0" w:color="auto"/>
              <w:bottom w:val="single" w:sz="4" w:space="0" w:color="auto"/>
              <w:right w:val="single" w:sz="4" w:space="0" w:color="auto"/>
            </w:tcBorders>
            <w:vAlign w:val="center"/>
            <w:tcPrChange w:id="111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115" w:author="ZTE-Ma Zhifeng" w:date="2023-10-16T14:35:00Z"/>
              </w:rPr>
            </w:pPr>
            <w:ins w:id="1111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18" w:author="ZTE-Ma Zhifeng" w:date="2023-10-16T14:35:00Z"/>
                <w:lang w:val="en-US" w:bidi="ar"/>
              </w:rPr>
            </w:pPr>
            <w:ins w:id="1111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1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121" w:author="ZTE-Ma Zhifeng" w:date="2023-10-16T14:35:00Z"/>
              </w:rPr>
            </w:pPr>
          </w:p>
        </w:tc>
      </w:tr>
      <w:tr w:rsidR="008E4AB7" w:rsidTr="0030133D">
        <w:trPr>
          <w:trHeight w:val="187"/>
          <w:jc w:val="center"/>
          <w:ins w:id="11122" w:author="ZTE-Ma Zhifeng" w:date="2023-10-16T14:35:00Z"/>
          <w:trPrChange w:id="111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1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2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1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27" w:author="ZTE-Ma Zhifeng" w:date="2023-10-16T14:35:00Z"/>
              </w:rPr>
            </w:pPr>
          </w:p>
        </w:tc>
        <w:tc>
          <w:tcPr>
            <w:tcW w:w="1144" w:type="dxa"/>
            <w:tcBorders>
              <w:left w:val="single" w:sz="4" w:space="0" w:color="auto"/>
              <w:bottom w:val="single" w:sz="4" w:space="0" w:color="auto"/>
              <w:right w:val="single" w:sz="4" w:space="0" w:color="auto"/>
            </w:tcBorders>
            <w:vAlign w:val="center"/>
            <w:tcPrChange w:id="111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129" w:author="ZTE-Ma Zhifeng" w:date="2023-10-16T14:35:00Z"/>
              </w:rPr>
            </w:pPr>
            <w:ins w:id="1113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32" w:author="ZTE-Ma Zhifeng" w:date="2023-10-16T14:35:00Z"/>
                <w:lang w:val="en-US" w:bidi="ar"/>
              </w:rPr>
            </w:pPr>
            <w:ins w:id="11133" w:author="ZTE-Ma Zhifeng" w:date="2023-10-16T14:36:00Z">
              <w:r w:rsidRPr="00032D3A">
                <w:rPr>
                  <w:lang w:val="en-US" w:bidi="ar"/>
                </w:rPr>
                <w:t>CA_n25</w:t>
              </w:r>
              <w:r>
                <w:rPr>
                  <w:lang w:val="en-US" w:bidi="ar"/>
                </w:rPr>
                <w:t>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1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135" w:author="ZTE-Ma Zhifeng" w:date="2023-10-16T14:35:00Z"/>
              </w:rPr>
            </w:pPr>
          </w:p>
        </w:tc>
      </w:tr>
      <w:tr w:rsidR="008E4AB7" w:rsidTr="0030133D">
        <w:trPr>
          <w:trHeight w:val="187"/>
          <w:jc w:val="center"/>
          <w:ins w:id="11136" w:author="ZTE-Ma Zhifeng" w:date="2023-10-16T14:35:00Z"/>
          <w:trPrChange w:id="111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1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39" w:author="ZTE-Ma Zhifeng" w:date="2023-10-16T14:35:00Z"/>
              </w:rPr>
            </w:pPr>
            <w:ins w:id="1114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1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42" w:author="ZTE-Ma Zhifeng" w:date="2023-10-16T14:35:00Z"/>
              </w:rPr>
            </w:pPr>
            <w:ins w:id="1114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1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145" w:author="ZTE-Ma Zhifeng" w:date="2023-10-16T14:35:00Z"/>
              </w:rPr>
            </w:pPr>
            <w:ins w:id="1114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48" w:author="ZTE-Ma Zhifeng" w:date="2023-10-16T14:35:00Z"/>
                <w:lang w:val="en-US" w:bidi="ar"/>
              </w:rPr>
            </w:pPr>
            <w:ins w:id="1114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1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151" w:author="ZTE-Ma Zhifeng" w:date="2023-10-16T14:35:00Z"/>
              </w:rPr>
            </w:pPr>
            <w:ins w:id="11152" w:author="ZTE-Ma Zhifeng" w:date="2023-10-16T14:36:00Z">
              <w:r>
                <w:t>0</w:t>
              </w:r>
            </w:ins>
          </w:p>
        </w:tc>
      </w:tr>
      <w:tr w:rsidR="008E4AB7" w:rsidTr="0030133D">
        <w:trPr>
          <w:trHeight w:val="187"/>
          <w:jc w:val="center"/>
          <w:ins w:id="11153" w:author="ZTE-Ma Zhifeng" w:date="2023-10-16T14:35:00Z"/>
          <w:trPrChange w:id="111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1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5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1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58" w:author="ZTE-Ma Zhifeng" w:date="2023-10-16T14:35:00Z"/>
              </w:rPr>
            </w:pPr>
          </w:p>
        </w:tc>
        <w:tc>
          <w:tcPr>
            <w:tcW w:w="1144" w:type="dxa"/>
            <w:tcBorders>
              <w:left w:val="single" w:sz="4" w:space="0" w:color="auto"/>
              <w:bottom w:val="single" w:sz="4" w:space="0" w:color="auto"/>
              <w:right w:val="single" w:sz="4" w:space="0" w:color="auto"/>
            </w:tcBorders>
            <w:vAlign w:val="center"/>
            <w:tcPrChange w:id="111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160" w:author="ZTE-Ma Zhifeng" w:date="2023-10-16T14:35:00Z"/>
              </w:rPr>
            </w:pPr>
            <w:ins w:id="1116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63" w:author="ZTE-Ma Zhifeng" w:date="2023-10-16T14:35:00Z"/>
                <w:lang w:val="en-US" w:bidi="ar"/>
              </w:rPr>
            </w:pPr>
            <w:ins w:id="1116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1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166" w:author="ZTE-Ma Zhifeng" w:date="2023-10-16T14:35:00Z"/>
              </w:rPr>
            </w:pPr>
          </w:p>
        </w:tc>
      </w:tr>
      <w:tr w:rsidR="008E4AB7" w:rsidTr="0030133D">
        <w:trPr>
          <w:trHeight w:val="187"/>
          <w:jc w:val="center"/>
          <w:ins w:id="11167" w:author="ZTE-Ma Zhifeng" w:date="2023-10-16T14:35:00Z"/>
          <w:trPrChange w:id="111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1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7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1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72" w:author="ZTE-Ma Zhifeng" w:date="2023-10-16T14:35:00Z"/>
              </w:rPr>
            </w:pPr>
          </w:p>
        </w:tc>
        <w:tc>
          <w:tcPr>
            <w:tcW w:w="1144" w:type="dxa"/>
            <w:tcBorders>
              <w:left w:val="single" w:sz="4" w:space="0" w:color="auto"/>
              <w:bottom w:val="single" w:sz="4" w:space="0" w:color="auto"/>
              <w:right w:val="single" w:sz="4" w:space="0" w:color="auto"/>
            </w:tcBorders>
            <w:vAlign w:val="center"/>
            <w:tcPrChange w:id="111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174" w:author="ZTE-Ma Zhifeng" w:date="2023-10-16T14:35:00Z"/>
              </w:rPr>
            </w:pPr>
            <w:ins w:id="1117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77" w:author="ZTE-Ma Zhifeng" w:date="2023-10-16T14:35:00Z"/>
                <w:lang w:val="en-US" w:bidi="ar"/>
              </w:rPr>
            </w:pPr>
            <w:ins w:id="11178" w:author="ZTE-Ma Zhifeng" w:date="2023-10-16T14:36:00Z">
              <w:r w:rsidRPr="00032D3A">
                <w:rPr>
                  <w:lang w:val="en-US" w:bidi="ar"/>
                </w:rPr>
                <w:t>CA_n25</w:t>
              </w:r>
              <w:r>
                <w:rPr>
                  <w:lang w:val="en-US" w:bidi="ar"/>
                </w:rPr>
                <w:t>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1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180" w:author="ZTE-Ma Zhifeng" w:date="2023-10-16T14:35:00Z"/>
              </w:rPr>
            </w:pPr>
          </w:p>
        </w:tc>
      </w:tr>
      <w:tr w:rsidR="008E4AB7" w:rsidTr="0030133D">
        <w:trPr>
          <w:trHeight w:val="187"/>
          <w:jc w:val="center"/>
          <w:ins w:id="11181" w:author="ZTE-Ma Zhifeng" w:date="2023-10-16T14:35:00Z"/>
          <w:trPrChange w:id="111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1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84" w:author="ZTE-Ma Zhifeng" w:date="2023-10-16T14:35:00Z"/>
              </w:rPr>
            </w:pPr>
            <w:ins w:id="1118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1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87" w:author="ZTE-Ma Zhifeng" w:date="2023-10-16T14:35:00Z"/>
              </w:rPr>
            </w:pPr>
            <w:ins w:id="1118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1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190" w:author="ZTE-Ma Zhifeng" w:date="2023-10-16T14:35:00Z"/>
              </w:rPr>
            </w:pPr>
            <w:ins w:id="1119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193" w:author="ZTE-Ma Zhifeng" w:date="2023-10-16T14:35:00Z"/>
                <w:lang w:val="en-US" w:bidi="ar"/>
              </w:rPr>
            </w:pPr>
            <w:ins w:id="1119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1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196" w:author="ZTE-Ma Zhifeng" w:date="2023-10-16T14:35:00Z"/>
              </w:rPr>
            </w:pPr>
            <w:ins w:id="11197" w:author="ZTE-Ma Zhifeng" w:date="2023-10-16T14:36:00Z">
              <w:r>
                <w:t>0</w:t>
              </w:r>
            </w:ins>
          </w:p>
        </w:tc>
      </w:tr>
      <w:tr w:rsidR="008E4AB7" w:rsidTr="0030133D">
        <w:trPr>
          <w:trHeight w:val="187"/>
          <w:jc w:val="center"/>
          <w:ins w:id="11198" w:author="ZTE-Ma Zhifeng" w:date="2023-10-16T14:35:00Z"/>
          <w:trPrChange w:id="111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2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0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2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03" w:author="ZTE-Ma Zhifeng" w:date="2023-10-16T14:35:00Z"/>
              </w:rPr>
            </w:pPr>
          </w:p>
        </w:tc>
        <w:tc>
          <w:tcPr>
            <w:tcW w:w="1144" w:type="dxa"/>
            <w:tcBorders>
              <w:left w:val="single" w:sz="4" w:space="0" w:color="auto"/>
              <w:bottom w:val="single" w:sz="4" w:space="0" w:color="auto"/>
              <w:right w:val="single" w:sz="4" w:space="0" w:color="auto"/>
            </w:tcBorders>
            <w:vAlign w:val="center"/>
            <w:tcPrChange w:id="112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205" w:author="ZTE-Ma Zhifeng" w:date="2023-10-16T14:35:00Z"/>
              </w:rPr>
            </w:pPr>
            <w:ins w:id="1120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08" w:author="ZTE-Ma Zhifeng" w:date="2023-10-16T14:35:00Z"/>
                <w:lang w:val="en-US" w:bidi="ar"/>
              </w:rPr>
            </w:pPr>
            <w:ins w:id="1120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2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211" w:author="ZTE-Ma Zhifeng" w:date="2023-10-16T14:35:00Z"/>
              </w:rPr>
            </w:pPr>
          </w:p>
        </w:tc>
      </w:tr>
      <w:tr w:rsidR="008E4AB7" w:rsidTr="0030133D">
        <w:trPr>
          <w:trHeight w:val="187"/>
          <w:jc w:val="center"/>
          <w:ins w:id="11212" w:author="ZTE-Ma Zhifeng" w:date="2023-10-16T14:35:00Z"/>
          <w:trPrChange w:id="112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2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1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2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17" w:author="ZTE-Ma Zhifeng" w:date="2023-10-16T14:35:00Z"/>
              </w:rPr>
            </w:pPr>
          </w:p>
        </w:tc>
        <w:tc>
          <w:tcPr>
            <w:tcW w:w="1144" w:type="dxa"/>
            <w:tcBorders>
              <w:left w:val="single" w:sz="4" w:space="0" w:color="auto"/>
              <w:bottom w:val="single" w:sz="4" w:space="0" w:color="auto"/>
              <w:right w:val="single" w:sz="4" w:space="0" w:color="auto"/>
            </w:tcBorders>
            <w:vAlign w:val="center"/>
            <w:tcPrChange w:id="112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219" w:author="ZTE-Ma Zhifeng" w:date="2023-10-16T14:35:00Z"/>
              </w:rPr>
            </w:pPr>
            <w:ins w:id="1122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22" w:author="ZTE-Ma Zhifeng" w:date="2023-10-16T14:35:00Z"/>
                <w:lang w:val="en-US" w:bidi="ar"/>
              </w:rPr>
            </w:pPr>
            <w:ins w:id="11223" w:author="ZTE-Ma Zhifeng" w:date="2023-10-16T14:36:00Z">
              <w:r w:rsidRPr="00032D3A">
                <w:rPr>
                  <w:lang w:val="en-US" w:bidi="ar"/>
                </w:rPr>
                <w:t>CA_n25</w:t>
              </w:r>
              <w:r>
                <w:rPr>
                  <w:lang w:val="en-US" w:bidi="ar"/>
                </w:rPr>
                <w:t>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2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225" w:author="ZTE-Ma Zhifeng" w:date="2023-10-16T14:35:00Z"/>
              </w:rPr>
            </w:pPr>
          </w:p>
        </w:tc>
      </w:tr>
      <w:tr w:rsidR="008E4AB7" w:rsidTr="0030133D">
        <w:trPr>
          <w:trHeight w:val="187"/>
          <w:jc w:val="center"/>
          <w:ins w:id="11226" w:author="ZTE-Ma Zhifeng" w:date="2023-10-16T14:35:00Z"/>
          <w:trPrChange w:id="112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2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29" w:author="ZTE-Ma Zhifeng" w:date="2023-10-16T14:35:00Z"/>
              </w:rPr>
            </w:pPr>
            <w:ins w:id="1123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2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32" w:author="ZTE-Ma Zhifeng" w:date="2023-10-16T14:35:00Z"/>
              </w:rPr>
            </w:pPr>
            <w:ins w:id="1123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2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235" w:author="ZTE-Ma Zhifeng" w:date="2023-10-16T14:35:00Z"/>
              </w:rPr>
            </w:pPr>
            <w:ins w:id="1123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38" w:author="ZTE-Ma Zhifeng" w:date="2023-10-16T14:35:00Z"/>
                <w:lang w:val="en-US" w:bidi="ar"/>
              </w:rPr>
            </w:pPr>
            <w:ins w:id="1123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2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241" w:author="ZTE-Ma Zhifeng" w:date="2023-10-16T14:35:00Z"/>
              </w:rPr>
            </w:pPr>
            <w:ins w:id="11242" w:author="ZTE-Ma Zhifeng" w:date="2023-10-16T14:36:00Z">
              <w:r>
                <w:t>0</w:t>
              </w:r>
            </w:ins>
          </w:p>
        </w:tc>
      </w:tr>
      <w:tr w:rsidR="008E4AB7" w:rsidTr="0030133D">
        <w:trPr>
          <w:trHeight w:val="187"/>
          <w:jc w:val="center"/>
          <w:ins w:id="11243" w:author="ZTE-Ma Zhifeng" w:date="2023-10-16T14:35:00Z"/>
          <w:trPrChange w:id="112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2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4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2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48" w:author="ZTE-Ma Zhifeng" w:date="2023-10-16T14:35:00Z"/>
              </w:rPr>
            </w:pPr>
          </w:p>
        </w:tc>
        <w:tc>
          <w:tcPr>
            <w:tcW w:w="1144" w:type="dxa"/>
            <w:tcBorders>
              <w:left w:val="single" w:sz="4" w:space="0" w:color="auto"/>
              <w:bottom w:val="single" w:sz="4" w:space="0" w:color="auto"/>
              <w:right w:val="single" w:sz="4" w:space="0" w:color="auto"/>
            </w:tcBorders>
            <w:vAlign w:val="center"/>
            <w:tcPrChange w:id="112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250" w:author="ZTE-Ma Zhifeng" w:date="2023-10-16T14:35:00Z"/>
              </w:rPr>
            </w:pPr>
            <w:ins w:id="1125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53" w:author="ZTE-Ma Zhifeng" w:date="2023-10-16T14:35:00Z"/>
                <w:lang w:val="en-US" w:bidi="ar"/>
              </w:rPr>
            </w:pPr>
            <w:ins w:id="1125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2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256" w:author="ZTE-Ma Zhifeng" w:date="2023-10-16T14:35:00Z"/>
              </w:rPr>
            </w:pPr>
          </w:p>
        </w:tc>
      </w:tr>
      <w:tr w:rsidR="008E4AB7" w:rsidTr="0030133D">
        <w:trPr>
          <w:trHeight w:val="187"/>
          <w:jc w:val="center"/>
          <w:ins w:id="11257" w:author="ZTE-Ma Zhifeng" w:date="2023-10-16T14:35:00Z"/>
          <w:trPrChange w:id="112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2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6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2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62" w:author="ZTE-Ma Zhifeng" w:date="2023-10-16T14:35:00Z"/>
              </w:rPr>
            </w:pPr>
          </w:p>
        </w:tc>
        <w:tc>
          <w:tcPr>
            <w:tcW w:w="1144" w:type="dxa"/>
            <w:tcBorders>
              <w:left w:val="single" w:sz="4" w:space="0" w:color="auto"/>
              <w:bottom w:val="single" w:sz="4" w:space="0" w:color="auto"/>
              <w:right w:val="single" w:sz="4" w:space="0" w:color="auto"/>
            </w:tcBorders>
            <w:vAlign w:val="center"/>
            <w:tcPrChange w:id="112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264" w:author="ZTE-Ma Zhifeng" w:date="2023-10-16T14:35:00Z"/>
              </w:rPr>
            </w:pPr>
            <w:ins w:id="1126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67" w:author="ZTE-Ma Zhifeng" w:date="2023-10-16T14:35:00Z"/>
                <w:lang w:val="en-US" w:bidi="ar"/>
              </w:rPr>
            </w:pPr>
            <w:ins w:id="11268" w:author="ZTE-Ma Zhifeng" w:date="2023-10-16T14:36:00Z">
              <w:r w:rsidRPr="00032D3A">
                <w:rPr>
                  <w:lang w:val="en-US" w:bidi="ar"/>
                </w:rPr>
                <w:t>CA_n25</w:t>
              </w:r>
              <w:r>
                <w:rPr>
                  <w:lang w:val="en-US" w:bidi="ar"/>
                </w:rPr>
                <w:t>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2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270" w:author="ZTE-Ma Zhifeng" w:date="2023-10-16T14:35:00Z"/>
              </w:rPr>
            </w:pPr>
          </w:p>
        </w:tc>
      </w:tr>
      <w:tr w:rsidR="008E4AB7" w:rsidTr="0030133D">
        <w:trPr>
          <w:trHeight w:val="187"/>
          <w:jc w:val="center"/>
          <w:ins w:id="11271" w:author="ZTE-Ma Zhifeng" w:date="2023-10-16T14:35:00Z"/>
          <w:trPrChange w:id="112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2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74" w:author="ZTE-Ma Zhifeng" w:date="2023-10-16T14:35:00Z"/>
              </w:rPr>
            </w:pPr>
            <w:ins w:id="1127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2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77" w:author="ZTE-Ma Zhifeng" w:date="2023-10-16T14:35:00Z"/>
              </w:rPr>
            </w:pPr>
            <w:ins w:id="1127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2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280" w:author="ZTE-Ma Zhifeng" w:date="2023-10-16T14:35:00Z"/>
              </w:rPr>
            </w:pPr>
            <w:ins w:id="1128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83" w:author="ZTE-Ma Zhifeng" w:date="2023-10-16T14:35:00Z"/>
                <w:lang w:val="en-US" w:bidi="ar"/>
              </w:rPr>
            </w:pPr>
            <w:ins w:id="1128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2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286" w:author="ZTE-Ma Zhifeng" w:date="2023-10-16T14:35:00Z"/>
              </w:rPr>
            </w:pPr>
            <w:ins w:id="11287" w:author="ZTE-Ma Zhifeng" w:date="2023-10-16T14:36:00Z">
              <w:r>
                <w:t>0</w:t>
              </w:r>
            </w:ins>
          </w:p>
        </w:tc>
      </w:tr>
      <w:tr w:rsidR="008E4AB7" w:rsidTr="0030133D">
        <w:trPr>
          <w:trHeight w:val="187"/>
          <w:jc w:val="center"/>
          <w:ins w:id="11288" w:author="ZTE-Ma Zhifeng" w:date="2023-10-16T14:35:00Z"/>
          <w:trPrChange w:id="112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2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9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2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93" w:author="ZTE-Ma Zhifeng" w:date="2023-10-16T14:35:00Z"/>
              </w:rPr>
            </w:pPr>
          </w:p>
        </w:tc>
        <w:tc>
          <w:tcPr>
            <w:tcW w:w="1144" w:type="dxa"/>
            <w:tcBorders>
              <w:left w:val="single" w:sz="4" w:space="0" w:color="auto"/>
              <w:bottom w:val="single" w:sz="4" w:space="0" w:color="auto"/>
              <w:right w:val="single" w:sz="4" w:space="0" w:color="auto"/>
            </w:tcBorders>
            <w:vAlign w:val="center"/>
            <w:tcPrChange w:id="112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295" w:author="ZTE-Ma Zhifeng" w:date="2023-10-16T14:35:00Z"/>
              </w:rPr>
            </w:pPr>
            <w:ins w:id="1129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298" w:author="ZTE-Ma Zhifeng" w:date="2023-10-16T14:35:00Z"/>
                <w:lang w:val="en-US" w:bidi="ar"/>
              </w:rPr>
            </w:pPr>
            <w:ins w:id="1129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3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301" w:author="ZTE-Ma Zhifeng" w:date="2023-10-16T14:35:00Z"/>
              </w:rPr>
            </w:pPr>
          </w:p>
        </w:tc>
      </w:tr>
      <w:tr w:rsidR="008E4AB7" w:rsidTr="0030133D">
        <w:trPr>
          <w:trHeight w:val="187"/>
          <w:jc w:val="center"/>
          <w:ins w:id="11302" w:author="ZTE-Ma Zhifeng" w:date="2023-10-16T14:35:00Z"/>
          <w:trPrChange w:id="113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3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0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3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07" w:author="ZTE-Ma Zhifeng" w:date="2023-10-16T14:35:00Z"/>
              </w:rPr>
            </w:pPr>
          </w:p>
        </w:tc>
        <w:tc>
          <w:tcPr>
            <w:tcW w:w="1144" w:type="dxa"/>
            <w:tcBorders>
              <w:left w:val="single" w:sz="4" w:space="0" w:color="auto"/>
              <w:bottom w:val="single" w:sz="4" w:space="0" w:color="auto"/>
              <w:right w:val="single" w:sz="4" w:space="0" w:color="auto"/>
            </w:tcBorders>
            <w:vAlign w:val="center"/>
            <w:tcPrChange w:id="113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309" w:author="ZTE-Ma Zhifeng" w:date="2023-10-16T14:35:00Z"/>
              </w:rPr>
            </w:pPr>
            <w:ins w:id="1131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12" w:author="ZTE-Ma Zhifeng" w:date="2023-10-16T14:35:00Z"/>
                <w:lang w:val="en-US" w:bidi="ar"/>
              </w:rPr>
            </w:pPr>
            <w:ins w:id="11313" w:author="ZTE-Ma Zhifeng" w:date="2023-10-16T14:36:00Z">
              <w:r w:rsidRPr="00032D3A">
                <w:rPr>
                  <w:lang w:val="en-US" w:bidi="ar"/>
                </w:rPr>
                <w:t>CA_n25</w:t>
              </w:r>
              <w:r>
                <w:rPr>
                  <w:lang w:val="en-US" w:bidi="ar"/>
                </w:rPr>
                <w:t>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3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315" w:author="ZTE-Ma Zhifeng" w:date="2023-10-16T14:35:00Z"/>
              </w:rPr>
            </w:pPr>
          </w:p>
        </w:tc>
      </w:tr>
      <w:tr w:rsidR="008E4AB7" w:rsidTr="0030133D">
        <w:trPr>
          <w:trHeight w:val="187"/>
          <w:jc w:val="center"/>
          <w:ins w:id="11316" w:author="ZTE-Ma Zhifeng" w:date="2023-10-16T14:35:00Z"/>
          <w:trPrChange w:id="113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3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19" w:author="ZTE-Ma Zhifeng" w:date="2023-10-16T14:35:00Z"/>
              </w:rPr>
            </w:pPr>
            <w:ins w:id="1132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3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22" w:author="ZTE-Ma Zhifeng" w:date="2023-10-16T14:35:00Z"/>
              </w:rPr>
            </w:pPr>
            <w:ins w:id="1132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3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325" w:author="ZTE-Ma Zhifeng" w:date="2023-10-16T14:35:00Z"/>
              </w:rPr>
            </w:pPr>
            <w:ins w:id="1132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28" w:author="ZTE-Ma Zhifeng" w:date="2023-10-16T14:35:00Z"/>
                <w:lang w:val="en-US" w:bidi="ar"/>
              </w:rPr>
            </w:pPr>
            <w:ins w:id="1132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3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331" w:author="ZTE-Ma Zhifeng" w:date="2023-10-16T14:35:00Z"/>
              </w:rPr>
            </w:pPr>
            <w:ins w:id="11332" w:author="ZTE-Ma Zhifeng" w:date="2023-10-16T14:36:00Z">
              <w:r>
                <w:t>0</w:t>
              </w:r>
            </w:ins>
          </w:p>
        </w:tc>
      </w:tr>
      <w:tr w:rsidR="008E4AB7" w:rsidTr="0030133D">
        <w:trPr>
          <w:trHeight w:val="187"/>
          <w:jc w:val="center"/>
          <w:ins w:id="11333" w:author="ZTE-Ma Zhifeng" w:date="2023-10-16T14:35:00Z"/>
          <w:trPrChange w:id="113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3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3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3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38" w:author="ZTE-Ma Zhifeng" w:date="2023-10-16T14:35:00Z"/>
              </w:rPr>
            </w:pPr>
          </w:p>
        </w:tc>
        <w:tc>
          <w:tcPr>
            <w:tcW w:w="1144" w:type="dxa"/>
            <w:tcBorders>
              <w:left w:val="single" w:sz="4" w:space="0" w:color="auto"/>
              <w:bottom w:val="single" w:sz="4" w:space="0" w:color="auto"/>
              <w:right w:val="single" w:sz="4" w:space="0" w:color="auto"/>
            </w:tcBorders>
            <w:vAlign w:val="center"/>
            <w:tcPrChange w:id="113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340" w:author="ZTE-Ma Zhifeng" w:date="2023-10-16T14:35:00Z"/>
              </w:rPr>
            </w:pPr>
            <w:ins w:id="1134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43" w:author="ZTE-Ma Zhifeng" w:date="2023-10-16T14:35:00Z"/>
                <w:lang w:val="en-US" w:bidi="ar"/>
              </w:rPr>
            </w:pPr>
            <w:ins w:id="1134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3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346" w:author="ZTE-Ma Zhifeng" w:date="2023-10-16T14:35:00Z"/>
              </w:rPr>
            </w:pPr>
          </w:p>
        </w:tc>
      </w:tr>
      <w:tr w:rsidR="008E4AB7" w:rsidTr="0030133D">
        <w:trPr>
          <w:trHeight w:val="187"/>
          <w:jc w:val="center"/>
          <w:ins w:id="11347" w:author="ZTE-Ma Zhifeng" w:date="2023-10-16T14:35:00Z"/>
          <w:trPrChange w:id="113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3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5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3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52" w:author="ZTE-Ma Zhifeng" w:date="2023-10-16T14:35:00Z"/>
              </w:rPr>
            </w:pPr>
          </w:p>
        </w:tc>
        <w:tc>
          <w:tcPr>
            <w:tcW w:w="1144" w:type="dxa"/>
            <w:tcBorders>
              <w:left w:val="single" w:sz="4" w:space="0" w:color="auto"/>
              <w:bottom w:val="single" w:sz="4" w:space="0" w:color="auto"/>
              <w:right w:val="single" w:sz="4" w:space="0" w:color="auto"/>
            </w:tcBorders>
            <w:vAlign w:val="center"/>
            <w:tcPrChange w:id="113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354" w:author="ZTE-Ma Zhifeng" w:date="2023-10-16T14:35:00Z"/>
              </w:rPr>
            </w:pPr>
            <w:ins w:id="1135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57" w:author="ZTE-Ma Zhifeng" w:date="2023-10-16T14:35:00Z"/>
                <w:lang w:val="en-US" w:bidi="ar"/>
              </w:rPr>
            </w:pPr>
            <w:ins w:id="1135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3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360" w:author="ZTE-Ma Zhifeng" w:date="2023-10-16T14:35:00Z"/>
              </w:rPr>
            </w:pPr>
          </w:p>
        </w:tc>
      </w:tr>
      <w:tr w:rsidR="008E4AB7" w:rsidTr="0030133D">
        <w:trPr>
          <w:trHeight w:val="187"/>
          <w:jc w:val="center"/>
          <w:ins w:id="11361" w:author="ZTE-Ma Zhifeng" w:date="2023-10-16T14:35:00Z"/>
          <w:trPrChange w:id="113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3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64" w:author="ZTE-Ma Zhifeng" w:date="2023-10-16T14:35:00Z"/>
              </w:rPr>
            </w:pPr>
            <w:ins w:id="1136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3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67" w:author="ZTE-Ma Zhifeng" w:date="2023-10-16T14:35:00Z"/>
              </w:rPr>
            </w:pPr>
            <w:ins w:id="1136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3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370" w:author="ZTE-Ma Zhifeng" w:date="2023-10-16T14:35:00Z"/>
              </w:rPr>
            </w:pPr>
            <w:ins w:id="1137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73" w:author="ZTE-Ma Zhifeng" w:date="2023-10-16T14:35:00Z"/>
                <w:lang w:val="en-US" w:bidi="ar"/>
              </w:rPr>
            </w:pPr>
            <w:ins w:id="1137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3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376" w:author="ZTE-Ma Zhifeng" w:date="2023-10-16T14:35:00Z"/>
              </w:rPr>
            </w:pPr>
            <w:ins w:id="11377" w:author="ZTE-Ma Zhifeng" w:date="2023-10-16T14:36:00Z">
              <w:r>
                <w:t>0</w:t>
              </w:r>
            </w:ins>
          </w:p>
        </w:tc>
      </w:tr>
      <w:tr w:rsidR="008E4AB7" w:rsidTr="0030133D">
        <w:trPr>
          <w:trHeight w:val="187"/>
          <w:jc w:val="center"/>
          <w:ins w:id="11378" w:author="ZTE-Ma Zhifeng" w:date="2023-10-16T14:35:00Z"/>
          <w:trPrChange w:id="113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3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8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3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83" w:author="ZTE-Ma Zhifeng" w:date="2023-10-16T14:35:00Z"/>
              </w:rPr>
            </w:pPr>
          </w:p>
        </w:tc>
        <w:tc>
          <w:tcPr>
            <w:tcW w:w="1144" w:type="dxa"/>
            <w:tcBorders>
              <w:left w:val="single" w:sz="4" w:space="0" w:color="auto"/>
              <w:bottom w:val="single" w:sz="4" w:space="0" w:color="auto"/>
              <w:right w:val="single" w:sz="4" w:space="0" w:color="auto"/>
            </w:tcBorders>
            <w:vAlign w:val="center"/>
            <w:tcPrChange w:id="113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385" w:author="ZTE-Ma Zhifeng" w:date="2023-10-16T14:35:00Z"/>
              </w:rPr>
            </w:pPr>
            <w:ins w:id="1138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88" w:author="ZTE-Ma Zhifeng" w:date="2023-10-16T14:35:00Z"/>
                <w:lang w:val="en-US" w:bidi="ar"/>
              </w:rPr>
            </w:pPr>
            <w:ins w:id="1138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3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391" w:author="ZTE-Ma Zhifeng" w:date="2023-10-16T14:35:00Z"/>
              </w:rPr>
            </w:pPr>
          </w:p>
        </w:tc>
      </w:tr>
      <w:tr w:rsidR="008E4AB7" w:rsidTr="0030133D">
        <w:trPr>
          <w:trHeight w:val="187"/>
          <w:jc w:val="center"/>
          <w:ins w:id="11392" w:author="ZTE-Ma Zhifeng" w:date="2023-10-16T14:35:00Z"/>
          <w:trPrChange w:id="113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3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9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3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397" w:author="ZTE-Ma Zhifeng" w:date="2023-10-16T14:35:00Z"/>
              </w:rPr>
            </w:pPr>
          </w:p>
        </w:tc>
        <w:tc>
          <w:tcPr>
            <w:tcW w:w="1144" w:type="dxa"/>
            <w:tcBorders>
              <w:left w:val="single" w:sz="4" w:space="0" w:color="auto"/>
              <w:bottom w:val="single" w:sz="4" w:space="0" w:color="auto"/>
              <w:right w:val="single" w:sz="4" w:space="0" w:color="auto"/>
            </w:tcBorders>
            <w:vAlign w:val="center"/>
            <w:tcPrChange w:id="113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399" w:author="ZTE-Ma Zhifeng" w:date="2023-10-16T14:35:00Z"/>
              </w:rPr>
            </w:pPr>
            <w:ins w:id="1140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02" w:author="ZTE-Ma Zhifeng" w:date="2023-10-16T14:35:00Z"/>
                <w:lang w:val="en-US" w:bidi="ar"/>
              </w:rPr>
            </w:pPr>
            <w:ins w:id="11403" w:author="ZTE-Ma Zhifeng" w:date="2023-10-16T14:36:00Z">
              <w:r w:rsidRPr="00032D3A">
                <w:rPr>
                  <w:lang w:val="en-US" w:bidi="ar"/>
                </w:rPr>
                <w:t>CA_n25</w:t>
              </w:r>
              <w:r>
                <w:rPr>
                  <w:lang w:val="en-US" w:bidi="ar"/>
                </w:rPr>
                <w:t>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4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405" w:author="ZTE-Ma Zhifeng" w:date="2023-10-16T14:35:00Z"/>
              </w:rPr>
            </w:pPr>
          </w:p>
        </w:tc>
      </w:tr>
      <w:tr w:rsidR="008E4AB7" w:rsidTr="0030133D">
        <w:trPr>
          <w:trHeight w:val="187"/>
          <w:jc w:val="center"/>
          <w:ins w:id="11406" w:author="ZTE-Ma Zhifeng" w:date="2023-10-16T14:35:00Z"/>
          <w:trPrChange w:id="114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4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09" w:author="ZTE-Ma Zhifeng" w:date="2023-10-16T14:35:00Z"/>
              </w:rPr>
            </w:pPr>
            <w:ins w:id="1141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4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12" w:author="ZTE-Ma Zhifeng" w:date="2023-10-16T14:35:00Z"/>
              </w:rPr>
            </w:pPr>
            <w:ins w:id="1141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4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415" w:author="ZTE-Ma Zhifeng" w:date="2023-10-16T14:35:00Z"/>
              </w:rPr>
            </w:pPr>
            <w:ins w:id="1141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18" w:author="ZTE-Ma Zhifeng" w:date="2023-10-16T14:35:00Z"/>
                <w:lang w:val="en-US" w:bidi="ar"/>
              </w:rPr>
            </w:pPr>
            <w:ins w:id="1141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4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421" w:author="ZTE-Ma Zhifeng" w:date="2023-10-16T14:35:00Z"/>
              </w:rPr>
            </w:pPr>
            <w:ins w:id="11422" w:author="ZTE-Ma Zhifeng" w:date="2023-10-16T14:36:00Z">
              <w:r>
                <w:t>0</w:t>
              </w:r>
            </w:ins>
          </w:p>
        </w:tc>
      </w:tr>
      <w:tr w:rsidR="008E4AB7" w:rsidTr="0030133D">
        <w:trPr>
          <w:trHeight w:val="187"/>
          <w:jc w:val="center"/>
          <w:ins w:id="11423" w:author="ZTE-Ma Zhifeng" w:date="2023-10-16T14:35:00Z"/>
          <w:trPrChange w:id="114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4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2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4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28" w:author="ZTE-Ma Zhifeng" w:date="2023-10-16T14:35:00Z"/>
              </w:rPr>
            </w:pPr>
          </w:p>
        </w:tc>
        <w:tc>
          <w:tcPr>
            <w:tcW w:w="1144" w:type="dxa"/>
            <w:tcBorders>
              <w:left w:val="single" w:sz="4" w:space="0" w:color="auto"/>
              <w:bottom w:val="single" w:sz="4" w:space="0" w:color="auto"/>
              <w:right w:val="single" w:sz="4" w:space="0" w:color="auto"/>
            </w:tcBorders>
            <w:vAlign w:val="center"/>
            <w:tcPrChange w:id="114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430" w:author="ZTE-Ma Zhifeng" w:date="2023-10-16T14:35:00Z"/>
              </w:rPr>
            </w:pPr>
            <w:ins w:id="1143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33" w:author="ZTE-Ma Zhifeng" w:date="2023-10-16T14:35:00Z"/>
                <w:lang w:val="en-US" w:bidi="ar"/>
              </w:rPr>
            </w:pPr>
            <w:ins w:id="1143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4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436" w:author="ZTE-Ma Zhifeng" w:date="2023-10-16T14:35:00Z"/>
              </w:rPr>
            </w:pPr>
          </w:p>
        </w:tc>
      </w:tr>
      <w:tr w:rsidR="008E4AB7" w:rsidTr="0030133D">
        <w:trPr>
          <w:trHeight w:val="187"/>
          <w:jc w:val="center"/>
          <w:ins w:id="11437" w:author="ZTE-Ma Zhifeng" w:date="2023-10-16T14:35:00Z"/>
          <w:trPrChange w:id="114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4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4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4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42" w:author="ZTE-Ma Zhifeng" w:date="2023-10-16T14:35:00Z"/>
              </w:rPr>
            </w:pPr>
          </w:p>
        </w:tc>
        <w:tc>
          <w:tcPr>
            <w:tcW w:w="1144" w:type="dxa"/>
            <w:tcBorders>
              <w:left w:val="single" w:sz="4" w:space="0" w:color="auto"/>
              <w:bottom w:val="single" w:sz="4" w:space="0" w:color="auto"/>
              <w:right w:val="single" w:sz="4" w:space="0" w:color="auto"/>
            </w:tcBorders>
            <w:vAlign w:val="center"/>
            <w:tcPrChange w:id="114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444" w:author="ZTE-Ma Zhifeng" w:date="2023-10-16T14:35:00Z"/>
              </w:rPr>
            </w:pPr>
            <w:ins w:id="1144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47" w:author="ZTE-Ma Zhifeng" w:date="2023-10-16T14:35:00Z"/>
                <w:lang w:val="en-US" w:bidi="ar"/>
              </w:rPr>
            </w:pPr>
            <w:ins w:id="11448" w:author="ZTE-Ma Zhifeng" w:date="2023-10-16T14:36:00Z">
              <w:r w:rsidRPr="00032D3A">
                <w:rPr>
                  <w:lang w:val="en-US" w:bidi="ar"/>
                </w:rPr>
                <w:t>CA_n25</w:t>
              </w:r>
              <w:r>
                <w:rPr>
                  <w:lang w:val="en-US" w:bidi="ar"/>
                </w:rPr>
                <w:t>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4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450" w:author="ZTE-Ma Zhifeng" w:date="2023-10-16T14:35:00Z"/>
              </w:rPr>
            </w:pPr>
          </w:p>
        </w:tc>
      </w:tr>
      <w:tr w:rsidR="008E4AB7" w:rsidTr="0030133D">
        <w:trPr>
          <w:trHeight w:val="187"/>
          <w:jc w:val="center"/>
          <w:ins w:id="11451" w:author="ZTE-Ma Zhifeng" w:date="2023-10-16T14:35:00Z"/>
          <w:trPrChange w:id="114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4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54" w:author="ZTE-Ma Zhifeng" w:date="2023-10-16T14:35:00Z"/>
              </w:rPr>
            </w:pPr>
            <w:ins w:id="1145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4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57" w:author="ZTE-Ma Zhifeng" w:date="2023-10-16T14:35:00Z"/>
              </w:rPr>
            </w:pPr>
            <w:ins w:id="1145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4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460" w:author="ZTE-Ma Zhifeng" w:date="2023-10-16T14:35:00Z"/>
              </w:rPr>
            </w:pPr>
            <w:ins w:id="1146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63" w:author="ZTE-Ma Zhifeng" w:date="2023-10-16T14:35:00Z"/>
                <w:lang w:val="en-US" w:bidi="ar"/>
              </w:rPr>
            </w:pPr>
            <w:ins w:id="1146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4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466" w:author="ZTE-Ma Zhifeng" w:date="2023-10-16T14:35:00Z"/>
              </w:rPr>
            </w:pPr>
            <w:ins w:id="11467" w:author="ZTE-Ma Zhifeng" w:date="2023-10-16T14:36:00Z">
              <w:r>
                <w:t>0</w:t>
              </w:r>
            </w:ins>
          </w:p>
        </w:tc>
      </w:tr>
      <w:tr w:rsidR="008E4AB7" w:rsidTr="0030133D">
        <w:trPr>
          <w:trHeight w:val="187"/>
          <w:jc w:val="center"/>
          <w:ins w:id="11468" w:author="ZTE-Ma Zhifeng" w:date="2023-10-16T14:35:00Z"/>
          <w:trPrChange w:id="114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4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7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4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73" w:author="ZTE-Ma Zhifeng" w:date="2023-10-16T14:35:00Z"/>
              </w:rPr>
            </w:pPr>
          </w:p>
        </w:tc>
        <w:tc>
          <w:tcPr>
            <w:tcW w:w="1144" w:type="dxa"/>
            <w:tcBorders>
              <w:left w:val="single" w:sz="4" w:space="0" w:color="auto"/>
              <w:bottom w:val="single" w:sz="4" w:space="0" w:color="auto"/>
              <w:right w:val="single" w:sz="4" w:space="0" w:color="auto"/>
            </w:tcBorders>
            <w:vAlign w:val="center"/>
            <w:tcPrChange w:id="114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475" w:author="ZTE-Ma Zhifeng" w:date="2023-10-16T14:35:00Z"/>
              </w:rPr>
            </w:pPr>
            <w:ins w:id="1147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78" w:author="ZTE-Ma Zhifeng" w:date="2023-10-16T14:35:00Z"/>
                <w:lang w:val="en-US" w:bidi="ar"/>
              </w:rPr>
            </w:pPr>
            <w:ins w:id="1147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4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481" w:author="ZTE-Ma Zhifeng" w:date="2023-10-16T14:35:00Z"/>
              </w:rPr>
            </w:pPr>
          </w:p>
        </w:tc>
      </w:tr>
      <w:tr w:rsidR="008E4AB7" w:rsidTr="0030133D">
        <w:trPr>
          <w:trHeight w:val="187"/>
          <w:jc w:val="center"/>
          <w:ins w:id="11482" w:author="ZTE-Ma Zhifeng" w:date="2023-10-16T14:35:00Z"/>
          <w:trPrChange w:id="114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4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8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4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87" w:author="ZTE-Ma Zhifeng" w:date="2023-10-16T14:35:00Z"/>
              </w:rPr>
            </w:pPr>
          </w:p>
        </w:tc>
        <w:tc>
          <w:tcPr>
            <w:tcW w:w="1144" w:type="dxa"/>
            <w:tcBorders>
              <w:left w:val="single" w:sz="4" w:space="0" w:color="auto"/>
              <w:bottom w:val="single" w:sz="4" w:space="0" w:color="auto"/>
              <w:right w:val="single" w:sz="4" w:space="0" w:color="auto"/>
            </w:tcBorders>
            <w:vAlign w:val="center"/>
            <w:tcPrChange w:id="114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489" w:author="ZTE-Ma Zhifeng" w:date="2023-10-16T14:35:00Z"/>
              </w:rPr>
            </w:pPr>
            <w:ins w:id="1149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92" w:author="ZTE-Ma Zhifeng" w:date="2023-10-16T14:35:00Z"/>
                <w:lang w:val="en-US" w:bidi="ar"/>
              </w:rPr>
            </w:pPr>
            <w:ins w:id="11493" w:author="ZTE-Ma Zhifeng" w:date="2023-10-16T14:36:00Z">
              <w:r w:rsidRPr="00032D3A">
                <w:rPr>
                  <w:lang w:val="en-US" w:bidi="ar"/>
                </w:rPr>
                <w:t>CA_n25</w:t>
              </w:r>
              <w:r>
                <w:rPr>
                  <w:lang w:val="en-US" w:bidi="ar"/>
                </w:rPr>
                <w:t>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4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495" w:author="ZTE-Ma Zhifeng" w:date="2023-10-16T14:35:00Z"/>
              </w:rPr>
            </w:pPr>
          </w:p>
        </w:tc>
      </w:tr>
      <w:tr w:rsidR="008E4AB7" w:rsidTr="0030133D">
        <w:trPr>
          <w:trHeight w:val="187"/>
          <w:jc w:val="center"/>
          <w:ins w:id="11496" w:author="ZTE-Ma Zhifeng" w:date="2023-10-16T14:35:00Z"/>
          <w:trPrChange w:id="114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4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499" w:author="ZTE-Ma Zhifeng" w:date="2023-10-16T14:35:00Z"/>
              </w:rPr>
            </w:pPr>
            <w:ins w:id="1150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5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02" w:author="ZTE-Ma Zhifeng" w:date="2023-10-16T14:35:00Z"/>
              </w:rPr>
            </w:pPr>
            <w:ins w:id="1150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5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505" w:author="ZTE-Ma Zhifeng" w:date="2023-10-16T14:35:00Z"/>
              </w:rPr>
            </w:pPr>
            <w:ins w:id="1150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08" w:author="ZTE-Ma Zhifeng" w:date="2023-10-16T14:35:00Z"/>
                <w:lang w:val="en-US" w:bidi="ar"/>
              </w:rPr>
            </w:pPr>
            <w:ins w:id="1150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5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511" w:author="ZTE-Ma Zhifeng" w:date="2023-10-16T14:35:00Z"/>
              </w:rPr>
            </w:pPr>
            <w:ins w:id="11512" w:author="ZTE-Ma Zhifeng" w:date="2023-10-16T14:36:00Z">
              <w:r>
                <w:t>0</w:t>
              </w:r>
            </w:ins>
          </w:p>
        </w:tc>
      </w:tr>
      <w:tr w:rsidR="008E4AB7" w:rsidTr="0030133D">
        <w:trPr>
          <w:trHeight w:val="187"/>
          <w:jc w:val="center"/>
          <w:ins w:id="11513" w:author="ZTE-Ma Zhifeng" w:date="2023-10-16T14:35:00Z"/>
          <w:trPrChange w:id="115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5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1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5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18" w:author="ZTE-Ma Zhifeng" w:date="2023-10-16T14:35:00Z"/>
              </w:rPr>
            </w:pPr>
          </w:p>
        </w:tc>
        <w:tc>
          <w:tcPr>
            <w:tcW w:w="1144" w:type="dxa"/>
            <w:tcBorders>
              <w:left w:val="single" w:sz="4" w:space="0" w:color="auto"/>
              <w:bottom w:val="single" w:sz="4" w:space="0" w:color="auto"/>
              <w:right w:val="single" w:sz="4" w:space="0" w:color="auto"/>
            </w:tcBorders>
            <w:vAlign w:val="center"/>
            <w:tcPrChange w:id="115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520" w:author="ZTE-Ma Zhifeng" w:date="2023-10-16T14:35:00Z"/>
              </w:rPr>
            </w:pPr>
            <w:ins w:id="1152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23" w:author="ZTE-Ma Zhifeng" w:date="2023-10-16T14:35:00Z"/>
                <w:lang w:val="en-US" w:bidi="ar"/>
              </w:rPr>
            </w:pPr>
            <w:ins w:id="1152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5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526" w:author="ZTE-Ma Zhifeng" w:date="2023-10-16T14:35:00Z"/>
              </w:rPr>
            </w:pPr>
          </w:p>
        </w:tc>
      </w:tr>
      <w:tr w:rsidR="008E4AB7" w:rsidTr="0030133D">
        <w:trPr>
          <w:trHeight w:val="187"/>
          <w:jc w:val="center"/>
          <w:ins w:id="11527" w:author="ZTE-Ma Zhifeng" w:date="2023-10-16T14:35:00Z"/>
          <w:trPrChange w:id="115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5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3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5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32" w:author="ZTE-Ma Zhifeng" w:date="2023-10-16T14:35:00Z"/>
              </w:rPr>
            </w:pPr>
          </w:p>
        </w:tc>
        <w:tc>
          <w:tcPr>
            <w:tcW w:w="1144" w:type="dxa"/>
            <w:tcBorders>
              <w:left w:val="single" w:sz="4" w:space="0" w:color="auto"/>
              <w:bottom w:val="single" w:sz="4" w:space="0" w:color="auto"/>
              <w:right w:val="single" w:sz="4" w:space="0" w:color="auto"/>
            </w:tcBorders>
            <w:vAlign w:val="center"/>
            <w:tcPrChange w:id="115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534" w:author="ZTE-Ma Zhifeng" w:date="2023-10-16T14:35:00Z"/>
              </w:rPr>
            </w:pPr>
            <w:ins w:id="1153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37" w:author="ZTE-Ma Zhifeng" w:date="2023-10-16T14:35:00Z"/>
                <w:lang w:val="en-US" w:bidi="ar"/>
              </w:rPr>
            </w:pPr>
            <w:ins w:id="11538" w:author="ZTE-Ma Zhifeng" w:date="2023-10-16T14:36:00Z">
              <w:r w:rsidRPr="00032D3A">
                <w:rPr>
                  <w:lang w:val="en-US" w:bidi="ar"/>
                </w:rPr>
                <w:t>CA_n25</w:t>
              </w:r>
              <w:r>
                <w:rPr>
                  <w:lang w:val="en-US" w:bidi="ar"/>
                </w:rPr>
                <w:t>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5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540" w:author="ZTE-Ma Zhifeng" w:date="2023-10-16T14:35:00Z"/>
              </w:rPr>
            </w:pPr>
          </w:p>
        </w:tc>
      </w:tr>
      <w:tr w:rsidR="008E4AB7" w:rsidTr="0030133D">
        <w:trPr>
          <w:trHeight w:val="187"/>
          <w:jc w:val="center"/>
          <w:ins w:id="11541" w:author="ZTE-Ma Zhifeng" w:date="2023-10-16T14:35:00Z"/>
          <w:trPrChange w:id="115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5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44" w:author="ZTE-Ma Zhifeng" w:date="2023-10-16T14:35:00Z"/>
              </w:rPr>
            </w:pPr>
            <w:ins w:id="1154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5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47" w:author="ZTE-Ma Zhifeng" w:date="2023-10-16T14:35:00Z"/>
              </w:rPr>
            </w:pPr>
            <w:ins w:id="1154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5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550" w:author="ZTE-Ma Zhifeng" w:date="2023-10-16T14:35:00Z"/>
              </w:rPr>
            </w:pPr>
            <w:ins w:id="1155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53" w:author="ZTE-Ma Zhifeng" w:date="2023-10-16T14:35:00Z"/>
                <w:lang w:val="en-US" w:bidi="ar"/>
              </w:rPr>
            </w:pPr>
            <w:ins w:id="1155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5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556" w:author="ZTE-Ma Zhifeng" w:date="2023-10-16T14:35:00Z"/>
              </w:rPr>
            </w:pPr>
            <w:ins w:id="11557" w:author="ZTE-Ma Zhifeng" w:date="2023-10-16T14:36:00Z">
              <w:r>
                <w:t>0</w:t>
              </w:r>
            </w:ins>
          </w:p>
        </w:tc>
      </w:tr>
      <w:tr w:rsidR="008E4AB7" w:rsidTr="0030133D">
        <w:trPr>
          <w:trHeight w:val="187"/>
          <w:jc w:val="center"/>
          <w:ins w:id="11558" w:author="ZTE-Ma Zhifeng" w:date="2023-10-16T14:35:00Z"/>
          <w:trPrChange w:id="115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5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6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5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63" w:author="ZTE-Ma Zhifeng" w:date="2023-10-16T14:35:00Z"/>
              </w:rPr>
            </w:pPr>
          </w:p>
        </w:tc>
        <w:tc>
          <w:tcPr>
            <w:tcW w:w="1144" w:type="dxa"/>
            <w:tcBorders>
              <w:left w:val="single" w:sz="4" w:space="0" w:color="auto"/>
              <w:bottom w:val="single" w:sz="4" w:space="0" w:color="auto"/>
              <w:right w:val="single" w:sz="4" w:space="0" w:color="auto"/>
            </w:tcBorders>
            <w:vAlign w:val="center"/>
            <w:tcPrChange w:id="115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565" w:author="ZTE-Ma Zhifeng" w:date="2023-10-16T14:35:00Z"/>
              </w:rPr>
            </w:pPr>
            <w:ins w:id="1156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68" w:author="ZTE-Ma Zhifeng" w:date="2023-10-16T14:35:00Z"/>
                <w:lang w:val="en-US" w:bidi="ar"/>
              </w:rPr>
            </w:pPr>
            <w:ins w:id="1156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5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571" w:author="ZTE-Ma Zhifeng" w:date="2023-10-16T14:35:00Z"/>
              </w:rPr>
            </w:pPr>
          </w:p>
        </w:tc>
      </w:tr>
      <w:tr w:rsidR="008E4AB7" w:rsidTr="0030133D">
        <w:trPr>
          <w:trHeight w:val="187"/>
          <w:jc w:val="center"/>
          <w:ins w:id="11572" w:author="ZTE-Ma Zhifeng" w:date="2023-10-16T14:35:00Z"/>
          <w:trPrChange w:id="115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5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7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5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77" w:author="ZTE-Ma Zhifeng" w:date="2023-10-16T14:35:00Z"/>
              </w:rPr>
            </w:pPr>
          </w:p>
        </w:tc>
        <w:tc>
          <w:tcPr>
            <w:tcW w:w="1144" w:type="dxa"/>
            <w:tcBorders>
              <w:left w:val="single" w:sz="4" w:space="0" w:color="auto"/>
              <w:bottom w:val="single" w:sz="4" w:space="0" w:color="auto"/>
              <w:right w:val="single" w:sz="4" w:space="0" w:color="auto"/>
            </w:tcBorders>
            <w:vAlign w:val="center"/>
            <w:tcPrChange w:id="115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579" w:author="ZTE-Ma Zhifeng" w:date="2023-10-16T14:35:00Z"/>
              </w:rPr>
            </w:pPr>
            <w:ins w:id="1158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82" w:author="ZTE-Ma Zhifeng" w:date="2023-10-16T14:35:00Z"/>
                <w:lang w:val="en-US" w:bidi="ar"/>
              </w:rPr>
            </w:pPr>
            <w:ins w:id="11583" w:author="ZTE-Ma Zhifeng" w:date="2023-10-16T14:36:00Z">
              <w:r w:rsidRPr="00032D3A">
                <w:rPr>
                  <w:lang w:val="en-US" w:bidi="ar"/>
                </w:rPr>
                <w:t>CA_n25</w:t>
              </w:r>
              <w:r>
                <w:rPr>
                  <w:lang w:val="en-US" w:bidi="ar"/>
                </w:rPr>
                <w:t>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5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585" w:author="ZTE-Ma Zhifeng" w:date="2023-10-16T14:35:00Z"/>
              </w:rPr>
            </w:pPr>
          </w:p>
        </w:tc>
      </w:tr>
      <w:tr w:rsidR="008E4AB7" w:rsidTr="0030133D">
        <w:trPr>
          <w:trHeight w:val="187"/>
          <w:jc w:val="center"/>
          <w:ins w:id="11586" w:author="ZTE-Ma Zhifeng" w:date="2023-10-16T14:35:00Z"/>
          <w:trPrChange w:id="115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5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89" w:author="ZTE-Ma Zhifeng" w:date="2023-10-16T14:35:00Z"/>
              </w:rPr>
            </w:pPr>
            <w:ins w:id="1159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5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92" w:author="ZTE-Ma Zhifeng" w:date="2023-10-16T14:35:00Z"/>
              </w:rPr>
            </w:pPr>
            <w:ins w:id="1159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5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595" w:author="ZTE-Ma Zhifeng" w:date="2023-10-16T14:35:00Z"/>
              </w:rPr>
            </w:pPr>
            <w:ins w:id="1159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598" w:author="ZTE-Ma Zhifeng" w:date="2023-10-16T14:35:00Z"/>
                <w:lang w:val="en-US" w:bidi="ar"/>
              </w:rPr>
            </w:pPr>
            <w:ins w:id="11599"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6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601" w:author="ZTE-Ma Zhifeng" w:date="2023-10-16T14:35:00Z"/>
              </w:rPr>
            </w:pPr>
            <w:ins w:id="11602" w:author="ZTE-Ma Zhifeng" w:date="2023-10-16T14:36:00Z">
              <w:r>
                <w:t>0</w:t>
              </w:r>
            </w:ins>
          </w:p>
        </w:tc>
      </w:tr>
      <w:tr w:rsidR="008E4AB7" w:rsidTr="0030133D">
        <w:trPr>
          <w:trHeight w:val="187"/>
          <w:jc w:val="center"/>
          <w:ins w:id="11603" w:author="ZTE-Ma Zhifeng" w:date="2023-10-16T14:35:00Z"/>
          <w:trPrChange w:id="116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6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0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6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08" w:author="ZTE-Ma Zhifeng" w:date="2023-10-16T14:35:00Z"/>
              </w:rPr>
            </w:pPr>
          </w:p>
        </w:tc>
        <w:tc>
          <w:tcPr>
            <w:tcW w:w="1144" w:type="dxa"/>
            <w:tcBorders>
              <w:left w:val="single" w:sz="4" w:space="0" w:color="auto"/>
              <w:bottom w:val="single" w:sz="4" w:space="0" w:color="auto"/>
              <w:right w:val="single" w:sz="4" w:space="0" w:color="auto"/>
            </w:tcBorders>
            <w:vAlign w:val="center"/>
            <w:tcPrChange w:id="116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610" w:author="ZTE-Ma Zhifeng" w:date="2023-10-16T14:35:00Z"/>
              </w:rPr>
            </w:pPr>
            <w:ins w:id="1161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13" w:author="ZTE-Ma Zhifeng" w:date="2023-10-16T14:35:00Z"/>
                <w:lang w:val="en-US" w:bidi="ar"/>
              </w:rPr>
            </w:pPr>
            <w:ins w:id="1161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6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616" w:author="ZTE-Ma Zhifeng" w:date="2023-10-16T14:35:00Z"/>
              </w:rPr>
            </w:pPr>
          </w:p>
        </w:tc>
      </w:tr>
      <w:tr w:rsidR="008E4AB7" w:rsidTr="0030133D">
        <w:trPr>
          <w:trHeight w:val="187"/>
          <w:jc w:val="center"/>
          <w:ins w:id="11617" w:author="ZTE-Ma Zhifeng" w:date="2023-10-16T14:35:00Z"/>
          <w:trPrChange w:id="116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6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2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6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22" w:author="ZTE-Ma Zhifeng" w:date="2023-10-16T14:35:00Z"/>
              </w:rPr>
            </w:pPr>
          </w:p>
        </w:tc>
        <w:tc>
          <w:tcPr>
            <w:tcW w:w="1144" w:type="dxa"/>
            <w:tcBorders>
              <w:left w:val="single" w:sz="4" w:space="0" w:color="auto"/>
              <w:bottom w:val="single" w:sz="4" w:space="0" w:color="auto"/>
              <w:right w:val="single" w:sz="4" w:space="0" w:color="auto"/>
            </w:tcBorders>
            <w:vAlign w:val="center"/>
            <w:tcPrChange w:id="116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624" w:author="ZTE-Ma Zhifeng" w:date="2023-10-16T14:35:00Z"/>
              </w:rPr>
            </w:pPr>
            <w:ins w:id="1162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27" w:author="ZTE-Ma Zhifeng" w:date="2023-10-16T14:35:00Z"/>
                <w:lang w:val="en-US" w:bidi="ar"/>
              </w:rPr>
            </w:pPr>
            <w:ins w:id="11628" w:author="ZTE-Ma Zhifeng" w:date="2023-10-16T14:36:00Z">
              <w:r w:rsidRPr="00032D3A">
                <w:rPr>
                  <w:lang w:val="en-US" w:bidi="ar"/>
                </w:rPr>
                <w:t>CA_n25</w:t>
              </w:r>
              <w:r>
                <w:rPr>
                  <w:lang w:val="en-US" w:bidi="ar"/>
                </w:rPr>
                <w:t>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6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630" w:author="ZTE-Ma Zhifeng" w:date="2023-10-16T14:35:00Z"/>
              </w:rPr>
            </w:pPr>
          </w:p>
        </w:tc>
      </w:tr>
      <w:tr w:rsidR="008E4AB7" w:rsidTr="0030133D">
        <w:trPr>
          <w:trHeight w:val="187"/>
          <w:jc w:val="center"/>
          <w:ins w:id="11631" w:author="ZTE-Ma Zhifeng" w:date="2023-10-16T14:35:00Z"/>
          <w:trPrChange w:id="116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6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34" w:author="ZTE-Ma Zhifeng" w:date="2023-10-16T14:35:00Z"/>
              </w:rPr>
            </w:pPr>
            <w:ins w:id="1163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6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37" w:author="ZTE-Ma Zhifeng" w:date="2023-10-16T14:35:00Z"/>
              </w:rPr>
            </w:pPr>
            <w:ins w:id="1163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6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640" w:author="ZTE-Ma Zhifeng" w:date="2023-10-16T14:35:00Z"/>
              </w:rPr>
            </w:pPr>
            <w:ins w:id="1164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43" w:author="ZTE-Ma Zhifeng" w:date="2023-10-16T14:35:00Z"/>
                <w:lang w:val="en-US" w:bidi="ar"/>
              </w:rPr>
            </w:pPr>
            <w:ins w:id="11644" w:author="ZTE-Ma Zhifeng" w:date="2023-10-16T14:36:00Z">
              <w:r>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6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646" w:author="ZTE-Ma Zhifeng" w:date="2023-10-16T14:35:00Z"/>
              </w:rPr>
            </w:pPr>
            <w:ins w:id="11647" w:author="ZTE-Ma Zhifeng" w:date="2023-10-16T14:36:00Z">
              <w:r>
                <w:t>0</w:t>
              </w:r>
            </w:ins>
          </w:p>
        </w:tc>
      </w:tr>
      <w:tr w:rsidR="008E4AB7" w:rsidTr="0030133D">
        <w:trPr>
          <w:trHeight w:val="187"/>
          <w:jc w:val="center"/>
          <w:ins w:id="11648" w:author="ZTE-Ma Zhifeng" w:date="2023-10-16T14:35:00Z"/>
          <w:trPrChange w:id="116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6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5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6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53" w:author="ZTE-Ma Zhifeng" w:date="2023-10-16T14:35:00Z"/>
              </w:rPr>
            </w:pPr>
          </w:p>
        </w:tc>
        <w:tc>
          <w:tcPr>
            <w:tcW w:w="1144" w:type="dxa"/>
            <w:tcBorders>
              <w:left w:val="single" w:sz="4" w:space="0" w:color="auto"/>
              <w:bottom w:val="single" w:sz="4" w:space="0" w:color="auto"/>
              <w:right w:val="single" w:sz="4" w:space="0" w:color="auto"/>
            </w:tcBorders>
            <w:vAlign w:val="center"/>
            <w:tcPrChange w:id="116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655" w:author="ZTE-Ma Zhifeng" w:date="2023-10-16T14:35:00Z"/>
              </w:rPr>
            </w:pPr>
            <w:ins w:id="1165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58" w:author="ZTE-Ma Zhifeng" w:date="2023-10-16T14:35:00Z"/>
                <w:lang w:val="en-US" w:bidi="ar"/>
              </w:rPr>
            </w:pPr>
            <w:ins w:id="1165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6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661" w:author="ZTE-Ma Zhifeng" w:date="2023-10-16T14:35:00Z"/>
              </w:rPr>
            </w:pPr>
          </w:p>
        </w:tc>
      </w:tr>
      <w:tr w:rsidR="008E4AB7" w:rsidTr="0030133D">
        <w:trPr>
          <w:trHeight w:val="187"/>
          <w:jc w:val="center"/>
          <w:ins w:id="11662" w:author="ZTE-Ma Zhifeng" w:date="2023-10-16T14:35:00Z"/>
          <w:trPrChange w:id="116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6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6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6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67" w:author="ZTE-Ma Zhifeng" w:date="2023-10-16T14:35:00Z"/>
              </w:rPr>
            </w:pPr>
          </w:p>
        </w:tc>
        <w:tc>
          <w:tcPr>
            <w:tcW w:w="1144" w:type="dxa"/>
            <w:tcBorders>
              <w:left w:val="single" w:sz="4" w:space="0" w:color="auto"/>
              <w:bottom w:val="single" w:sz="4" w:space="0" w:color="auto"/>
              <w:right w:val="single" w:sz="4" w:space="0" w:color="auto"/>
            </w:tcBorders>
            <w:vAlign w:val="center"/>
            <w:tcPrChange w:id="116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669" w:author="ZTE-Ma Zhifeng" w:date="2023-10-16T14:35:00Z"/>
              </w:rPr>
            </w:pPr>
            <w:ins w:id="1167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72" w:author="ZTE-Ma Zhifeng" w:date="2023-10-16T14:35:00Z"/>
                <w:lang w:val="en-US" w:bidi="ar"/>
              </w:rPr>
            </w:pPr>
            <w:ins w:id="11673" w:author="ZTE-Ma Zhifeng" w:date="2023-10-16T14:36:00Z">
              <w:r w:rsidRPr="00032D3A">
                <w:rPr>
                  <w:lang w:val="en-US" w:bidi="ar"/>
                </w:rPr>
                <w:t>CA_n25</w:t>
              </w:r>
              <w:r>
                <w:rPr>
                  <w:lang w:val="en-US" w:bidi="ar"/>
                </w:rPr>
                <w:t>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6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675" w:author="ZTE-Ma Zhifeng" w:date="2023-10-16T14:35:00Z"/>
              </w:rPr>
            </w:pPr>
          </w:p>
        </w:tc>
      </w:tr>
      <w:tr w:rsidR="008E4AB7" w:rsidTr="0030133D">
        <w:trPr>
          <w:trHeight w:val="187"/>
          <w:jc w:val="center"/>
          <w:ins w:id="11676" w:author="ZTE-Ma Zhifeng" w:date="2023-10-16T14:35:00Z"/>
          <w:trPrChange w:id="116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6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79" w:author="ZTE-Ma Zhifeng" w:date="2023-10-16T14:35:00Z"/>
              </w:rPr>
            </w:pPr>
            <w:ins w:id="1168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6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82" w:author="ZTE-Ma Zhifeng" w:date="2023-10-16T14:35:00Z"/>
              </w:rPr>
            </w:pPr>
            <w:ins w:id="1168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6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685" w:author="ZTE-Ma Zhifeng" w:date="2023-10-16T14:35:00Z"/>
              </w:rPr>
            </w:pPr>
            <w:ins w:id="1168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88" w:author="ZTE-Ma Zhifeng" w:date="2023-10-16T14:35:00Z"/>
                <w:lang w:val="en-US" w:bidi="ar"/>
              </w:rPr>
            </w:pPr>
            <w:ins w:id="1168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6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691" w:author="ZTE-Ma Zhifeng" w:date="2023-10-16T14:35:00Z"/>
              </w:rPr>
            </w:pPr>
            <w:ins w:id="11692" w:author="ZTE-Ma Zhifeng" w:date="2023-10-16T14:36:00Z">
              <w:r>
                <w:t>0</w:t>
              </w:r>
            </w:ins>
          </w:p>
        </w:tc>
      </w:tr>
      <w:tr w:rsidR="008E4AB7" w:rsidTr="0030133D">
        <w:trPr>
          <w:trHeight w:val="187"/>
          <w:jc w:val="center"/>
          <w:ins w:id="11693" w:author="ZTE-Ma Zhifeng" w:date="2023-10-16T14:35:00Z"/>
          <w:trPrChange w:id="116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6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9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6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698" w:author="ZTE-Ma Zhifeng" w:date="2023-10-16T14:35:00Z"/>
              </w:rPr>
            </w:pPr>
          </w:p>
        </w:tc>
        <w:tc>
          <w:tcPr>
            <w:tcW w:w="1144" w:type="dxa"/>
            <w:tcBorders>
              <w:left w:val="single" w:sz="4" w:space="0" w:color="auto"/>
              <w:bottom w:val="single" w:sz="4" w:space="0" w:color="auto"/>
              <w:right w:val="single" w:sz="4" w:space="0" w:color="auto"/>
            </w:tcBorders>
            <w:vAlign w:val="center"/>
            <w:tcPrChange w:id="116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700" w:author="ZTE-Ma Zhifeng" w:date="2023-10-16T14:35:00Z"/>
              </w:rPr>
            </w:pPr>
            <w:ins w:id="1170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03" w:author="ZTE-Ma Zhifeng" w:date="2023-10-16T14:35:00Z"/>
                <w:lang w:val="en-US" w:bidi="ar"/>
              </w:rPr>
            </w:pPr>
            <w:ins w:id="1170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7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706" w:author="ZTE-Ma Zhifeng" w:date="2023-10-16T14:35:00Z"/>
              </w:rPr>
            </w:pPr>
          </w:p>
        </w:tc>
      </w:tr>
      <w:tr w:rsidR="008E4AB7" w:rsidTr="0030133D">
        <w:trPr>
          <w:trHeight w:val="187"/>
          <w:jc w:val="center"/>
          <w:ins w:id="11707" w:author="ZTE-Ma Zhifeng" w:date="2023-10-16T14:35:00Z"/>
          <w:trPrChange w:id="117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7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1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7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12" w:author="ZTE-Ma Zhifeng" w:date="2023-10-16T14:35:00Z"/>
              </w:rPr>
            </w:pPr>
          </w:p>
        </w:tc>
        <w:tc>
          <w:tcPr>
            <w:tcW w:w="1144" w:type="dxa"/>
            <w:tcBorders>
              <w:left w:val="single" w:sz="4" w:space="0" w:color="auto"/>
              <w:bottom w:val="single" w:sz="4" w:space="0" w:color="auto"/>
              <w:right w:val="single" w:sz="4" w:space="0" w:color="auto"/>
            </w:tcBorders>
            <w:vAlign w:val="center"/>
            <w:tcPrChange w:id="117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714" w:author="ZTE-Ma Zhifeng" w:date="2023-10-16T14:35:00Z"/>
              </w:rPr>
            </w:pPr>
            <w:ins w:id="1171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17" w:author="ZTE-Ma Zhifeng" w:date="2023-10-16T14:35:00Z"/>
                <w:lang w:val="en-US" w:bidi="ar"/>
              </w:rPr>
            </w:pPr>
            <w:ins w:id="1171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7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720" w:author="ZTE-Ma Zhifeng" w:date="2023-10-16T14:35:00Z"/>
              </w:rPr>
            </w:pPr>
          </w:p>
        </w:tc>
      </w:tr>
      <w:tr w:rsidR="008E4AB7" w:rsidTr="0030133D">
        <w:trPr>
          <w:trHeight w:val="187"/>
          <w:jc w:val="center"/>
          <w:ins w:id="11721" w:author="ZTE-Ma Zhifeng" w:date="2023-10-16T14:35:00Z"/>
          <w:trPrChange w:id="117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7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24" w:author="ZTE-Ma Zhifeng" w:date="2023-10-16T14:35:00Z"/>
              </w:rPr>
            </w:pPr>
            <w:ins w:id="1172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7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27" w:author="ZTE-Ma Zhifeng" w:date="2023-10-16T14:35:00Z"/>
              </w:rPr>
            </w:pPr>
            <w:ins w:id="1172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7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730" w:author="ZTE-Ma Zhifeng" w:date="2023-10-16T14:35:00Z"/>
              </w:rPr>
            </w:pPr>
            <w:ins w:id="1173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33" w:author="ZTE-Ma Zhifeng" w:date="2023-10-16T14:35:00Z"/>
                <w:lang w:val="en-US" w:bidi="ar"/>
              </w:rPr>
            </w:pPr>
            <w:ins w:id="1173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7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736" w:author="ZTE-Ma Zhifeng" w:date="2023-10-16T14:35:00Z"/>
              </w:rPr>
            </w:pPr>
            <w:ins w:id="11737" w:author="ZTE-Ma Zhifeng" w:date="2023-10-16T14:36:00Z">
              <w:r>
                <w:t>0</w:t>
              </w:r>
            </w:ins>
          </w:p>
        </w:tc>
      </w:tr>
      <w:tr w:rsidR="008E4AB7" w:rsidTr="0030133D">
        <w:trPr>
          <w:trHeight w:val="187"/>
          <w:jc w:val="center"/>
          <w:ins w:id="11738" w:author="ZTE-Ma Zhifeng" w:date="2023-10-16T14:35:00Z"/>
          <w:trPrChange w:id="117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7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4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7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43" w:author="ZTE-Ma Zhifeng" w:date="2023-10-16T14:35:00Z"/>
              </w:rPr>
            </w:pPr>
          </w:p>
        </w:tc>
        <w:tc>
          <w:tcPr>
            <w:tcW w:w="1144" w:type="dxa"/>
            <w:tcBorders>
              <w:left w:val="single" w:sz="4" w:space="0" w:color="auto"/>
              <w:bottom w:val="single" w:sz="4" w:space="0" w:color="auto"/>
              <w:right w:val="single" w:sz="4" w:space="0" w:color="auto"/>
            </w:tcBorders>
            <w:vAlign w:val="center"/>
            <w:tcPrChange w:id="117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745" w:author="ZTE-Ma Zhifeng" w:date="2023-10-16T14:35:00Z"/>
              </w:rPr>
            </w:pPr>
            <w:ins w:id="1174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48" w:author="ZTE-Ma Zhifeng" w:date="2023-10-16T14:35:00Z"/>
                <w:lang w:val="en-US" w:bidi="ar"/>
              </w:rPr>
            </w:pPr>
            <w:ins w:id="1174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7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751" w:author="ZTE-Ma Zhifeng" w:date="2023-10-16T14:35:00Z"/>
              </w:rPr>
            </w:pPr>
          </w:p>
        </w:tc>
      </w:tr>
      <w:tr w:rsidR="008E4AB7" w:rsidTr="0030133D">
        <w:trPr>
          <w:trHeight w:val="187"/>
          <w:jc w:val="center"/>
          <w:ins w:id="11752" w:author="ZTE-Ma Zhifeng" w:date="2023-10-16T14:35:00Z"/>
          <w:trPrChange w:id="117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7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5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7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57" w:author="ZTE-Ma Zhifeng" w:date="2023-10-16T14:35:00Z"/>
              </w:rPr>
            </w:pPr>
          </w:p>
        </w:tc>
        <w:tc>
          <w:tcPr>
            <w:tcW w:w="1144" w:type="dxa"/>
            <w:tcBorders>
              <w:left w:val="single" w:sz="4" w:space="0" w:color="auto"/>
              <w:bottom w:val="single" w:sz="4" w:space="0" w:color="auto"/>
              <w:right w:val="single" w:sz="4" w:space="0" w:color="auto"/>
            </w:tcBorders>
            <w:vAlign w:val="center"/>
            <w:tcPrChange w:id="117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759" w:author="ZTE-Ma Zhifeng" w:date="2023-10-16T14:35:00Z"/>
              </w:rPr>
            </w:pPr>
            <w:ins w:id="1176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62" w:author="ZTE-Ma Zhifeng" w:date="2023-10-16T14:35:00Z"/>
                <w:lang w:val="en-US" w:bidi="ar"/>
              </w:rPr>
            </w:pPr>
            <w:ins w:id="11763" w:author="ZTE-Ma Zhifeng" w:date="2023-10-16T14:36:00Z">
              <w:r w:rsidRPr="00032D3A">
                <w:rPr>
                  <w:lang w:val="en-US" w:bidi="ar"/>
                </w:rPr>
                <w:t>CA_n25</w:t>
              </w:r>
              <w:r>
                <w:rPr>
                  <w:lang w:val="en-US" w:bidi="ar"/>
                </w:rPr>
                <w:t>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7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765" w:author="ZTE-Ma Zhifeng" w:date="2023-10-16T14:35:00Z"/>
              </w:rPr>
            </w:pPr>
          </w:p>
        </w:tc>
      </w:tr>
      <w:tr w:rsidR="008E4AB7" w:rsidTr="0030133D">
        <w:trPr>
          <w:trHeight w:val="187"/>
          <w:jc w:val="center"/>
          <w:ins w:id="11766" w:author="ZTE-Ma Zhifeng" w:date="2023-10-16T14:35:00Z"/>
          <w:trPrChange w:id="117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7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69" w:author="ZTE-Ma Zhifeng" w:date="2023-10-16T14:35:00Z"/>
              </w:rPr>
            </w:pPr>
            <w:ins w:id="1177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7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72" w:author="ZTE-Ma Zhifeng" w:date="2023-10-16T14:35:00Z"/>
              </w:rPr>
            </w:pPr>
            <w:ins w:id="1177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7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775" w:author="ZTE-Ma Zhifeng" w:date="2023-10-16T14:35:00Z"/>
              </w:rPr>
            </w:pPr>
            <w:ins w:id="1177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78" w:author="ZTE-Ma Zhifeng" w:date="2023-10-16T14:35:00Z"/>
                <w:lang w:val="en-US" w:bidi="ar"/>
              </w:rPr>
            </w:pPr>
            <w:ins w:id="1177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7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781" w:author="ZTE-Ma Zhifeng" w:date="2023-10-16T14:35:00Z"/>
              </w:rPr>
            </w:pPr>
            <w:ins w:id="11782" w:author="ZTE-Ma Zhifeng" w:date="2023-10-16T14:36:00Z">
              <w:r>
                <w:t>0</w:t>
              </w:r>
            </w:ins>
          </w:p>
        </w:tc>
      </w:tr>
      <w:tr w:rsidR="008E4AB7" w:rsidTr="0030133D">
        <w:trPr>
          <w:trHeight w:val="187"/>
          <w:jc w:val="center"/>
          <w:ins w:id="11783" w:author="ZTE-Ma Zhifeng" w:date="2023-10-16T14:35:00Z"/>
          <w:trPrChange w:id="117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7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8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7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88" w:author="ZTE-Ma Zhifeng" w:date="2023-10-16T14:35:00Z"/>
              </w:rPr>
            </w:pPr>
          </w:p>
        </w:tc>
        <w:tc>
          <w:tcPr>
            <w:tcW w:w="1144" w:type="dxa"/>
            <w:tcBorders>
              <w:left w:val="single" w:sz="4" w:space="0" w:color="auto"/>
              <w:bottom w:val="single" w:sz="4" w:space="0" w:color="auto"/>
              <w:right w:val="single" w:sz="4" w:space="0" w:color="auto"/>
            </w:tcBorders>
            <w:vAlign w:val="center"/>
            <w:tcPrChange w:id="117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790" w:author="ZTE-Ma Zhifeng" w:date="2023-10-16T14:35:00Z"/>
              </w:rPr>
            </w:pPr>
            <w:ins w:id="1179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793" w:author="ZTE-Ma Zhifeng" w:date="2023-10-16T14:35:00Z"/>
                <w:lang w:val="en-US" w:bidi="ar"/>
              </w:rPr>
            </w:pPr>
            <w:ins w:id="1179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7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796" w:author="ZTE-Ma Zhifeng" w:date="2023-10-16T14:35:00Z"/>
              </w:rPr>
            </w:pPr>
          </w:p>
        </w:tc>
      </w:tr>
      <w:tr w:rsidR="008E4AB7" w:rsidTr="0030133D">
        <w:trPr>
          <w:trHeight w:val="187"/>
          <w:jc w:val="center"/>
          <w:ins w:id="11797" w:author="ZTE-Ma Zhifeng" w:date="2023-10-16T14:35:00Z"/>
          <w:trPrChange w:id="117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7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0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8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02" w:author="ZTE-Ma Zhifeng" w:date="2023-10-16T14:35:00Z"/>
              </w:rPr>
            </w:pPr>
          </w:p>
        </w:tc>
        <w:tc>
          <w:tcPr>
            <w:tcW w:w="1144" w:type="dxa"/>
            <w:tcBorders>
              <w:left w:val="single" w:sz="4" w:space="0" w:color="auto"/>
              <w:bottom w:val="single" w:sz="4" w:space="0" w:color="auto"/>
              <w:right w:val="single" w:sz="4" w:space="0" w:color="auto"/>
            </w:tcBorders>
            <w:vAlign w:val="center"/>
            <w:tcPrChange w:id="118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804" w:author="ZTE-Ma Zhifeng" w:date="2023-10-16T14:35:00Z"/>
              </w:rPr>
            </w:pPr>
            <w:ins w:id="1180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07" w:author="ZTE-Ma Zhifeng" w:date="2023-10-16T14:35:00Z"/>
                <w:lang w:val="en-US" w:bidi="ar"/>
              </w:rPr>
            </w:pPr>
            <w:ins w:id="11808" w:author="ZTE-Ma Zhifeng" w:date="2023-10-16T14:36:00Z">
              <w:r w:rsidRPr="00032D3A">
                <w:rPr>
                  <w:lang w:val="en-US" w:bidi="ar"/>
                </w:rPr>
                <w:t>CA_n25</w:t>
              </w:r>
              <w:r>
                <w:rPr>
                  <w:lang w:val="en-US" w:bidi="ar"/>
                </w:rPr>
                <w:t>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8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810" w:author="ZTE-Ma Zhifeng" w:date="2023-10-16T14:35:00Z"/>
              </w:rPr>
            </w:pPr>
          </w:p>
        </w:tc>
      </w:tr>
      <w:tr w:rsidR="008E4AB7" w:rsidTr="0030133D">
        <w:trPr>
          <w:trHeight w:val="187"/>
          <w:jc w:val="center"/>
          <w:ins w:id="11811" w:author="ZTE-Ma Zhifeng" w:date="2023-10-16T14:35:00Z"/>
          <w:trPrChange w:id="118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8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14" w:author="ZTE-Ma Zhifeng" w:date="2023-10-16T14:35:00Z"/>
              </w:rPr>
            </w:pPr>
            <w:ins w:id="1181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8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17" w:author="ZTE-Ma Zhifeng" w:date="2023-10-16T14:35:00Z"/>
              </w:rPr>
            </w:pPr>
            <w:ins w:id="1181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8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820" w:author="ZTE-Ma Zhifeng" w:date="2023-10-16T14:35:00Z"/>
              </w:rPr>
            </w:pPr>
            <w:ins w:id="1182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23" w:author="ZTE-Ma Zhifeng" w:date="2023-10-16T14:35:00Z"/>
                <w:lang w:val="en-US" w:bidi="ar"/>
              </w:rPr>
            </w:pPr>
            <w:ins w:id="1182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8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826" w:author="ZTE-Ma Zhifeng" w:date="2023-10-16T14:35:00Z"/>
              </w:rPr>
            </w:pPr>
            <w:ins w:id="11827" w:author="ZTE-Ma Zhifeng" w:date="2023-10-16T14:36:00Z">
              <w:r>
                <w:t>0</w:t>
              </w:r>
            </w:ins>
          </w:p>
        </w:tc>
      </w:tr>
      <w:tr w:rsidR="008E4AB7" w:rsidTr="0030133D">
        <w:trPr>
          <w:trHeight w:val="187"/>
          <w:jc w:val="center"/>
          <w:ins w:id="11828" w:author="ZTE-Ma Zhifeng" w:date="2023-10-16T14:35:00Z"/>
          <w:trPrChange w:id="118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8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3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8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33" w:author="ZTE-Ma Zhifeng" w:date="2023-10-16T14:35:00Z"/>
              </w:rPr>
            </w:pPr>
          </w:p>
        </w:tc>
        <w:tc>
          <w:tcPr>
            <w:tcW w:w="1144" w:type="dxa"/>
            <w:tcBorders>
              <w:left w:val="single" w:sz="4" w:space="0" w:color="auto"/>
              <w:bottom w:val="single" w:sz="4" w:space="0" w:color="auto"/>
              <w:right w:val="single" w:sz="4" w:space="0" w:color="auto"/>
            </w:tcBorders>
            <w:vAlign w:val="center"/>
            <w:tcPrChange w:id="118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835" w:author="ZTE-Ma Zhifeng" w:date="2023-10-16T14:35:00Z"/>
              </w:rPr>
            </w:pPr>
            <w:ins w:id="1183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38" w:author="ZTE-Ma Zhifeng" w:date="2023-10-16T14:35:00Z"/>
                <w:lang w:val="en-US" w:bidi="ar"/>
              </w:rPr>
            </w:pPr>
            <w:ins w:id="1183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8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841" w:author="ZTE-Ma Zhifeng" w:date="2023-10-16T14:35:00Z"/>
              </w:rPr>
            </w:pPr>
          </w:p>
        </w:tc>
      </w:tr>
      <w:tr w:rsidR="008E4AB7" w:rsidTr="0030133D">
        <w:trPr>
          <w:trHeight w:val="187"/>
          <w:jc w:val="center"/>
          <w:ins w:id="11842" w:author="ZTE-Ma Zhifeng" w:date="2023-10-16T14:35:00Z"/>
          <w:trPrChange w:id="118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8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4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8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47" w:author="ZTE-Ma Zhifeng" w:date="2023-10-16T14:35:00Z"/>
              </w:rPr>
            </w:pPr>
          </w:p>
        </w:tc>
        <w:tc>
          <w:tcPr>
            <w:tcW w:w="1144" w:type="dxa"/>
            <w:tcBorders>
              <w:left w:val="single" w:sz="4" w:space="0" w:color="auto"/>
              <w:bottom w:val="single" w:sz="4" w:space="0" w:color="auto"/>
              <w:right w:val="single" w:sz="4" w:space="0" w:color="auto"/>
            </w:tcBorders>
            <w:vAlign w:val="center"/>
            <w:tcPrChange w:id="118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849" w:author="ZTE-Ma Zhifeng" w:date="2023-10-16T14:35:00Z"/>
              </w:rPr>
            </w:pPr>
            <w:ins w:id="1185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52" w:author="ZTE-Ma Zhifeng" w:date="2023-10-16T14:35:00Z"/>
                <w:lang w:val="en-US" w:bidi="ar"/>
              </w:rPr>
            </w:pPr>
            <w:ins w:id="11853" w:author="ZTE-Ma Zhifeng" w:date="2023-10-16T14:36:00Z">
              <w:r w:rsidRPr="00032D3A">
                <w:rPr>
                  <w:lang w:val="en-US" w:bidi="ar"/>
                </w:rPr>
                <w:t>CA_n25</w:t>
              </w:r>
              <w:r>
                <w:rPr>
                  <w:lang w:val="en-US" w:bidi="ar"/>
                </w:rPr>
                <w:t>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8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855" w:author="ZTE-Ma Zhifeng" w:date="2023-10-16T14:35:00Z"/>
              </w:rPr>
            </w:pPr>
          </w:p>
        </w:tc>
      </w:tr>
      <w:tr w:rsidR="008E4AB7" w:rsidTr="0030133D">
        <w:trPr>
          <w:trHeight w:val="187"/>
          <w:jc w:val="center"/>
          <w:ins w:id="11856" w:author="ZTE-Ma Zhifeng" w:date="2023-10-16T14:35:00Z"/>
          <w:trPrChange w:id="118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8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59" w:author="ZTE-Ma Zhifeng" w:date="2023-10-16T14:35:00Z"/>
              </w:rPr>
            </w:pPr>
            <w:ins w:id="11860" w:author="ZTE-Ma Zhifeng" w:date="2023-10-16T14:36:00Z">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8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62" w:author="ZTE-Ma Zhifeng" w:date="2023-10-16T14:35:00Z"/>
              </w:rPr>
            </w:pPr>
            <w:ins w:id="1186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8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865" w:author="ZTE-Ma Zhifeng" w:date="2023-10-16T14:35:00Z"/>
              </w:rPr>
            </w:pPr>
            <w:ins w:id="1186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68" w:author="ZTE-Ma Zhifeng" w:date="2023-10-16T14:35:00Z"/>
                <w:lang w:val="en-US" w:bidi="ar"/>
              </w:rPr>
            </w:pPr>
            <w:ins w:id="1186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8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871" w:author="ZTE-Ma Zhifeng" w:date="2023-10-16T14:35:00Z"/>
              </w:rPr>
            </w:pPr>
            <w:ins w:id="11872" w:author="ZTE-Ma Zhifeng" w:date="2023-10-16T14:36:00Z">
              <w:r>
                <w:t>0</w:t>
              </w:r>
            </w:ins>
          </w:p>
        </w:tc>
      </w:tr>
      <w:tr w:rsidR="008E4AB7" w:rsidTr="0030133D">
        <w:trPr>
          <w:trHeight w:val="187"/>
          <w:jc w:val="center"/>
          <w:ins w:id="11873" w:author="ZTE-Ma Zhifeng" w:date="2023-10-16T14:35:00Z"/>
          <w:trPrChange w:id="118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8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7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8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78" w:author="ZTE-Ma Zhifeng" w:date="2023-10-16T14:35:00Z"/>
              </w:rPr>
            </w:pPr>
          </w:p>
        </w:tc>
        <w:tc>
          <w:tcPr>
            <w:tcW w:w="1144" w:type="dxa"/>
            <w:tcBorders>
              <w:left w:val="single" w:sz="4" w:space="0" w:color="auto"/>
              <w:bottom w:val="single" w:sz="4" w:space="0" w:color="auto"/>
              <w:right w:val="single" w:sz="4" w:space="0" w:color="auto"/>
            </w:tcBorders>
            <w:vAlign w:val="center"/>
            <w:tcPrChange w:id="118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880" w:author="ZTE-Ma Zhifeng" w:date="2023-10-16T14:35:00Z"/>
              </w:rPr>
            </w:pPr>
            <w:ins w:id="1188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83" w:author="ZTE-Ma Zhifeng" w:date="2023-10-16T14:35:00Z"/>
                <w:lang w:val="en-US" w:bidi="ar"/>
              </w:rPr>
            </w:pPr>
            <w:ins w:id="1188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8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886" w:author="ZTE-Ma Zhifeng" w:date="2023-10-16T14:35:00Z"/>
              </w:rPr>
            </w:pPr>
          </w:p>
        </w:tc>
      </w:tr>
      <w:tr w:rsidR="008E4AB7" w:rsidTr="0030133D">
        <w:trPr>
          <w:trHeight w:val="187"/>
          <w:jc w:val="center"/>
          <w:ins w:id="11887" w:author="ZTE-Ma Zhifeng" w:date="2023-10-16T14:35:00Z"/>
          <w:trPrChange w:id="118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8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9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8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92" w:author="ZTE-Ma Zhifeng" w:date="2023-10-16T14:35:00Z"/>
              </w:rPr>
            </w:pPr>
          </w:p>
        </w:tc>
        <w:tc>
          <w:tcPr>
            <w:tcW w:w="1144" w:type="dxa"/>
            <w:tcBorders>
              <w:left w:val="single" w:sz="4" w:space="0" w:color="auto"/>
              <w:bottom w:val="single" w:sz="4" w:space="0" w:color="auto"/>
              <w:right w:val="single" w:sz="4" w:space="0" w:color="auto"/>
            </w:tcBorders>
            <w:vAlign w:val="center"/>
            <w:tcPrChange w:id="118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894" w:author="ZTE-Ma Zhifeng" w:date="2023-10-16T14:35:00Z"/>
              </w:rPr>
            </w:pPr>
            <w:ins w:id="1189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897" w:author="ZTE-Ma Zhifeng" w:date="2023-10-16T14:35:00Z"/>
                <w:lang w:val="en-US" w:bidi="ar"/>
              </w:rPr>
            </w:pPr>
            <w:ins w:id="11898" w:author="ZTE-Ma Zhifeng" w:date="2023-10-16T14:36:00Z">
              <w:r w:rsidRPr="00032D3A">
                <w:rPr>
                  <w:lang w:val="en-US" w:bidi="ar"/>
                </w:rPr>
                <w:t>CA_n25</w:t>
              </w:r>
              <w:r>
                <w:rPr>
                  <w:lang w:val="en-US" w:bidi="ar"/>
                </w:rPr>
                <w:t>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8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900" w:author="ZTE-Ma Zhifeng" w:date="2023-10-16T14:35:00Z"/>
              </w:rPr>
            </w:pPr>
          </w:p>
        </w:tc>
      </w:tr>
      <w:tr w:rsidR="008E4AB7" w:rsidTr="0030133D">
        <w:trPr>
          <w:trHeight w:val="187"/>
          <w:jc w:val="center"/>
          <w:ins w:id="11901" w:author="ZTE-Ma Zhifeng" w:date="2023-10-16T14:35:00Z"/>
          <w:trPrChange w:id="119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9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04" w:author="ZTE-Ma Zhifeng" w:date="2023-10-16T14:35:00Z"/>
              </w:rPr>
            </w:pPr>
            <w:ins w:id="1190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9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07" w:author="ZTE-Ma Zhifeng" w:date="2023-10-16T14:35:00Z"/>
              </w:rPr>
            </w:pPr>
            <w:ins w:id="1190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9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910" w:author="ZTE-Ma Zhifeng" w:date="2023-10-16T14:35:00Z"/>
              </w:rPr>
            </w:pPr>
            <w:ins w:id="1191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13" w:author="ZTE-Ma Zhifeng" w:date="2023-10-16T14:35:00Z"/>
                <w:lang w:val="en-US" w:bidi="ar"/>
              </w:rPr>
            </w:pPr>
            <w:ins w:id="1191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9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916" w:author="ZTE-Ma Zhifeng" w:date="2023-10-16T14:35:00Z"/>
              </w:rPr>
            </w:pPr>
            <w:ins w:id="11917" w:author="ZTE-Ma Zhifeng" w:date="2023-10-16T14:36:00Z">
              <w:r>
                <w:t>0</w:t>
              </w:r>
            </w:ins>
          </w:p>
        </w:tc>
      </w:tr>
      <w:tr w:rsidR="008E4AB7" w:rsidTr="0030133D">
        <w:trPr>
          <w:trHeight w:val="187"/>
          <w:jc w:val="center"/>
          <w:ins w:id="11918" w:author="ZTE-Ma Zhifeng" w:date="2023-10-16T14:35:00Z"/>
          <w:trPrChange w:id="119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9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2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9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23" w:author="ZTE-Ma Zhifeng" w:date="2023-10-16T14:35:00Z"/>
              </w:rPr>
            </w:pPr>
          </w:p>
        </w:tc>
        <w:tc>
          <w:tcPr>
            <w:tcW w:w="1144" w:type="dxa"/>
            <w:tcBorders>
              <w:left w:val="single" w:sz="4" w:space="0" w:color="auto"/>
              <w:bottom w:val="single" w:sz="4" w:space="0" w:color="auto"/>
              <w:right w:val="single" w:sz="4" w:space="0" w:color="auto"/>
            </w:tcBorders>
            <w:vAlign w:val="center"/>
            <w:tcPrChange w:id="119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925" w:author="ZTE-Ma Zhifeng" w:date="2023-10-16T14:35:00Z"/>
              </w:rPr>
            </w:pPr>
            <w:ins w:id="1192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28" w:author="ZTE-Ma Zhifeng" w:date="2023-10-16T14:35:00Z"/>
                <w:lang w:val="en-US" w:bidi="ar"/>
              </w:rPr>
            </w:pPr>
            <w:ins w:id="1192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9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931" w:author="ZTE-Ma Zhifeng" w:date="2023-10-16T14:35:00Z"/>
              </w:rPr>
            </w:pPr>
          </w:p>
        </w:tc>
      </w:tr>
      <w:tr w:rsidR="008E4AB7" w:rsidTr="0030133D">
        <w:trPr>
          <w:trHeight w:val="187"/>
          <w:jc w:val="center"/>
          <w:ins w:id="11932" w:author="ZTE-Ma Zhifeng" w:date="2023-10-16T14:35:00Z"/>
          <w:trPrChange w:id="119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9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3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9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37" w:author="ZTE-Ma Zhifeng" w:date="2023-10-16T14:35:00Z"/>
              </w:rPr>
            </w:pPr>
          </w:p>
        </w:tc>
        <w:tc>
          <w:tcPr>
            <w:tcW w:w="1144" w:type="dxa"/>
            <w:tcBorders>
              <w:left w:val="single" w:sz="4" w:space="0" w:color="auto"/>
              <w:bottom w:val="single" w:sz="4" w:space="0" w:color="auto"/>
              <w:right w:val="single" w:sz="4" w:space="0" w:color="auto"/>
            </w:tcBorders>
            <w:vAlign w:val="center"/>
            <w:tcPrChange w:id="119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939" w:author="ZTE-Ma Zhifeng" w:date="2023-10-16T14:35:00Z"/>
              </w:rPr>
            </w:pPr>
            <w:ins w:id="1194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42" w:author="ZTE-Ma Zhifeng" w:date="2023-10-16T14:35:00Z"/>
                <w:lang w:val="en-US" w:bidi="ar"/>
              </w:rPr>
            </w:pPr>
            <w:ins w:id="11943" w:author="ZTE-Ma Zhifeng" w:date="2023-10-16T14:36:00Z">
              <w:r w:rsidRPr="00032D3A">
                <w:rPr>
                  <w:lang w:val="en-US" w:bidi="ar"/>
                </w:rPr>
                <w:t>CA_n25</w:t>
              </w:r>
              <w:r>
                <w:rPr>
                  <w:lang w:val="en-US" w:bidi="ar"/>
                </w:rPr>
                <w:t>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9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945" w:author="ZTE-Ma Zhifeng" w:date="2023-10-16T14:35:00Z"/>
              </w:rPr>
            </w:pPr>
          </w:p>
        </w:tc>
      </w:tr>
      <w:tr w:rsidR="008E4AB7" w:rsidTr="0030133D">
        <w:trPr>
          <w:trHeight w:val="187"/>
          <w:jc w:val="center"/>
          <w:ins w:id="11946" w:author="ZTE-Ma Zhifeng" w:date="2023-10-16T14:35:00Z"/>
          <w:trPrChange w:id="119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9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49" w:author="ZTE-Ma Zhifeng" w:date="2023-10-16T14:35:00Z"/>
              </w:rPr>
            </w:pPr>
            <w:ins w:id="1195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9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52" w:author="ZTE-Ma Zhifeng" w:date="2023-10-16T14:35:00Z"/>
              </w:rPr>
            </w:pPr>
            <w:ins w:id="1195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9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955" w:author="ZTE-Ma Zhifeng" w:date="2023-10-16T14:35:00Z"/>
              </w:rPr>
            </w:pPr>
            <w:ins w:id="1195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58" w:author="ZTE-Ma Zhifeng" w:date="2023-10-16T14:35:00Z"/>
                <w:lang w:val="en-US" w:bidi="ar"/>
              </w:rPr>
            </w:pPr>
            <w:ins w:id="1195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9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961" w:author="ZTE-Ma Zhifeng" w:date="2023-10-16T14:35:00Z"/>
              </w:rPr>
            </w:pPr>
            <w:ins w:id="11962" w:author="ZTE-Ma Zhifeng" w:date="2023-10-16T14:36:00Z">
              <w:r>
                <w:t>0</w:t>
              </w:r>
            </w:ins>
          </w:p>
        </w:tc>
      </w:tr>
      <w:tr w:rsidR="008E4AB7" w:rsidTr="0030133D">
        <w:trPr>
          <w:trHeight w:val="187"/>
          <w:jc w:val="center"/>
          <w:ins w:id="11963" w:author="ZTE-Ma Zhifeng" w:date="2023-10-16T14:35:00Z"/>
          <w:trPrChange w:id="119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9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6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9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68" w:author="ZTE-Ma Zhifeng" w:date="2023-10-16T14:35:00Z"/>
              </w:rPr>
            </w:pPr>
          </w:p>
        </w:tc>
        <w:tc>
          <w:tcPr>
            <w:tcW w:w="1144" w:type="dxa"/>
            <w:tcBorders>
              <w:left w:val="single" w:sz="4" w:space="0" w:color="auto"/>
              <w:bottom w:val="single" w:sz="4" w:space="0" w:color="auto"/>
              <w:right w:val="single" w:sz="4" w:space="0" w:color="auto"/>
            </w:tcBorders>
            <w:vAlign w:val="center"/>
            <w:tcPrChange w:id="119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970" w:author="ZTE-Ma Zhifeng" w:date="2023-10-16T14:35:00Z"/>
              </w:rPr>
            </w:pPr>
            <w:ins w:id="1197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73" w:author="ZTE-Ma Zhifeng" w:date="2023-10-16T14:35:00Z"/>
                <w:lang w:val="en-US" w:bidi="ar"/>
              </w:rPr>
            </w:pPr>
            <w:ins w:id="1197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9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976" w:author="ZTE-Ma Zhifeng" w:date="2023-10-16T14:35:00Z"/>
              </w:rPr>
            </w:pPr>
          </w:p>
        </w:tc>
      </w:tr>
      <w:tr w:rsidR="008E4AB7" w:rsidTr="0030133D">
        <w:trPr>
          <w:trHeight w:val="187"/>
          <w:jc w:val="center"/>
          <w:ins w:id="11977" w:author="ZTE-Ma Zhifeng" w:date="2023-10-16T14:35:00Z"/>
          <w:trPrChange w:id="119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9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8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9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82" w:author="ZTE-Ma Zhifeng" w:date="2023-10-16T14:35:00Z"/>
              </w:rPr>
            </w:pPr>
          </w:p>
        </w:tc>
        <w:tc>
          <w:tcPr>
            <w:tcW w:w="1144" w:type="dxa"/>
            <w:tcBorders>
              <w:left w:val="single" w:sz="4" w:space="0" w:color="auto"/>
              <w:bottom w:val="single" w:sz="4" w:space="0" w:color="auto"/>
              <w:right w:val="single" w:sz="4" w:space="0" w:color="auto"/>
            </w:tcBorders>
            <w:vAlign w:val="center"/>
            <w:tcPrChange w:id="119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1984" w:author="ZTE-Ma Zhifeng" w:date="2023-10-16T14:35:00Z"/>
              </w:rPr>
            </w:pPr>
            <w:ins w:id="1198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87" w:author="ZTE-Ma Zhifeng" w:date="2023-10-16T14:35:00Z"/>
                <w:lang w:val="en-US" w:bidi="ar"/>
              </w:rPr>
            </w:pPr>
            <w:ins w:id="11988" w:author="ZTE-Ma Zhifeng" w:date="2023-10-16T14:36:00Z">
              <w:r w:rsidRPr="00032D3A">
                <w:rPr>
                  <w:lang w:val="en-US" w:bidi="ar"/>
                </w:rPr>
                <w:t>CA_n25</w:t>
              </w:r>
              <w:r>
                <w:rPr>
                  <w:lang w:val="en-US" w:bidi="ar"/>
                </w:rPr>
                <w:t>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9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1990" w:author="ZTE-Ma Zhifeng" w:date="2023-10-16T14:35:00Z"/>
              </w:rPr>
            </w:pPr>
          </w:p>
        </w:tc>
      </w:tr>
      <w:tr w:rsidR="008E4AB7" w:rsidTr="0030133D">
        <w:trPr>
          <w:trHeight w:val="187"/>
          <w:jc w:val="center"/>
          <w:ins w:id="11991" w:author="ZTE-Ma Zhifeng" w:date="2023-10-16T14:35:00Z"/>
          <w:trPrChange w:id="119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9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94" w:author="ZTE-Ma Zhifeng" w:date="2023-10-16T14:35:00Z"/>
              </w:rPr>
            </w:pPr>
            <w:ins w:id="1199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9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1997" w:author="ZTE-Ma Zhifeng" w:date="2023-10-16T14:35:00Z"/>
              </w:rPr>
            </w:pPr>
            <w:ins w:id="1199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19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000" w:author="ZTE-Ma Zhifeng" w:date="2023-10-16T14:35:00Z"/>
              </w:rPr>
            </w:pPr>
            <w:ins w:id="1200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03" w:author="ZTE-Ma Zhifeng" w:date="2023-10-16T14:35:00Z"/>
                <w:lang w:val="en-US" w:bidi="ar"/>
              </w:rPr>
            </w:pPr>
            <w:ins w:id="1200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0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006" w:author="ZTE-Ma Zhifeng" w:date="2023-10-16T14:35:00Z"/>
              </w:rPr>
            </w:pPr>
            <w:ins w:id="12007" w:author="ZTE-Ma Zhifeng" w:date="2023-10-16T14:36:00Z">
              <w:r>
                <w:t>0</w:t>
              </w:r>
            </w:ins>
          </w:p>
        </w:tc>
      </w:tr>
      <w:tr w:rsidR="008E4AB7" w:rsidTr="0030133D">
        <w:trPr>
          <w:trHeight w:val="187"/>
          <w:jc w:val="center"/>
          <w:ins w:id="12008" w:author="ZTE-Ma Zhifeng" w:date="2023-10-16T14:35:00Z"/>
          <w:trPrChange w:id="120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0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1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0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13" w:author="ZTE-Ma Zhifeng" w:date="2023-10-16T14:35:00Z"/>
              </w:rPr>
            </w:pPr>
          </w:p>
        </w:tc>
        <w:tc>
          <w:tcPr>
            <w:tcW w:w="1144" w:type="dxa"/>
            <w:tcBorders>
              <w:left w:val="single" w:sz="4" w:space="0" w:color="auto"/>
              <w:bottom w:val="single" w:sz="4" w:space="0" w:color="auto"/>
              <w:right w:val="single" w:sz="4" w:space="0" w:color="auto"/>
            </w:tcBorders>
            <w:vAlign w:val="center"/>
            <w:tcPrChange w:id="120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015" w:author="ZTE-Ma Zhifeng" w:date="2023-10-16T14:35:00Z"/>
              </w:rPr>
            </w:pPr>
            <w:ins w:id="1201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18" w:author="ZTE-Ma Zhifeng" w:date="2023-10-16T14:35:00Z"/>
                <w:lang w:val="en-US" w:bidi="ar"/>
              </w:rPr>
            </w:pPr>
            <w:ins w:id="1201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0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021" w:author="ZTE-Ma Zhifeng" w:date="2023-10-16T14:35:00Z"/>
              </w:rPr>
            </w:pPr>
          </w:p>
        </w:tc>
      </w:tr>
      <w:tr w:rsidR="008E4AB7" w:rsidTr="0030133D">
        <w:trPr>
          <w:trHeight w:val="187"/>
          <w:jc w:val="center"/>
          <w:ins w:id="12022" w:author="ZTE-Ma Zhifeng" w:date="2023-10-16T14:35:00Z"/>
          <w:trPrChange w:id="120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0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2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0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27" w:author="ZTE-Ma Zhifeng" w:date="2023-10-16T14:35:00Z"/>
              </w:rPr>
            </w:pPr>
          </w:p>
        </w:tc>
        <w:tc>
          <w:tcPr>
            <w:tcW w:w="1144" w:type="dxa"/>
            <w:tcBorders>
              <w:left w:val="single" w:sz="4" w:space="0" w:color="auto"/>
              <w:bottom w:val="single" w:sz="4" w:space="0" w:color="auto"/>
              <w:right w:val="single" w:sz="4" w:space="0" w:color="auto"/>
            </w:tcBorders>
            <w:vAlign w:val="center"/>
            <w:tcPrChange w:id="120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029" w:author="ZTE-Ma Zhifeng" w:date="2023-10-16T14:35:00Z"/>
              </w:rPr>
            </w:pPr>
            <w:ins w:id="1203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32" w:author="ZTE-Ma Zhifeng" w:date="2023-10-16T14:35:00Z"/>
                <w:lang w:val="en-US" w:bidi="ar"/>
              </w:rPr>
            </w:pPr>
            <w:ins w:id="12033" w:author="ZTE-Ma Zhifeng" w:date="2023-10-16T14:36:00Z">
              <w:r w:rsidRPr="00032D3A">
                <w:rPr>
                  <w:lang w:val="en-US" w:bidi="ar"/>
                </w:rPr>
                <w:t>CA_n25</w:t>
              </w:r>
              <w:r>
                <w:rPr>
                  <w:lang w:val="en-US" w:bidi="ar"/>
                </w:rPr>
                <w:t>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0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035" w:author="ZTE-Ma Zhifeng" w:date="2023-10-16T14:35:00Z"/>
              </w:rPr>
            </w:pPr>
          </w:p>
        </w:tc>
      </w:tr>
      <w:tr w:rsidR="008E4AB7" w:rsidTr="0030133D">
        <w:trPr>
          <w:trHeight w:val="187"/>
          <w:jc w:val="center"/>
          <w:ins w:id="12036" w:author="ZTE-Ma Zhifeng" w:date="2023-10-16T14:35:00Z"/>
          <w:trPrChange w:id="120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0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39" w:author="ZTE-Ma Zhifeng" w:date="2023-10-16T14:35:00Z"/>
              </w:rPr>
            </w:pPr>
            <w:ins w:id="1204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0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42" w:author="ZTE-Ma Zhifeng" w:date="2023-10-16T14:35:00Z"/>
              </w:rPr>
            </w:pPr>
            <w:ins w:id="1204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0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045" w:author="ZTE-Ma Zhifeng" w:date="2023-10-16T14:35:00Z"/>
              </w:rPr>
            </w:pPr>
            <w:ins w:id="1204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48" w:author="ZTE-Ma Zhifeng" w:date="2023-10-16T14:35:00Z"/>
                <w:lang w:val="en-US" w:bidi="ar"/>
              </w:rPr>
            </w:pPr>
            <w:ins w:id="1204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0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051" w:author="ZTE-Ma Zhifeng" w:date="2023-10-16T14:35:00Z"/>
              </w:rPr>
            </w:pPr>
            <w:ins w:id="12052" w:author="ZTE-Ma Zhifeng" w:date="2023-10-16T14:36:00Z">
              <w:r>
                <w:t>0</w:t>
              </w:r>
            </w:ins>
          </w:p>
        </w:tc>
      </w:tr>
      <w:tr w:rsidR="008E4AB7" w:rsidTr="0030133D">
        <w:trPr>
          <w:trHeight w:val="187"/>
          <w:jc w:val="center"/>
          <w:ins w:id="12053" w:author="ZTE-Ma Zhifeng" w:date="2023-10-16T14:35:00Z"/>
          <w:trPrChange w:id="120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0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5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0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58" w:author="ZTE-Ma Zhifeng" w:date="2023-10-16T14:35:00Z"/>
              </w:rPr>
            </w:pPr>
          </w:p>
        </w:tc>
        <w:tc>
          <w:tcPr>
            <w:tcW w:w="1144" w:type="dxa"/>
            <w:tcBorders>
              <w:left w:val="single" w:sz="4" w:space="0" w:color="auto"/>
              <w:bottom w:val="single" w:sz="4" w:space="0" w:color="auto"/>
              <w:right w:val="single" w:sz="4" w:space="0" w:color="auto"/>
            </w:tcBorders>
            <w:vAlign w:val="center"/>
            <w:tcPrChange w:id="120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060" w:author="ZTE-Ma Zhifeng" w:date="2023-10-16T14:35:00Z"/>
              </w:rPr>
            </w:pPr>
            <w:ins w:id="1206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63" w:author="ZTE-Ma Zhifeng" w:date="2023-10-16T14:35:00Z"/>
                <w:lang w:val="en-US" w:bidi="ar"/>
              </w:rPr>
            </w:pPr>
            <w:ins w:id="1206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0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066" w:author="ZTE-Ma Zhifeng" w:date="2023-10-16T14:35:00Z"/>
              </w:rPr>
            </w:pPr>
          </w:p>
        </w:tc>
      </w:tr>
      <w:tr w:rsidR="008E4AB7" w:rsidTr="0030133D">
        <w:trPr>
          <w:trHeight w:val="187"/>
          <w:jc w:val="center"/>
          <w:ins w:id="12067" w:author="ZTE-Ma Zhifeng" w:date="2023-10-16T14:35:00Z"/>
          <w:trPrChange w:id="120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0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7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0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72" w:author="ZTE-Ma Zhifeng" w:date="2023-10-16T14:35:00Z"/>
              </w:rPr>
            </w:pPr>
          </w:p>
        </w:tc>
        <w:tc>
          <w:tcPr>
            <w:tcW w:w="1144" w:type="dxa"/>
            <w:tcBorders>
              <w:left w:val="single" w:sz="4" w:space="0" w:color="auto"/>
              <w:bottom w:val="single" w:sz="4" w:space="0" w:color="auto"/>
              <w:right w:val="single" w:sz="4" w:space="0" w:color="auto"/>
            </w:tcBorders>
            <w:vAlign w:val="center"/>
            <w:tcPrChange w:id="120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074" w:author="ZTE-Ma Zhifeng" w:date="2023-10-16T14:35:00Z"/>
              </w:rPr>
            </w:pPr>
            <w:ins w:id="1207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77" w:author="ZTE-Ma Zhifeng" w:date="2023-10-16T14:35:00Z"/>
                <w:lang w:val="en-US" w:bidi="ar"/>
              </w:rPr>
            </w:pPr>
            <w:ins w:id="1207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0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080" w:author="ZTE-Ma Zhifeng" w:date="2023-10-16T14:35:00Z"/>
              </w:rPr>
            </w:pPr>
          </w:p>
        </w:tc>
      </w:tr>
      <w:tr w:rsidR="008E4AB7" w:rsidTr="0030133D">
        <w:trPr>
          <w:trHeight w:val="187"/>
          <w:jc w:val="center"/>
          <w:ins w:id="12081" w:author="ZTE-Ma Zhifeng" w:date="2023-10-16T14:35:00Z"/>
          <w:trPrChange w:id="120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0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84" w:author="ZTE-Ma Zhifeng" w:date="2023-10-16T14:35:00Z"/>
              </w:rPr>
            </w:pPr>
            <w:ins w:id="1208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0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87" w:author="ZTE-Ma Zhifeng" w:date="2023-10-16T14:35:00Z"/>
              </w:rPr>
            </w:pPr>
            <w:ins w:id="1208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0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090" w:author="ZTE-Ma Zhifeng" w:date="2023-10-16T14:35:00Z"/>
              </w:rPr>
            </w:pPr>
            <w:ins w:id="1209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093" w:author="ZTE-Ma Zhifeng" w:date="2023-10-16T14:35:00Z"/>
                <w:lang w:val="en-US" w:bidi="ar"/>
              </w:rPr>
            </w:pPr>
            <w:ins w:id="1209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0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096" w:author="ZTE-Ma Zhifeng" w:date="2023-10-16T14:35:00Z"/>
              </w:rPr>
            </w:pPr>
            <w:ins w:id="12097" w:author="ZTE-Ma Zhifeng" w:date="2023-10-16T14:36:00Z">
              <w:r>
                <w:t>0</w:t>
              </w:r>
            </w:ins>
          </w:p>
        </w:tc>
      </w:tr>
      <w:tr w:rsidR="008E4AB7" w:rsidTr="0030133D">
        <w:trPr>
          <w:trHeight w:val="187"/>
          <w:jc w:val="center"/>
          <w:ins w:id="12098" w:author="ZTE-Ma Zhifeng" w:date="2023-10-16T14:35:00Z"/>
          <w:trPrChange w:id="120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1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0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1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03" w:author="ZTE-Ma Zhifeng" w:date="2023-10-16T14:35:00Z"/>
              </w:rPr>
            </w:pPr>
          </w:p>
        </w:tc>
        <w:tc>
          <w:tcPr>
            <w:tcW w:w="1144" w:type="dxa"/>
            <w:tcBorders>
              <w:left w:val="single" w:sz="4" w:space="0" w:color="auto"/>
              <w:bottom w:val="single" w:sz="4" w:space="0" w:color="auto"/>
              <w:right w:val="single" w:sz="4" w:space="0" w:color="auto"/>
            </w:tcBorders>
            <w:vAlign w:val="center"/>
            <w:tcPrChange w:id="121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105" w:author="ZTE-Ma Zhifeng" w:date="2023-10-16T14:35:00Z"/>
              </w:rPr>
            </w:pPr>
            <w:ins w:id="1210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08" w:author="ZTE-Ma Zhifeng" w:date="2023-10-16T14:35:00Z"/>
                <w:lang w:val="en-US" w:bidi="ar"/>
              </w:rPr>
            </w:pPr>
            <w:ins w:id="1210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1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111" w:author="ZTE-Ma Zhifeng" w:date="2023-10-16T14:35:00Z"/>
              </w:rPr>
            </w:pPr>
          </w:p>
        </w:tc>
      </w:tr>
      <w:tr w:rsidR="008E4AB7" w:rsidTr="0030133D">
        <w:trPr>
          <w:trHeight w:val="187"/>
          <w:jc w:val="center"/>
          <w:ins w:id="12112" w:author="ZTE-Ma Zhifeng" w:date="2023-10-16T14:35:00Z"/>
          <w:trPrChange w:id="121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1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1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1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17" w:author="ZTE-Ma Zhifeng" w:date="2023-10-16T14:35:00Z"/>
              </w:rPr>
            </w:pPr>
          </w:p>
        </w:tc>
        <w:tc>
          <w:tcPr>
            <w:tcW w:w="1144" w:type="dxa"/>
            <w:tcBorders>
              <w:left w:val="single" w:sz="4" w:space="0" w:color="auto"/>
              <w:bottom w:val="single" w:sz="4" w:space="0" w:color="auto"/>
              <w:right w:val="single" w:sz="4" w:space="0" w:color="auto"/>
            </w:tcBorders>
            <w:vAlign w:val="center"/>
            <w:tcPrChange w:id="121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119" w:author="ZTE-Ma Zhifeng" w:date="2023-10-16T14:35:00Z"/>
              </w:rPr>
            </w:pPr>
            <w:ins w:id="1212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22" w:author="ZTE-Ma Zhifeng" w:date="2023-10-16T14:35:00Z"/>
                <w:lang w:val="en-US" w:bidi="ar"/>
              </w:rPr>
            </w:pPr>
            <w:ins w:id="12123" w:author="ZTE-Ma Zhifeng" w:date="2023-10-16T14:36:00Z">
              <w:r w:rsidRPr="00032D3A">
                <w:rPr>
                  <w:lang w:val="en-US" w:bidi="ar"/>
                </w:rPr>
                <w:t>CA_n25</w:t>
              </w:r>
              <w:r>
                <w:rPr>
                  <w:lang w:val="en-US" w:bidi="ar"/>
                </w:rPr>
                <w:t>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1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125" w:author="ZTE-Ma Zhifeng" w:date="2023-10-16T14:35:00Z"/>
              </w:rPr>
            </w:pPr>
          </w:p>
        </w:tc>
      </w:tr>
      <w:tr w:rsidR="008E4AB7" w:rsidTr="0030133D">
        <w:trPr>
          <w:trHeight w:val="187"/>
          <w:jc w:val="center"/>
          <w:ins w:id="12126" w:author="ZTE-Ma Zhifeng" w:date="2023-10-16T14:35:00Z"/>
          <w:trPrChange w:id="121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1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29" w:author="ZTE-Ma Zhifeng" w:date="2023-10-16T14:35:00Z"/>
              </w:rPr>
            </w:pPr>
            <w:ins w:id="1213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1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32" w:author="ZTE-Ma Zhifeng" w:date="2023-10-16T14:35:00Z"/>
              </w:rPr>
            </w:pPr>
            <w:ins w:id="1213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1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135" w:author="ZTE-Ma Zhifeng" w:date="2023-10-16T14:35:00Z"/>
              </w:rPr>
            </w:pPr>
            <w:ins w:id="1213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38" w:author="ZTE-Ma Zhifeng" w:date="2023-10-16T14:35:00Z"/>
                <w:lang w:val="en-US" w:bidi="ar"/>
              </w:rPr>
            </w:pPr>
            <w:ins w:id="1213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1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141" w:author="ZTE-Ma Zhifeng" w:date="2023-10-16T14:35:00Z"/>
              </w:rPr>
            </w:pPr>
            <w:ins w:id="12142" w:author="ZTE-Ma Zhifeng" w:date="2023-10-16T14:36:00Z">
              <w:r>
                <w:t>0</w:t>
              </w:r>
            </w:ins>
          </w:p>
        </w:tc>
      </w:tr>
      <w:tr w:rsidR="008E4AB7" w:rsidTr="0030133D">
        <w:trPr>
          <w:trHeight w:val="187"/>
          <w:jc w:val="center"/>
          <w:ins w:id="12143" w:author="ZTE-Ma Zhifeng" w:date="2023-10-16T14:35:00Z"/>
          <w:trPrChange w:id="121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1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4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1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48" w:author="ZTE-Ma Zhifeng" w:date="2023-10-16T14:35:00Z"/>
              </w:rPr>
            </w:pPr>
          </w:p>
        </w:tc>
        <w:tc>
          <w:tcPr>
            <w:tcW w:w="1144" w:type="dxa"/>
            <w:tcBorders>
              <w:left w:val="single" w:sz="4" w:space="0" w:color="auto"/>
              <w:bottom w:val="single" w:sz="4" w:space="0" w:color="auto"/>
              <w:right w:val="single" w:sz="4" w:space="0" w:color="auto"/>
            </w:tcBorders>
            <w:vAlign w:val="center"/>
            <w:tcPrChange w:id="121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150" w:author="ZTE-Ma Zhifeng" w:date="2023-10-16T14:35:00Z"/>
              </w:rPr>
            </w:pPr>
            <w:ins w:id="1215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53" w:author="ZTE-Ma Zhifeng" w:date="2023-10-16T14:35:00Z"/>
                <w:lang w:val="en-US" w:bidi="ar"/>
              </w:rPr>
            </w:pPr>
            <w:ins w:id="1215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1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156" w:author="ZTE-Ma Zhifeng" w:date="2023-10-16T14:35:00Z"/>
              </w:rPr>
            </w:pPr>
          </w:p>
        </w:tc>
      </w:tr>
      <w:tr w:rsidR="008E4AB7" w:rsidTr="0030133D">
        <w:trPr>
          <w:trHeight w:val="187"/>
          <w:jc w:val="center"/>
          <w:ins w:id="12157" w:author="ZTE-Ma Zhifeng" w:date="2023-10-16T14:35:00Z"/>
          <w:trPrChange w:id="121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1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6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1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62" w:author="ZTE-Ma Zhifeng" w:date="2023-10-16T14:35:00Z"/>
              </w:rPr>
            </w:pPr>
          </w:p>
        </w:tc>
        <w:tc>
          <w:tcPr>
            <w:tcW w:w="1144" w:type="dxa"/>
            <w:tcBorders>
              <w:left w:val="single" w:sz="4" w:space="0" w:color="auto"/>
              <w:bottom w:val="single" w:sz="4" w:space="0" w:color="auto"/>
              <w:right w:val="single" w:sz="4" w:space="0" w:color="auto"/>
            </w:tcBorders>
            <w:vAlign w:val="center"/>
            <w:tcPrChange w:id="121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164" w:author="ZTE-Ma Zhifeng" w:date="2023-10-16T14:35:00Z"/>
              </w:rPr>
            </w:pPr>
            <w:ins w:id="1216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67" w:author="ZTE-Ma Zhifeng" w:date="2023-10-16T14:35:00Z"/>
                <w:lang w:val="en-US" w:bidi="ar"/>
              </w:rPr>
            </w:pPr>
            <w:ins w:id="12168" w:author="ZTE-Ma Zhifeng" w:date="2023-10-16T14:36:00Z">
              <w:r w:rsidRPr="00032D3A">
                <w:rPr>
                  <w:lang w:val="en-US" w:bidi="ar"/>
                </w:rPr>
                <w:t>CA_n25</w:t>
              </w:r>
              <w:r>
                <w:rPr>
                  <w:lang w:val="en-US" w:bidi="ar"/>
                </w:rPr>
                <w:t>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1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170" w:author="ZTE-Ma Zhifeng" w:date="2023-10-16T14:35:00Z"/>
              </w:rPr>
            </w:pPr>
          </w:p>
        </w:tc>
      </w:tr>
      <w:tr w:rsidR="008E4AB7" w:rsidTr="0030133D">
        <w:trPr>
          <w:trHeight w:val="187"/>
          <w:jc w:val="center"/>
          <w:ins w:id="12171" w:author="ZTE-Ma Zhifeng" w:date="2023-10-16T14:35:00Z"/>
          <w:trPrChange w:id="121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1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74" w:author="ZTE-Ma Zhifeng" w:date="2023-10-16T14:35:00Z"/>
              </w:rPr>
            </w:pPr>
            <w:ins w:id="1217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1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77" w:author="ZTE-Ma Zhifeng" w:date="2023-10-16T14:35:00Z"/>
              </w:rPr>
            </w:pPr>
            <w:ins w:id="1217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1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180" w:author="ZTE-Ma Zhifeng" w:date="2023-10-16T14:35:00Z"/>
              </w:rPr>
            </w:pPr>
            <w:ins w:id="1218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83" w:author="ZTE-Ma Zhifeng" w:date="2023-10-16T14:35:00Z"/>
                <w:lang w:val="en-US" w:bidi="ar"/>
              </w:rPr>
            </w:pPr>
            <w:ins w:id="1218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1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186" w:author="ZTE-Ma Zhifeng" w:date="2023-10-16T14:35:00Z"/>
              </w:rPr>
            </w:pPr>
            <w:ins w:id="12187" w:author="ZTE-Ma Zhifeng" w:date="2023-10-16T14:36:00Z">
              <w:r>
                <w:t>0</w:t>
              </w:r>
            </w:ins>
          </w:p>
        </w:tc>
      </w:tr>
      <w:tr w:rsidR="008E4AB7" w:rsidTr="0030133D">
        <w:trPr>
          <w:trHeight w:val="187"/>
          <w:jc w:val="center"/>
          <w:ins w:id="12188" w:author="ZTE-Ma Zhifeng" w:date="2023-10-16T14:35:00Z"/>
          <w:trPrChange w:id="121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1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9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1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93" w:author="ZTE-Ma Zhifeng" w:date="2023-10-16T14:35:00Z"/>
              </w:rPr>
            </w:pPr>
          </w:p>
        </w:tc>
        <w:tc>
          <w:tcPr>
            <w:tcW w:w="1144" w:type="dxa"/>
            <w:tcBorders>
              <w:left w:val="single" w:sz="4" w:space="0" w:color="auto"/>
              <w:bottom w:val="single" w:sz="4" w:space="0" w:color="auto"/>
              <w:right w:val="single" w:sz="4" w:space="0" w:color="auto"/>
            </w:tcBorders>
            <w:vAlign w:val="center"/>
            <w:tcPrChange w:id="121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195" w:author="ZTE-Ma Zhifeng" w:date="2023-10-16T14:35:00Z"/>
              </w:rPr>
            </w:pPr>
            <w:ins w:id="1219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198" w:author="ZTE-Ma Zhifeng" w:date="2023-10-16T14:35:00Z"/>
                <w:lang w:val="en-US" w:bidi="ar"/>
              </w:rPr>
            </w:pPr>
            <w:ins w:id="1219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2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201" w:author="ZTE-Ma Zhifeng" w:date="2023-10-16T14:35:00Z"/>
              </w:rPr>
            </w:pPr>
          </w:p>
        </w:tc>
      </w:tr>
      <w:tr w:rsidR="008E4AB7" w:rsidTr="0030133D">
        <w:trPr>
          <w:trHeight w:val="187"/>
          <w:jc w:val="center"/>
          <w:ins w:id="12202" w:author="ZTE-Ma Zhifeng" w:date="2023-10-16T14:35:00Z"/>
          <w:trPrChange w:id="122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2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0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2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07" w:author="ZTE-Ma Zhifeng" w:date="2023-10-16T14:35:00Z"/>
              </w:rPr>
            </w:pPr>
          </w:p>
        </w:tc>
        <w:tc>
          <w:tcPr>
            <w:tcW w:w="1144" w:type="dxa"/>
            <w:tcBorders>
              <w:left w:val="single" w:sz="4" w:space="0" w:color="auto"/>
              <w:bottom w:val="single" w:sz="4" w:space="0" w:color="auto"/>
              <w:right w:val="single" w:sz="4" w:space="0" w:color="auto"/>
            </w:tcBorders>
            <w:vAlign w:val="center"/>
            <w:tcPrChange w:id="122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209" w:author="ZTE-Ma Zhifeng" w:date="2023-10-16T14:35:00Z"/>
              </w:rPr>
            </w:pPr>
            <w:ins w:id="1221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12" w:author="ZTE-Ma Zhifeng" w:date="2023-10-16T14:35:00Z"/>
                <w:lang w:val="en-US" w:bidi="ar"/>
              </w:rPr>
            </w:pPr>
            <w:ins w:id="12213" w:author="ZTE-Ma Zhifeng" w:date="2023-10-16T14:36:00Z">
              <w:r w:rsidRPr="00032D3A">
                <w:rPr>
                  <w:lang w:val="en-US" w:bidi="ar"/>
                </w:rPr>
                <w:t>CA_n25</w:t>
              </w:r>
              <w:r>
                <w:rPr>
                  <w:lang w:val="en-US" w:bidi="ar"/>
                </w:rPr>
                <w:t>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2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215" w:author="ZTE-Ma Zhifeng" w:date="2023-10-16T14:35:00Z"/>
              </w:rPr>
            </w:pPr>
          </w:p>
        </w:tc>
      </w:tr>
      <w:tr w:rsidR="008E4AB7" w:rsidTr="0030133D">
        <w:trPr>
          <w:trHeight w:val="187"/>
          <w:jc w:val="center"/>
          <w:ins w:id="12216" w:author="ZTE-Ma Zhifeng" w:date="2023-10-16T14:35:00Z"/>
          <w:trPrChange w:id="122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2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19" w:author="ZTE-Ma Zhifeng" w:date="2023-10-16T14:35:00Z"/>
              </w:rPr>
            </w:pPr>
            <w:ins w:id="1222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2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22" w:author="ZTE-Ma Zhifeng" w:date="2023-10-16T14:35:00Z"/>
              </w:rPr>
            </w:pPr>
            <w:ins w:id="1222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2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225" w:author="ZTE-Ma Zhifeng" w:date="2023-10-16T14:35:00Z"/>
              </w:rPr>
            </w:pPr>
            <w:ins w:id="1222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28" w:author="ZTE-Ma Zhifeng" w:date="2023-10-16T14:35:00Z"/>
                <w:lang w:val="en-US" w:bidi="ar"/>
              </w:rPr>
            </w:pPr>
            <w:ins w:id="1222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2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231" w:author="ZTE-Ma Zhifeng" w:date="2023-10-16T14:35:00Z"/>
              </w:rPr>
            </w:pPr>
            <w:ins w:id="12232" w:author="ZTE-Ma Zhifeng" w:date="2023-10-16T14:36:00Z">
              <w:r>
                <w:t>0</w:t>
              </w:r>
            </w:ins>
          </w:p>
        </w:tc>
      </w:tr>
      <w:tr w:rsidR="008E4AB7" w:rsidTr="0030133D">
        <w:trPr>
          <w:trHeight w:val="187"/>
          <w:jc w:val="center"/>
          <w:ins w:id="12233" w:author="ZTE-Ma Zhifeng" w:date="2023-10-16T14:35:00Z"/>
          <w:trPrChange w:id="122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2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3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2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38" w:author="ZTE-Ma Zhifeng" w:date="2023-10-16T14:35:00Z"/>
              </w:rPr>
            </w:pPr>
          </w:p>
        </w:tc>
        <w:tc>
          <w:tcPr>
            <w:tcW w:w="1144" w:type="dxa"/>
            <w:tcBorders>
              <w:left w:val="single" w:sz="4" w:space="0" w:color="auto"/>
              <w:bottom w:val="single" w:sz="4" w:space="0" w:color="auto"/>
              <w:right w:val="single" w:sz="4" w:space="0" w:color="auto"/>
            </w:tcBorders>
            <w:vAlign w:val="center"/>
            <w:tcPrChange w:id="122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240" w:author="ZTE-Ma Zhifeng" w:date="2023-10-16T14:35:00Z"/>
              </w:rPr>
            </w:pPr>
            <w:ins w:id="1224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43" w:author="ZTE-Ma Zhifeng" w:date="2023-10-16T14:35:00Z"/>
                <w:lang w:val="en-US" w:bidi="ar"/>
              </w:rPr>
            </w:pPr>
            <w:ins w:id="1224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2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246" w:author="ZTE-Ma Zhifeng" w:date="2023-10-16T14:35:00Z"/>
              </w:rPr>
            </w:pPr>
          </w:p>
        </w:tc>
      </w:tr>
      <w:tr w:rsidR="008E4AB7" w:rsidTr="0030133D">
        <w:trPr>
          <w:trHeight w:val="187"/>
          <w:jc w:val="center"/>
          <w:ins w:id="12247" w:author="ZTE-Ma Zhifeng" w:date="2023-10-16T14:35:00Z"/>
          <w:trPrChange w:id="122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2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5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2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52" w:author="ZTE-Ma Zhifeng" w:date="2023-10-16T14:35:00Z"/>
              </w:rPr>
            </w:pPr>
          </w:p>
        </w:tc>
        <w:tc>
          <w:tcPr>
            <w:tcW w:w="1144" w:type="dxa"/>
            <w:tcBorders>
              <w:left w:val="single" w:sz="4" w:space="0" w:color="auto"/>
              <w:bottom w:val="single" w:sz="4" w:space="0" w:color="auto"/>
              <w:right w:val="single" w:sz="4" w:space="0" w:color="auto"/>
            </w:tcBorders>
            <w:vAlign w:val="center"/>
            <w:tcPrChange w:id="122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254" w:author="ZTE-Ma Zhifeng" w:date="2023-10-16T14:35:00Z"/>
              </w:rPr>
            </w:pPr>
            <w:ins w:id="1225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57" w:author="ZTE-Ma Zhifeng" w:date="2023-10-16T14:35:00Z"/>
                <w:lang w:val="en-US" w:bidi="ar"/>
              </w:rPr>
            </w:pPr>
            <w:ins w:id="12258" w:author="ZTE-Ma Zhifeng" w:date="2023-10-16T14:36:00Z">
              <w:r w:rsidRPr="00032D3A">
                <w:rPr>
                  <w:lang w:val="en-US" w:bidi="ar"/>
                </w:rPr>
                <w:t>CA_n25</w:t>
              </w:r>
              <w:r>
                <w:rPr>
                  <w:lang w:val="en-US" w:bidi="ar"/>
                </w:rPr>
                <w:t>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2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260" w:author="ZTE-Ma Zhifeng" w:date="2023-10-16T14:35:00Z"/>
              </w:rPr>
            </w:pPr>
          </w:p>
        </w:tc>
      </w:tr>
      <w:tr w:rsidR="008E4AB7" w:rsidTr="0030133D">
        <w:trPr>
          <w:trHeight w:val="187"/>
          <w:jc w:val="center"/>
          <w:ins w:id="12261" w:author="ZTE-Ma Zhifeng" w:date="2023-10-16T14:35:00Z"/>
          <w:trPrChange w:id="122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2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64" w:author="ZTE-Ma Zhifeng" w:date="2023-10-16T14:35:00Z"/>
              </w:rPr>
            </w:pPr>
            <w:ins w:id="1226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2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67" w:author="ZTE-Ma Zhifeng" w:date="2023-10-16T14:35:00Z"/>
              </w:rPr>
            </w:pPr>
            <w:ins w:id="1226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2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270" w:author="ZTE-Ma Zhifeng" w:date="2023-10-16T14:35:00Z"/>
              </w:rPr>
            </w:pPr>
            <w:ins w:id="1227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73" w:author="ZTE-Ma Zhifeng" w:date="2023-10-16T14:35:00Z"/>
                <w:lang w:val="en-US" w:bidi="ar"/>
              </w:rPr>
            </w:pPr>
            <w:ins w:id="1227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2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276" w:author="ZTE-Ma Zhifeng" w:date="2023-10-16T14:35:00Z"/>
              </w:rPr>
            </w:pPr>
            <w:ins w:id="12277" w:author="ZTE-Ma Zhifeng" w:date="2023-10-16T14:36:00Z">
              <w:r>
                <w:t>0</w:t>
              </w:r>
            </w:ins>
          </w:p>
        </w:tc>
      </w:tr>
      <w:tr w:rsidR="008E4AB7" w:rsidTr="0030133D">
        <w:trPr>
          <w:trHeight w:val="187"/>
          <w:jc w:val="center"/>
          <w:ins w:id="12278" w:author="ZTE-Ma Zhifeng" w:date="2023-10-16T14:35:00Z"/>
          <w:trPrChange w:id="122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2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8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2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83" w:author="ZTE-Ma Zhifeng" w:date="2023-10-16T14:35:00Z"/>
              </w:rPr>
            </w:pPr>
          </w:p>
        </w:tc>
        <w:tc>
          <w:tcPr>
            <w:tcW w:w="1144" w:type="dxa"/>
            <w:tcBorders>
              <w:left w:val="single" w:sz="4" w:space="0" w:color="auto"/>
              <w:bottom w:val="single" w:sz="4" w:space="0" w:color="auto"/>
              <w:right w:val="single" w:sz="4" w:space="0" w:color="auto"/>
            </w:tcBorders>
            <w:vAlign w:val="center"/>
            <w:tcPrChange w:id="122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285" w:author="ZTE-Ma Zhifeng" w:date="2023-10-16T14:35:00Z"/>
              </w:rPr>
            </w:pPr>
            <w:ins w:id="1228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88" w:author="ZTE-Ma Zhifeng" w:date="2023-10-16T14:35:00Z"/>
                <w:lang w:val="en-US" w:bidi="ar"/>
              </w:rPr>
            </w:pPr>
            <w:ins w:id="1228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2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291" w:author="ZTE-Ma Zhifeng" w:date="2023-10-16T14:35:00Z"/>
              </w:rPr>
            </w:pPr>
          </w:p>
        </w:tc>
      </w:tr>
      <w:tr w:rsidR="008E4AB7" w:rsidTr="0030133D">
        <w:trPr>
          <w:trHeight w:val="187"/>
          <w:jc w:val="center"/>
          <w:ins w:id="12292" w:author="ZTE-Ma Zhifeng" w:date="2023-10-16T14:35:00Z"/>
          <w:trPrChange w:id="122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2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9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2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297" w:author="ZTE-Ma Zhifeng" w:date="2023-10-16T14:35:00Z"/>
              </w:rPr>
            </w:pPr>
          </w:p>
        </w:tc>
        <w:tc>
          <w:tcPr>
            <w:tcW w:w="1144" w:type="dxa"/>
            <w:tcBorders>
              <w:left w:val="single" w:sz="4" w:space="0" w:color="auto"/>
              <w:bottom w:val="single" w:sz="4" w:space="0" w:color="auto"/>
              <w:right w:val="single" w:sz="4" w:space="0" w:color="auto"/>
            </w:tcBorders>
            <w:vAlign w:val="center"/>
            <w:tcPrChange w:id="122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299" w:author="ZTE-Ma Zhifeng" w:date="2023-10-16T14:35:00Z"/>
              </w:rPr>
            </w:pPr>
            <w:ins w:id="1230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02" w:author="ZTE-Ma Zhifeng" w:date="2023-10-16T14:35:00Z"/>
                <w:lang w:val="en-US" w:bidi="ar"/>
              </w:rPr>
            </w:pPr>
            <w:ins w:id="12303" w:author="ZTE-Ma Zhifeng" w:date="2023-10-16T14:36:00Z">
              <w:r w:rsidRPr="00032D3A">
                <w:rPr>
                  <w:lang w:val="en-US" w:bidi="ar"/>
                </w:rPr>
                <w:t>CA_n25</w:t>
              </w:r>
              <w:r>
                <w:rPr>
                  <w:lang w:val="en-US" w:bidi="ar"/>
                </w:rPr>
                <w:t>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3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305" w:author="ZTE-Ma Zhifeng" w:date="2023-10-16T14:35:00Z"/>
              </w:rPr>
            </w:pPr>
          </w:p>
        </w:tc>
      </w:tr>
      <w:tr w:rsidR="008E4AB7" w:rsidTr="0030133D">
        <w:trPr>
          <w:trHeight w:val="187"/>
          <w:jc w:val="center"/>
          <w:ins w:id="12306" w:author="ZTE-Ma Zhifeng" w:date="2023-10-16T14:35:00Z"/>
          <w:trPrChange w:id="123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3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09" w:author="ZTE-Ma Zhifeng" w:date="2023-10-16T14:35:00Z"/>
              </w:rPr>
            </w:pPr>
            <w:ins w:id="1231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3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12" w:author="ZTE-Ma Zhifeng" w:date="2023-10-16T14:35:00Z"/>
              </w:rPr>
            </w:pPr>
            <w:ins w:id="1231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3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315" w:author="ZTE-Ma Zhifeng" w:date="2023-10-16T14:35:00Z"/>
              </w:rPr>
            </w:pPr>
            <w:ins w:id="1231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18" w:author="ZTE-Ma Zhifeng" w:date="2023-10-16T14:35:00Z"/>
                <w:lang w:val="en-US" w:bidi="ar"/>
              </w:rPr>
            </w:pPr>
            <w:ins w:id="1231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3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321" w:author="ZTE-Ma Zhifeng" w:date="2023-10-16T14:35:00Z"/>
              </w:rPr>
            </w:pPr>
            <w:ins w:id="12322" w:author="ZTE-Ma Zhifeng" w:date="2023-10-16T14:36:00Z">
              <w:r>
                <w:t>0</w:t>
              </w:r>
            </w:ins>
          </w:p>
        </w:tc>
      </w:tr>
      <w:tr w:rsidR="008E4AB7" w:rsidTr="0030133D">
        <w:trPr>
          <w:trHeight w:val="187"/>
          <w:jc w:val="center"/>
          <w:ins w:id="12323" w:author="ZTE-Ma Zhifeng" w:date="2023-10-16T14:35:00Z"/>
          <w:trPrChange w:id="123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3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2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3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28" w:author="ZTE-Ma Zhifeng" w:date="2023-10-16T14:35:00Z"/>
              </w:rPr>
            </w:pPr>
          </w:p>
        </w:tc>
        <w:tc>
          <w:tcPr>
            <w:tcW w:w="1144" w:type="dxa"/>
            <w:tcBorders>
              <w:left w:val="single" w:sz="4" w:space="0" w:color="auto"/>
              <w:bottom w:val="single" w:sz="4" w:space="0" w:color="auto"/>
              <w:right w:val="single" w:sz="4" w:space="0" w:color="auto"/>
            </w:tcBorders>
            <w:vAlign w:val="center"/>
            <w:tcPrChange w:id="123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330" w:author="ZTE-Ma Zhifeng" w:date="2023-10-16T14:35:00Z"/>
              </w:rPr>
            </w:pPr>
            <w:ins w:id="1233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33" w:author="ZTE-Ma Zhifeng" w:date="2023-10-16T14:35:00Z"/>
                <w:lang w:val="en-US" w:bidi="ar"/>
              </w:rPr>
            </w:pPr>
            <w:ins w:id="12334"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3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336" w:author="ZTE-Ma Zhifeng" w:date="2023-10-16T14:35:00Z"/>
              </w:rPr>
            </w:pPr>
          </w:p>
        </w:tc>
      </w:tr>
      <w:tr w:rsidR="008E4AB7" w:rsidTr="0030133D">
        <w:trPr>
          <w:trHeight w:val="187"/>
          <w:jc w:val="center"/>
          <w:ins w:id="12337" w:author="ZTE-Ma Zhifeng" w:date="2023-10-16T14:35:00Z"/>
          <w:trPrChange w:id="123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3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4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3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42" w:author="ZTE-Ma Zhifeng" w:date="2023-10-16T14:35:00Z"/>
              </w:rPr>
            </w:pPr>
          </w:p>
        </w:tc>
        <w:tc>
          <w:tcPr>
            <w:tcW w:w="1144" w:type="dxa"/>
            <w:tcBorders>
              <w:left w:val="single" w:sz="4" w:space="0" w:color="auto"/>
              <w:bottom w:val="single" w:sz="4" w:space="0" w:color="auto"/>
              <w:right w:val="single" w:sz="4" w:space="0" w:color="auto"/>
            </w:tcBorders>
            <w:vAlign w:val="center"/>
            <w:tcPrChange w:id="123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344" w:author="ZTE-Ma Zhifeng" w:date="2023-10-16T14:35:00Z"/>
              </w:rPr>
            </w:pPr>
            <w:ins w:id="1234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47" w:author="ZTE-Ma Zhifeng" w:date="2023-10-16T14:35:00Z"/>
                <w:lang w:val="en-US" w:bidi="ar"/>
              </w:rPr>
            </w:pPr>
            <w:ins w:id="12348" w:author="ZTE-Ma Zhifeng" w:date="2023-10-16T14:36:00Z">
              <w:r w:rsidRPr="00032D3A">
                <w:rPr>
                  <w:lang w:val="en-US" w:bidi="ar"/>
                </w:rPr>
                <w:t>CA_n25</w:t>
              </w:r>
              <w:r>
                <w:rPr>
                  <w:lang w:val="en-US" w:bidi="ar"/>
                </w:rPr>
                <w:t>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3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350" w:author="ZTE-Ma Zhifeng" w:date="2023-10-16T14:35:00Z"/>
              </w:rPr>
            </w:pPr>
          </w:p>
        </w:tc>
      </w:tr>
      <w:tr w:rsidR="008E4AB7" w:rsidTr="0030133D">
        <w:trPr>
          <w:trHeight w:val="187"/>
          <w:jc w:val="center"/>
          <w:ins w:id="12351" w:author="ZTE-Ma Zhifeng" w:date="2023-10-16T14:35:00Z"/>
          <w:trPrChange w:id="123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3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54" w:author="ZTE-Ma Zhifeng" w:date="2023-10-16T14:35:00Z"/>
              </w:rPr>
            </w:pPr>
            <w:ins w:id="1235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3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57" w:author="ZTE-Ma Zhifeng" w:date="2023-10-16T14:35:00Z"/>
              </w:rPr>
            </w:pPr>
            <w:ins w:id="1235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3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360" w:author="ZTE-Ma Zhifeng" w:date="2023-10-16T14:35:00Z"/>
              </w:rPr>
            </w:pPr>
            <w:ins w:id="1236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63" w:author="ZTE-Ma Zhifeng" w:date="2023-10-16T14:35:00Z"/>
                <w:lang w:val="en-US" w:bidi="ar"/>
              </w:rPr>
            </w:pPr>
            <w:ins w:id="1236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3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366" w:author="ZTE-Ma Zhifeng" w:date="2023-10-16T14:35:00Z"/>
              </w:rPr>
            </w:pPr>
            <w:ins w:id="12367" w:author="ZTE-Ma Zhifeng" w:date="2023-10-16T14:36:00Z">
              <w:r>
                <w:t>0</w:t>
              </w:r>
            </w:ins>
          </w:p>
        </w:tc>
      </w:tr>
      <w:tr w:rsidR="008E4AB7" w:rsidTr="0030133D">
        <w:trPr>
          <w:trHeight w:val="187"/>
          <w:jc w:val="center"/>
          <w:ins w:id="12368" w:author="ZTE-Ma Zhifeng" w:date="2023-10-16T14:35:00Z"/>
          <w:trPrChange w:id="123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3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7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3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73" w:author="ZTE-Ma Zhifeng" w:date="2023-10-16T14:35:00Z"/>
              </w:rPr>
            </w:pPr>
          </w:p>
        </w:tc>
        <w:tc>
          <w:tcPr>
            <w:tcW w:w="1144" w:type="dxa"/>
            <w:tcBorders>
              <w:left w:val="single" w:sz="4" w:space="0" w:color="auto"/>
              <w:bottom w:val="single" w:sz="4" w:space="0" w:color="auto"/>
              <w:right w:val="single" w:sz="4" w:space="0" w:color="auto"/>
            </w:tcBorders>
            <w:vAlign w:val="center"/>
            <w:tcPrChange w:id="123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375" w:author="ZTE-Ma Zhifeng" w:date="2023-10-16T14:35:00Z"/>
              </w:rPr>
            </w:pPr>
            <w:ins w:id="1237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78" w:author="ZTE-Ma Zhifeng" w:date="2023-10-16T14:35:00Z"/>
                <w:lang w:val="en-US" w:bidi="ar"/>
              </w:rPr>
            </w:pPr>
            <w:ins w:id="12379" w:author="ZTE-Ma Zhifeng" w:date="2023-10-16T14:36:00Z">
              <w:r>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3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381" w:author="ZTE-Ma Zhifeng" w:date="2023-10-16T14:35:00Z"/>
              </w:rPr>
            </w:pPr>
          </w:p>
        </w:tc>
      </w:tr>
      <w:tr w:rsidR="008E4AB7" w:rsidTr="0030133D">
        <w:trPr>
          <w:trHeight w:val="187"/>
          <w:jc w:val="center"/>
          <w:ins w:id="12382" w:author="ZTE-Ma Zhifeng" w:date="2023-10-16T14:35:00Z"/>
          <w:trPrChange w:id="123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3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8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3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87" w:author="ZTE-Ma Zhifeng" w:date="2023-10-16T14:35:00Z"/>
              </w:rPr>
            </w:pPr>
          </w:p>
        </w:tc>
        <w:tc>
          <w:tcPr>
            <w:tcW w:w="1144" w:type="dxa"/>
            <w:tcBorders>
              <w:left w:val="single" w:sz="4" w:space="0" w:color="auto"/>
              <w:bottom w:val="single" w:sz="4" w:space="0" w:color="auto"/>
              <w:right w:val="single" w:sz="4" w:space="0" w:color="auto"/>
            </w:tcBorders>
            <w:vAlign w:val="center"/>
            <w:tcPrChange w:id="123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389" w:author="ZTE-Ma Zhifeng" w:date="2023-10-16T14:35:00Z"/>
              </w:rPr>
            </w:pPr>
            <w:ins w:id="1239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92" w:author="ZTE-Ma Zhifeng" w:date="2023-10-16T14:35:00Z"/>
                <w:lang w:val="en-US" w:bidi="ar"/>
              </w:rPr>
            </w:pPr>
            <w:ins w:id="12393" w:author="ZTE-Ma Zhifeng" w:date="2023-10-16T14:36:00Z">
              <w:r w:rsidRPr="00032D3A">
                <w:rPr>
                  <w:lang w:val="en-US" w:bidi="ar"/>
                </w:rPr>
                <w:t>CA_n25</w:t>
              </w:r>
              <w:r>
                <w:rPr>
                  <w:lang w:val="en-US" w:bidi="ar"/>
                </w:rPr>
                <w:t>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3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395" w:author="ZTE-Ma Zhifeng" w:date="2023-10-16T14:35:00Z"/>
              </w:rPr>
            </w:pPr>
          </w:p>
        </w:tc>
      </w:tr>
      <w:tr w:rsidR="008E4AB7" w:rsidTr="0030133D">
        <w:trPr>
          <w:trHeight w:val="187"/>
          <w:jc w:val="center"/>
          <w:ins w:id="12396" w:author="ZTE-Ma Zhifeng" w:date="2023-10-16T14:35:00Z"/>
          <w:trPrChange w:id="123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3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399" w:author="ZTE-Ma Zhifeng" w:date="2023-10-16T14:35:00Z"/>
              </w:rPr>
            </w:pPr>
            <w:ins w:id="1240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4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02" w:author="ZTE-Ma Zhifeng" w:date="2023-10-16T14:35:00Z"/>
              </w:rPr>
            </w:pPr>
            <w:ins w:id="1240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4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405" w:author="ZTE-Ma Zhifeng" w:date="2023-10-16T14:35:00Z"/>
              </w:rPr>
            </w:pPr>
            <w:ins w:id="1240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08" w:author="ZTE-Ma Zhifeng" w:date="2023-10-16T14:35:00Z"/>
                <w:lang w:val="en-US" w:bidi="ar"/>
              </w:rPr>
            </w:pPr>
            <w:ins w:id="1240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4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411" w:author="ZTE-Ma Zhifeng" w:date="2023-10-16T14:35:00Z"/>
              </w:rPr>
            </w:pPr>
            <w:ins w:id="12412" w:author="ZTE-Ma Zhifeng" w:date="2023-10-16T14:36:00Z">
              <w:r>
                <w:t>0</w:t>
              </w:r>
            </w:ins>
          </w:p>
        </w:tc>
      </w:tr>
      <w:tr w:rsidR="008E4AB7" w:rsidTr="0030133D">
        <w:trPr>
          <w:trHeight w:val="187"/>
          <w:jc w:val="center"/>
          <w:ins w:id="12413" w:author="ZTE-Ma Zhifeng" w:date="2023-10-16T14:35:00Z"/>
          <w:trPrChange w:id="124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4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1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4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18" w:author="ZTE-Ma Zhifeng" w:date="2023-10-16T14:35:00Z"/>
              </w:rPr>
            </w:pPr>
          </w:p>
        </w:tc>
        <w:tc>
          <w:tcPr>
            <w:tcW w:w="1144" w:type="dxa"/>
            <w:tcBorders>
              <w:left w:val="single" w:sz="4" w:space="0" w:color="auto"/>
              <w:bottom w:val="single" w:sz="4" w:space="0" w:color="auto"/>
              <w:right w:val="single" w:sz="4" w:space="0" w:color="auto"/>
            </w:tcBorders>
            <w:vAlign w:val="center"/>
            <w:tcPrChange w:id="124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420" w:author="ZTE-Ma Zhifeng" w:date="2023-10-16T14:35:00Z"/>
              </w:rPr>
            </w:pPr>
            <w:ins w:id="1242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23" w:author="ZTE-Ma Zhifeng" w:date="2023-10-16T14:35:00Z"/>
                <w:lang w:val="en-US" w:bidi="ar"/>
              </w:rPr>
            </w:pPr>
            <w:ins w:id="1242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4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426" w:author="ZTE-Ma Zhifeng" w:date="2023-10-16T14:35:00Z"/>
              </w:rPr>
            </w:pPr>
          </w:p>
        </w:tc>
      </w:tr>
      <w:tr w:rsidR="008E4AB7" w:rsidTr="0030133D">
        <w:trPr>
          <w:trHeight w:val="187"/>
          <w:jc w:val="center"/>
          <w:ins w:id="12427" w:author="ZTE-Ma Zhifeng" w:date="2023-10-16T14:35:00Z"/>
          <w:trPrChange w:id="124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4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3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4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32" w:author="ZTE-Ma Zhifeng" w:date="2023-10-16T14:35:00Z"/>
              </w:rPr>
            </w:pPr>
          </w:p>
        </w:tc>
        <w:tc>
          <w:tcPr>
            <w:tcW w:w="1144" w:type="dxa"/>
            <w:tcBorders>
              <w:left w:val="single" w:sz="4" w:space="0" w:color="auto"/>
              <w:bottom w:val="single" w:sz="4" w:space="0" w:color="auto"/>
              <w:right w:val="single" w:sz="4" w:space="0" w:color="auto"/>
            </w:tcBorders>
            <w:vAlign w:val="center"/>
            <w:tcPrChange w:id="124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434" w:author="ZTE-Ma Zhifeng" w:date="2023-10-16T14:35:00Z"/>
              </w:rPr>
            </w:pPr>
            <w:ins w:id="1243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37" w:author="ZTE-Ma Zhifeng" w:date="2023-10-16T14:35:00Z"/>
                <w:lang w:val="en-US" w:bidi="ar"/>
              </w:rPr>
            </w:pPr>
            <w:ins w:id="1243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4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440" w:author="ZTE-Ma Zhifeng" w:date="2023-10-16T14:35:00Z"/>
              </w:rPr>
            </w:pPr>
          </w:p>
        </w:tc>
      </w:tr>
      <w:tr w:rsidR="008E4AB7" w:rsidTr="0030133D">
        <w:trPr>
          <w:trHeight w:val="187"/>
          <w:jc w:val="center"/>
          <w:ins w:id="12441" w:author="ZTE-Ma Zhifeng" w:date="2023-10-16T14:35:00Z"/>
          <w:trPrChange w:id="124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4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44" w:author="ZTE-Ma Zhifeng" w:date="2023-10-16T14:35:00Z"/>
              </w:rPr>
            </w:pPr>
            <w:ins w:id="1244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4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47" w:author="ZTE-Ma Zhifeng" w:date="2023-10-16T14:35:00Z"/>
              </w:rPr>
            </w:pPr>
            <w:ins w:id="1244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4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450" w:author="ZTE-Ma Zhifeng" w:date="2023-10-16T14:35:00Z"/>
              </w:rPr>
            </w:pPr>
            <w:ins w:id="1245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53" w:author="ZTE-Ma Zhifeng" w:date="2023-10-16T14:35:00Z"/>
                <w:lang w:val="en-US" w:bidi="ar"/>
              </w:rPr>
            </w:pPr>
            <w:ins w:id="1245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4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456" w:author="ZTE-Ma Zhifeng" w:date="2023-10-16T14:35:00Z"/>
              </w:rPr>
            </w:pPr>
            <w:ins w:id="12457" w:author="ZTE-Ma Zhifeng" w:date="2023-10-16T14:36:00Z">
              <w:r>
                <w:t>0</w:t>
              </w:r>
            </w:ins>
          </w:p>
        </w:tc>
      </w:tr>
      <w:tr w:rsidR="008E4AB7" w:rsidTr="0030133D">
        <w:trPr>
          <w:trHeight w:val="187"/>
          <w:jc w:val="center"/>
          <w:ins w:id="12458" w:author="ZTE-Ma Zhifeng" w:date="2023-10-16T14:35:00Z"/>
          <w:trPrChange w:id="124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4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6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4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63" w:author="ZTE-Ma Zhifeng" w:date="2023-10-16T14:35:00Z"/>
              </w:rPr>
            </w:pPr>
          </w:p>
        </w:tc>
        <w:tc>
          <w:tcPr>
            <w:tcW w:w="1144" w:type="dxa"/>
            <w:tcBorders>
              <w:left w:val="single" w:sz="4" w:space="0" w:color="auto"/>
              <w:bottom w:val="single" w:sz="4" w:space="0" w:color="auto"/>
              <w:right w:val="single" w:sz="4" w:space="0" w:color="auto"/>
            </w:tcBorders>
            <w:vAlign w:val="center"/>
            <w:tcPrChange w:id="124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465" w:author="ZTE-Ma Zhifeng" w:date="2023-10-16T14:35:00Z"/>
              </w:rPr>
            </w:pPr>
            <w:ins w:id="1246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68" w:author="ZTE-Ma Zhifeng" w:date="2023-10-16T14:35:00Z"/>
                <w:lang w:val="en-US" w:bidi="ar"/>
              </w:rPr>
            </w:pPr>
            <w:ins w:id="1246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4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471" w:author="ZTE-Ma Zhifeng" w:date="2023-10-16T14:35:00Z"/>
              </w:rPr>
            </w:pPr>
          </w:p>
        </w:tc>
      </w:tr>
      <w:tr w:rsidR="008E4AB7" w:rsidTr="0030133D">
        <w:trPr>
          <w:trHeight w:val="187"/>
          <w:jc w:val="center"/>
          <w:ins w:id="12472" w:author="ZTE-Ma Zhifeng" w:date="2023-10-16T14:35:00Z"/>
          <w:trPrChange w:id="124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4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7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4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77" w:author="ZTE-Ma Zhifeng" w:date="2023-10-16T14:35:00Z"/>
              </w:rPr>
            </w:pPr>
          </w:p>
        </w:tc>
        <w:tc>
          <w:tcPr>
            <w:tcW w:w="1144" w:type="dxa"/>
            <w:tcBorders>
              <w:left w:val="single" w:sz="4" w:space="0" w:color="auto"/>
              <w:bottom w:val="single" w:sz="4" w:space="0" w:color="auto"/>
              <w:right w:val="single" w:sz="4" w:space="0" w:color="auto"/>
            </w:tcBorders>
            <w:vAlign w:val="center"/>
            <w:tcPrChange w:id="124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479" w:author="ZTE-Ma Zhifeng" w:date="2023-10-16T14:35:00Z"/>
              </w:rPr>
            </w:pPr>
            <w:ins w:id="1248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82" w:author="ZTE-Ma Zhifeng" w:date="2023-10-16T14:35:00Z"/>
                <w:lang w:val="en-US" w:bidi="ar"/>
              </w:rPr>
            </w:pPr>
            <w:ins w:id="12483" w:author="ZTE-Ma Zhifeng" w:date="2023-10-16T14:36:00Z">
              <w:r w:rsidRPr="00032D3A">
                <w:rPr>
                  <w:lang w:val="en-US" w:bidi="ar"/>
                </w:rPr>
                <w:t>CA_n25</w:t>
              </w:r>
              <w:r>
                <w:rPr>
                  <w:lang w:val="en-US" w:bidi="ar"/>
                </w:rPr>
                <w:t>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4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485" w:author="ZTE-Ma Zhifeng" w:date="2023-10-16T14:35:00Z"/>
              </w:rPr>
            </w:pPr>
          </w:p>
        </w:tc>
      </w:tr>
      <w:tr w:rsidR="008E4AB7" w:rsidTr="0030133D">
        <w:trPr>
          <w:trHeight w:val="187"/>
          <w:jc w:val="center"/>
          <w:ins w:id="12486" w:author="ZTE-Ma Zhifeng" w:date="2023-10-16T14:35:00Z"/>
          <w:trPrChange w:id="124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4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89" w:author="ZTE-Ma Zhifeng" w:date="2023-10-16T14:35:00Z"/>
              </w:rPr>
            </w:pPr>
            <w:ins w:id="1249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4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92" w:author="ZTE-Ma Zhifeng" w:date="2023-10-16T14:35:00Z"/>
              </w:rPr>
            </w:pPr>
            <w:ins w:id="1249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4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495" w:author="ZTE-Ma Zhifeng" w:date="2023-10-16T14:35:00Z"/>
              </w:rPr>
            </w:pPr>
            <w:ins w:id="1249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498" w:author="ZTE-Ma Zhifeng" w:date="2023-10-16T14:35:00Z"/>
                <w:lang w:val="en-US" w:bidi="ar"/>
              </w:rPr>
            </w:pPr>
            <w:ins w:id="1249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5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501" w:author="ZTE-Ma Zhifeng" w:date="2023-10-16T14:35:00Z"/>
              </w:rPr>
            </w:pPr>
            <w:ins w:id="12502" w:author="ZTE-Ma Zhifeng" w:date="2023-10-16T14:36:00Z">
              <w:r>
                <w:t>0</w:t>
              </w:r>
            </w:ins>
          </w:p>
        </w:tc>
      </w:tr>
      <w:tr w:rsidR="008E4AB7" w:rsidTr="0030133D">
        <w:trPr>
          <w:trHeight w:val="187"/>
          <w:jc w:val="center"/>
          <w:ins w:id="12503" w:author="ZTE-Ma Zhifeng" w:date="2023-10-16T14:35:00Z"/>
          <w:trPrChange w:id="125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5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0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5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08" w:author="ZTE-Ma Zhifeng" w:date="2023-10-16T14:35:00Z"/>
              </w:rPr>
            </w:pPr>
          </w:p>
        </w:tc>
        <w:tc>
          <w:tcPr>
            <w:tcW w:w="1144" w:type="dxa"/>
            <w:tcBorders>
              <w:left w:val="single" w:sz="4" w:space="0" w:color="auto"/>
              <w:bottom w:val="single" w:sz="4" w:space="0" w:color="auto"/>
              <w:right w:val="single" w:sz="4" w:space="0" w:color="auto"/>
            </w:tcBorders>
            <w:vAlign w:val="center"/>
            <w:tcPrChange w:id="125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510" w:author="ZTE-Ma Zhifeng" w:date="2023-10-16T14:35:00Z"/>
              </w:rPr>
            </w:pPr>
            <w:ins w:id="1251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13" w:author="ZTE-Ma Zhifeng" w:date="2023-10-16T14:35:00Z"/>
                <w:lang w:val="en-US" w:bidi="ar"/>
              </w:rPr>
            </w:pPr>
            <w:ins w:id="1251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5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516" w:author="ZTE-Ma Zhifeng" w:date="2023-10-16T14:35:00Z"/>
              </w:rPr>
            </w:pPr>
          </w:p>
        </w:tc>
      </w:tr>
      <w:tr w:rsidR="008E4AB7" w:rsidTr="0030133D">
        <w:trPr>
          <w:trHeight w:val="187"/>
          <w:jc w:val="center"/>
          <w:ins w:id="12517" w:author="ZTE-Ma Zhifeng" w:date="2023-10-16T14:35:00Z"/>
          <w:trPrChange w:id="125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5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2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5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22" w:author="ZTE-Ma Zhifeng" w:date="2023-10-16T14:35:00Z"/>
              </w:rPr>
            </w:pPr>
          </w:p>
        </w:tc>
        <w:tc>
          <w:tcPr>
            <w:tcW w:w="1144" w:type="dxa"/>
            <w:tcBorders>
              <w:left w:val="single" w:sz="4" w:space="0" w:color="auto"/>
              <w:bottom w:val="single" w:sz="4" w:space="0" w:color="auto"/>
              <w:right w:val="single" w:sz="4" w:space="0" w:color="auto"/>
            </w:tcBorders>
            <w:vAlign w:val="center"/>
            <w:tcPrChange w:id="125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524" w:author="ZTE-Ma Zhifeng" w:date="2023-10-16T14:35:00Z"/>
              </w:rPr>
            </w:pPr>
            <w:ins w:id="1252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27" w:author="ZTE-Ma Zhifeng" w:date="2023-10-16T14:35:00Z"/>
                <w:lang w:val="en-US" w:bidi="ar"/>
              </w:rPr>
            </w:pPr>
            <w:ins w:id="12528" w:author="ZTE-Ma Zhifeng" w:date="2023-10-16T14:36:00Z">
              <w:r w:rsidRPr="00032D3A">
                <w:rPr>
                  <w:lang w:val="en-US" w:bidi="ar"/>
                </w:rPr>
                <w:t>CA_n25</w:t>
              </w:r>
              <w:r>
                <w:rPr>
                  <w:lang w:val="en-US" w:bidi="ar"/>
                </w:rPr>
                <w:t>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5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530" w:author="ZTE-Ma Zhifeng" w:date="2023-10-16T14:35:00Z"/>
              </w:rPr>
            </w:pPr>
          </w:p>
        </w:tc>
      </w:tr>
      <w:tr w:rsidR="008E4AB7" w:rsidTr="0030133D">
        <w:trPr>
          <w:trHeight w:val="187"/>
          <w:jc w:val="center"/>
          <w:ins w:id="12531" w:author="ZTE-Ma Zhifeng" w:date="2023-10-16T14:35:00Z"/>
          <w:trPrChange w:id="125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5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34" w:author="ZTE-Ma Zhifeng" w:date="2023-10-16T14:35:00Z"/>
              </w:rPr>
            </w:pPr>
            <w:ins w:id="1253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5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37" w:author="ZTE-Ma Zhifeng" w:date="2023-10-16T14:35:00Z"/>
              </w:rPr>
            </w:pPr>
            <w:ins w:id="1253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5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540" w:author="ZTE-Ma Zhifeng" w:date="2023-10-16T14:35:00Z"/>
              </w:rPr>
            </w:pPr>
            <w:ins w:id="1254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43" w:author="ZTE-Ma Zhifeng" w:date="2023-10-16T14:35:00Z"/>
                <w:lang w:val="en-US" w:bidi="ar"/>
              </w:rPr>
            </w:pPr>
            <w:ins w:id="1254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5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546" w:author="ZTE-Ma Zhifeng" w:date="2023-10-16T14:35:00Z"/>
              </w:rPr>
            </w:pPr>
            <w:ins w:id="12547" w:author="ZTE-Ma Zhifeng" w:date="2023-10-16T14:36:00Z">
              <w:r>
                <w:t>0</w:t>
              </w:r>
            </w:ins>
          </w:p>
        </w:tc>
      </w:tr>
      <w:tr w:rsidR="008E4AB7" w:rsidTr="0030133D">
        <w:trPr>
          <w:trHeight w:val="187"/>
          <w:jc w:val="center"/>
          <w:ins w:id="12548" w:author="ZTE-Ma Zhifeng" w:date="2023-10-16T14:35:00Z"/>
          <w:trPrChange w:id="125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5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5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5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53" w:author="ZTE-Ma Zhifeng" w:date="2023-10-16T14:35:00Z"/>
              </w:rPr>
            </w:pPr>
          </w:p>
        </w:tc>
        <w:tc>
          <w:tcPr>
            <w:tcW w:w="1144" w:type="dxa"/>
            <w:tcBorders>
              <w:left w:val="single" w:sz="4" w:space="0" w:color="auto"/>
              <w:bottom w:val="single" w:sz="4" w:space="0" w:color="auto"/>
              <w:right w:val="single" w:sz="4" w:space="0" w:color="auto"/>
            </w:tcBorders>
            <w:vAlign w:val="center"/>
            <w:tcPrChange w:id="125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555" w:author="ZTE-Ma Zhifeng" w:date="2023-10-16T14:35:00Z"/>
              </w:rPr>
            </w:pPr>
            <w:ins w:id="1255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58" w:author="ZTE-Ma Zhifeng" w:date="2023-10-16T14:35:00Z"/>
                <w:lang w:val="en-US" w:bidi="ar"/>
              </w:rPr>
            </w:pPr>
            <w:ins w:id="1255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5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561" w:author="ZTE-Ma Zhifeng" w:date="2023-10-16T14:35:00Z"/>
              </w:rPr>
            </w:pPr>
          </w:p>
        </w:tc>
      </w:tr>
      <w:tr w:rsidR="008E4AB7" w:rsidTr="0030133D">
        <w:trPr>
          <w:trHeight w:val="187"/>
          <w:jc w:val="center"/>
          <w:ins w:id="12562" w:author="ZTE-Ma Zhifeng" w:date="2023-10-16T14:35:00Z"/>
          <w:trPrChange w:id="125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5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6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5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67" w:author="ZTE-Ma Zhifeng" w:date="2023-10-16T14:35:00Z"/>
              </w:rPr>
            </w:pPr>
          </w:p>
        </w:tc>
        <w:tc>
          <w:tcPr>
            <w:tcW w:w="1144" w:type="dxa"/>
            <w:tcBorders>
              <w:left w:val="single" w:sz="4" w:space="0" w:color="auto"/>
              <w:bottom w:val="single" w:sz="4" w:space="0" w:color="auto"/>
              <w:right w:val="single" w:sz="4" w:space="0" w:color="auto"/>
            </w:tcBorders>
            <w:vAlign w:val="center"/>
            <w:tcPrChange w:id="125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569" w:author="ZTE-Ma Zhifeng" w:date="2023-10-16T14:35:00Z"/>
              </w:rPr>
            </w:pPr>
            <w:ins w:id="1257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72" w:author="ZTE-Ma Zhifeng" w:date="2023-10-16T14:35:00Z"/>
                <w:lang w:val="en-US" w:bidi="ar"/>
              </w:rPr>
            </w:pPr>
            <w:ins w:id="12573" w:author="ZTE-Ma Zhifeng" w:date="2023-10-16T14:36:00Z">
              <w:r w:rsidRPr="00032D3A">
                <w:rPr>
                  <w:lang w:val="en-US" w:bidi="ar"/>
                </w:rPr>
                <w:t>CA_n25</w:t>
              </w:r>
              <w:r>
                <w:rPr>
                  <w:lang w:val="en-US" w:bidi="ar"/>
                </w:rPr>
                <w:t>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5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575" w:author="ZTE-Ma Zhifeng" w:date="2023-10-16T14:35:00Z"/>
              </w:rPr>
            </w:pPr>
          </w:p>
        </w:tc>
      </w:tr>
      <w:tr w:rsidR="008E4AB7" w:rsidTr="0030133D">
        <w:trPr>
          <w:trHeight w:val="187"/>
          <w:jc w:val="center"/>
          <w:ins w:id="12576" w:author="ZTE-Ma Zhifeng" w:date="2023-10-16T14:35:00Z"/>
          <w:trPrChange w:id="125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5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79" w:author="ZTE-Ma Zhifeng" w:date="2023-10-16T14:35:00Z"/>
              </w:rPr>
            </w:pPr>
            <w:ins w:id="1258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5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82" w:author="ZTE-Ma Zhifeng" w:date="2023-10-16T14:35:00Z"/>
              </w:rPr>
            </w:pPr>
            <w:ins w:id="1258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58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585" w:author="ZTE-Ma Zhifeng" w:date="2023-10-16T14:35:00Z"/>
              </w:rPr>
            </w:pPr>
            <w:ins w:id="1258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88" w:author="ZTE-Ma Zhifeng" w:date="2023-10-16T14:35:00Z"/>
                <w:lang w:val="en-US" w:bidi="ar"/>
              </w:rPr>
            </w:pPr>
            <w:ins w:id="1258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5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591" w:author="ZTE-Ma Zhifeng" w:date="2023-10-16T14:35:00Z"/>
              </w:rPr>
            </w:pPr>
            <w:ins w:id="12592" w:author="ZTE-Ma Zhifeng" w:date="2023-10-16T14:36:00Z">
              <w:r>
                <w:t>0</w:t>
              </w:r>
            </w:ins>
          </w:p>
        </w:tc>
      </w:tr>
      <w:tr w:rsidR="008E4AB7" w:rsidTr="0030133D">
        <w:trPr>
          <w:trHeight w:val="187"/>
          <w:jc w:val="center"/>
          <w:ins w:id="12593" w:author="ZTE-Ma Zhifeng" w:date="2023-10-16T14:35:00Z"/>
          <w:trPrChange w:id="125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5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9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5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598" w:author="ZTE-Ma Zhifeng" w:date="2023-10-16T14:35:00Z"/>
              </w:rPr>
            </w:pPr>
          </w:p>
        </w:tc>
        <w:tc>
          <w:tcPr>
            <w:tcW w:w="1144" w:type="dxa"/>
            <w:tcBorders>
              <w:left w:val="single" w:sz="4" w:space="0" w:color="auto"/>
              <w:bottom w:val="single" w:sz="4" w:space="0" w:color="auto"/>
              <w:right w:val="single" w:sz="4" w:space="0" w:color="auto"/>
            </w:tcBorders>
            <w:vAlign w:val="center"/>
            <w:tcPrChange w:id="125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600" w:author="ZTE-Ma Zhifeng" w:date="2023-10-16T14:35:00Z"/>
              </w:rPr>
            </w:pPr>
            <w:ins w:id="1260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03" w:author="ZTE-Ma Zhifeng" w:date="2023-10-16T14:35:00Z"/>
                <w:lang w:val="en-US" w:bidi="ar"/>
              </w:rPr>
            </w:pPr>
            <w:ins w:id="1260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6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606" w:author="ZTE-Ma Zhifeng" w:date="2023-10-16T14:35:00Z"/>
              </w:rPr>
            </w:pPr>
          </w:p>
        </w:tc>
      </w:tr>
      <w:tr w:rsidR="008E4AB7" w:rsidTr="0030133D">
        <w:trPr>
          <w:trHeight w:val="187"/>
          <w:jc w:val="center"/>
          <w:ins w:id="12607" w:author="ZTE-Ma Zhifeng" w:date="2023-10-16T14:35:00Z"/>
          <w:trPrChange w:id="126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6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1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6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12" w:author="ZTE-Ma Zhifeng" w:date="2023-10-16T14:35:00Z"/>
              </w:rPr>
            </w:pPr>
          </w:p>
        </w:tc>
        <w:tc>
          <w:tcPr>
            <w:tcW w:w="1144" w:type="dxa"/>
            <w:tcBorders>
              <w:left w:val="single" w:sz="4" w:space="0" w:color="auto"/>
              <w:bottom w:val="single" w:sz="4" w:space="0" w:color="auto"/>
              <w:right w:val="single" w:sz="4" w:space="0" w:color="auto"/>
            </w:tcBorders>
            <w:vAlign w:val="center"/>
            <w:tcPrChange w:id="126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614" w:author="ZTE-Ma Zhifeng" w:date="2023-10-16T14:35:00Z"/>
              </w:rPr>
            </w:pPr>
            <w:ins w:id="1261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17" w:author="ZTE-Ma Zhifeng" w:date="2023-10-16T14:35:00Z"/>
                <w:lang w:val="en-US" w:bidi="ar"/>
              </w:rPr>
            </w:pPr>
            <w:ins w:id="12618" w:author="ZTE-Ma Zhifeng" w:date="2023-10-16T14:36:00Z">
              <w:r w:rsidRPr="00032D3A">
                <w:rPr>
                  <w:lang w:val="en-US" w:bidi="ar"/>
                </w:rPr>
                <w:t>CA_n25</w:t>
              </w:r>
              <w:r>
                <w:rPr>
                  <w:lang w:val="en-US" w:bidi="ar"/>
                </w:rPr>
                <w:t>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6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620" w:author="ZTE-Ma Zhifeng" w:date="2023-10-16T14:35:00Z"/>
              </w:rPr>
            </w:pPr>
          </w:p>
        </w:tc>
      </w:tr>
      <w:tr w:rsidR="008E4AB7" w:rsidTr="0030133D">
        <w:trPr>
          <w:trHeight w:val="187"/>
          <w:jc w:val="center"/>
          <w:ins w:id="12621" w:author="ZTE-Ma Zhifeng" w:date="2023-10-16T14:35:00Z"/>
          <w:trPrChange w:id="126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6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24" w:author="ZTE-Ma Zhifeng" w:date="2023-10-16T14:35:00Z"/>
              </w:rPr>
            </w:pPr>
            <w:ins w:id="1262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6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27" w:author="ZTE-Ma Zhifeng" w:date="2023-10-16T14:35:00Z"/>
              </w:rPr>
            </w:pPr>
            <w:ins w:id="1262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6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630" w:author="ZTE-Ma Zhifeng" w:date="2023-10-16T14:35:00Z"/>
              </w:rPr>
            </w:pPr>
            <w:ins w:id="1263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33" w:author="ZTE-Ma Zhifeng" w:date="2023-10-16T14:35:00Z"/>
                <w:lang w:val="en-US" w:bidi="ar"/>
              </w:rPr>
            </w:pPr>
            <w:ins w:id="1263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6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636" w:author="ZTE-Ma Zhifeng" w:date="2023-10-16T14:35:00Z"/>
              </w:rPr>
            </w:pPr>
            <w:ins w:id="12637" w:author="ZTE-Ma Zhifeng" w:date="2023-10-16T14:36:00Z">
              <w:r>
                <w:t>0</w:t>
              </w:r>
            </w:ins>
          </w:p>
        </w:tc>
      </w:tr>
      <w:tr w:rsidR="008E4AB7" w:rsidTr="0030133D">
        <w:trPr>
          <w:trHeight w:val="187"/>
          <w:jc w:val="center"/>
          <w:ins w:id="12638" w:author="ZTE-Ma Zhifeng" w:date="2023-10-16T14:35:00Z"/>
          <w:trPrChange w:id="126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6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4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6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43" w:author="ZTE-Ma Zhifeng" w:date="2023-10-16T14:35:00Z"/>
              </w:rPr>
            </w:pPr>
          </w:p>
        </w:tc>
        <w:tc>
          <w:tcPr>
            <w:tcW w:w="1144" w:type="dxa"/>
            <w:tcBorders>
              <w:left w:val="single" w:sz="4" w:space="0" w:color="auto"/>
              <w:bottom w:val="single" w:sz="4" w:space="0" w:color="auto"/>
              <w:right w:val="single" w:sz="4" w:space="0" w:color="auto"/>
            </w:tcBorders>
            <w:vAlign w:val="center"/>
            <w:tcPrChange w:id="126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645" w:author="ZTE-Ma Zhifeng" w:date="2023-10-16T14:35:00Z"/>
              </w:rPr>
            </w:pPr>
            <w:ins w:id="1264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48" w:author="ZTE-Ma Zhifeng" w:date="2023-10-16T14:35:00Z"/>
                <w:lang w:val="en-US" w:bidi="ar"/>
              </w:rPr>
            </w:pPr>
            <w:ins w:id="1264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6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651" w:author="ZTE-Ma Zhifeng" w:date="2023-10-16T14:35:00Z"/>
              </w:rPr>
            </w:pPr>
          </w:p>
        </w:tc>
      </w:tr>
      <w:tr w:rsidR="008E4AB7" w:rsidTr="0030133D">
        <w:trPr>
          <w:trHeight w:val="187"/>
          <w:jc w:val="center"/>
          <w:ins w:id="12652" w:author="ZTE-Ma Zhifeng" w:date="2023-10-16T14:35:00Z"/>
          <w:trPrChange w:id="126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6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5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6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57" w:author="ZTE-Ma Zhifeng" w:date="2023-10-16T14:35:00Z"/>
              </w:rPr>
            </w:pPr>
          </w:p>
        </w:tc>
        <w:tc>
          <w:tcPr>
            <w:tcW w:w="1144" w:type="dxa"/>
            <w:tcBorders>
              <w:left w:val="single" w:sz="4" w:space="0" w:color="auto"/>
              <w:bottom w:val="single" w:sz="4" w:space="0" w:color="auto"/>
              <w:right w:val="single" w:sz="4" w:space="0" w:color="auto"/>
            </w:tcBorders>
            <w:vAlign w:val="center"/>
            <w:tcPrChange w:id="126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659" w:author="ZTE-Ma Zhifeng" w:date="2023-10-16T14:35:00Z"/>
              </w:rPr>
            </w:pPr>
            <w:ins w:id="1266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62" w:author="ZTE-Ma Zhifeng" w:date="2023-10-16T14:35:00Z"/>
                <w:lang w:val="en-US" w:bidi="ar"/>
              </w:rPr>
            </w:pPr>
            <w:ins w:id="12663" w:author="ZTE-Ma Zhifeng" w:date="2023-10-16T14:36:00Z">
              <w:r w:rsidRPr="00032D3A">
                <w:rPr>
                  <w:lang w:val="en-US" w:bidi="ar"/>
                </w:rPr>
                <w:t>CA_n25</w:t>
              </w:r>
              <w:r>
                <w:rPr>
                  <w:lang w:val="en-US" w:bidi="ar"/>
                </w:rPr>
                <w:t>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6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665" w:author="ZTE-Ma Zhifeng" w:date="2023-10-16T14:35:00Z"/>
              </w:rPr>
            </w:pPr>
          </w:p>
        </w:tc>
      </w:tr>
      <w:tr w:rsidR="008E4AB7" w:rsidTr="0030133D">
        <w:trPr>
          <w:trHeight w:val="187"/>
          <w:jc w:val="center"/>
          <w:ins w:id="12666" w:author="ZTE-Ma Zhifeng" w:date="2023-10-16T14:35:00Z"/>
          <w:trPrChange w:id="126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6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69" w:author="ZTE-Ma Zhifeng" w:date="2023-10-16T14:35:00Z"/>
              </w:rPr>
            </w:pPr>
            <w:ins w:id="1267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6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72" w:author="ZTE-Ma Zhifeng" w:date="2023-10-16T14:35:00Z"/>
              </w:rPr>
            </w:pPr>
            <w:ins w:id="1267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6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675" w:author="ZTE-Ma Zhifeng" w:date="2023-10-16T14:35:00Z"/>
              </w:rPr>
            </w:pPr>
            <w:ins w:id="1267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78" w:author="ZTE-Ma Zhifeng" w:date="2023-10-16T14:35:00Z"/>
                <w:lang w:val="en-US" w:bidi="ar"/>
              </w:rPr>
            </w:pPr>
            <w:ins w:id="1267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6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681" w:author="ZTE-Ma Zhifeng" w:date="2023-10-16T14:35:00Z"/>
              </w:rPr>
            </w:pPr>
            <w:ins w:id="12682" w:author="ZTE-Ma Zhifeng" w:date="2023-10-16T14:36:00Z">
              <w:r>
                <w:t>0</w:t>
              </w:r>
            </w:ins>
          </w:p>
        </w:tc>
      </w:tr>
      <w:tr w:rsidR="008E4AB7" w:rsidTr="0030133D">
        <w:trPr>
          <w:trHeight w:val="187"/>
          <w:jc w:val="center"/>
          <w:ins w:id="12683" w:author="ZTE-Ma Zhifeng" w:date="2023-10-16T14:35:00Z"/>
          <w:trPrChange w:id="126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6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8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6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88" w:author="ZTE-Ma Zhifeng" w:date="2023-10-16T14:35:00Z"/>
              </w:rPr>
            </w:pPr>
          </w:p>
        </w:tc>
        <w:tc>
          <w:tcPr>
            <w:tcW w:w="1144" w:type="dxa"/>
            <w:tcBorders>
              <w:left w:val="single" w:sz="4" w:space="0" w:color="auto"/>
              <w:bottom w:val="single" w:sz="4" w:space="0" w:color="auto"/>
              <w:right w:val="single" w:sz="4" w:space="0" w:color="auto"/>
            </w:tcBorders>
            <w:vAlign w:val="center"/>
            <w:tcPrChange w:id="126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690" w:author="ZTE-Ma Zhifeng" w:date="2023-10-16T14:35:00Z"/>
              </w:rPr>
            </w:pPr>
            <w:ins w:id="1269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693" w:author="ZTE-Ma Zhifeng" w:date="2023-10-16T14:35:00Z"/>
                <w:lang w:val="en-US" w:bidi="ar"/>
              </w:rPr>
            </w:pPr>
            <w:ins w:id="1269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6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696" w:author="ZTE-Ma Zhifeng" w:date="2023-10-16T14:35:00Z"/>
              </w:rPr>
            </w:pPr>
          </w:p>
        </w:tc>
      </w:tr>
      <w:tr w:rsidR="008E4AB7" w:rsidTr="0030133D">
        <w:trPr>
          <w:trHeight w:val="187"/>
          <w:jc w:val="center"/>
          <w:ins w:id="12697" w:author="ZTE-Ma Zhifeng" w:date="2023-10-16T14:35:00Z"/>
          <w:trPrChange w:id="126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6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0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7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02" w:author="ZTE-Ma Zhifeng" w:date="2023-10-16T14:35:00Z"/>
              </w:rPr>
            </w:pPr>
          </w:p>
        </w:tc>
        <w:tc>
          <w:tcPr>
            <w:tcW w:w="1144" w:type="dxa"/>
            <w:tcBorders>
              <w:left w:val="single" w:sz="4" w:space="0" w:color="auto"/>
              <w:bottom w:val="single" w:sz="4" w:space="0" w:color="auto"/>
              <w:right w:val="single" w:sz="4" w:space="0" w:color="auto"/>
            </w:tcBorders>
            <w:vAlign w:val="center"/>
            <w:tcPrChange w:id="127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704" w:author="ZTE-Ma Zhifeng" w:date="2023-10-16T14:35:00Z"/>
              </w:rPr>
            </w:pPr>
            <w:ins w:id="12705"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07" w:author="ZTE-Ma Zhifeng" w:date="2023-10-16T14:35:00Z"/>
                <w:lang w:val="en-US" w:bidi="ar"/>
              </w:rPr>
            </w:pPr>
            <w:ins w:id="12708" w:author="ZTE-Ma Zhifeng" w:date="2023-10-16T14:36:00Z">
              <w:r w:rsidRPr="00032D3A">
                <w:rPr>
                  <w:lang w:val="en-US" w:bidi="ar"/>
                </w:rPr>
                <w:t>CA_n25</w:t>
              </w:r>
              <w:r>
                <w:rPr>
                  <w:lang w:val="en-US" w:bidi="ar"/>
                </w:rPr>
                <w:t>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7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710" w:author="ZTE-Ma Zhifeng" w:date="2023-10-16T14:35:00Z"/>
              </w:rPr>
            </w:pPr>
          </w:p>
        </w:tc>
      </w:tr>
      <w:tr w:rsidR="008E4AB7" w:rsidTr="0030133D">
        <w:trPr>
          <w:trHeight w:val="187"/>
          <w:jc w:val="center"/>
          <w:ins w:id="12711" w:author="ZTE-Ma Zhifeng" w:date="2023-10-16T14:35:00Z"/>
          <w:trPrChange w:id="127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7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14" w:author="ZTE-Ma Zhifeng" w:date="2023-10-16T14:35:00Z"/>
              </w:rPr>
            </w:pPr>
            <w:ins w:id="1271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7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17" w:author="ZTE-Ma Zhifeng" w:date="2023-10-16T14:35:00Z"/>
              </w:rPr>
            </w:pPr>
            <w:ins w:id="1271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7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720" w:author="ZTE-Ma Zhifeng" w:date="2023-10-16T14:35:00Z"/>
              </w:rPr>
            </w:pPr>
            <w:ins w:id="1272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23" w:author="ZTE-Ma Zhifeng" w:date="2023-10-16T14:35:00Z"/>
                <w:lang w:val="en-US" w:bidi="ar"/>
              </w:rPr>
            </w:pPr>
            <w:ins w:id="1272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7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726" w:author="ZTE-Ma Zhifeng" w:date="2023-10-16T14:35:00Z"/>
              </w:rPr>
            </w:pPr>
            <w:ins w:id="12727" w:author="ZTE-Ma Zhifeng" w:date="2023-10-16T14:36:00Z">
              <w:r>
                <w:t>0</w:t>
              </w:r>
            </w:ins>
          </w:p>
        </w:tc>
      </w:tr>
      <w:tr w:rsidR="008E4AB7" w:rsidTr="0030133D">
        <w:trPr>
          <w:trHeight w:val="187"/>
          <w:jc w:val="center"/>
          <w:ins w:id="12728" w:author="ZTE-Ma Zhifeng" w:date="2023-10-16T14:35:00Z"/>
          <w:trPrChange w:id="127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7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3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7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33" w:author="ZTE-Ma Zhifeng" w:date="2023-10-16T14:35:00Z"/>
              </w:rPr>
            </w:pPr>
          </w:p>
        </w:tc>
        <w:tc>
          <w:tcPr>
            <w:tcW w:w="1144" w:type="dxa"/>
            <w:tcBorders>
              <w:left w:val="single" w:sz="4" w:space="0" w:color="auto"/>
              <w:bottom w:val="single" w:sz="4" w:space="0" w:color="auto"/>
              <w:right w:val="single" w:sz="4" w:space="0" w:color="auto"/>
            </w:tcBorders>
            <w:vAlign w:val="center"/>
            <w:tcPrChange w:id="127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735" w:author="ZTE-Ma Zhifeng" w:date="2023-10-16T14:35:00Z"/>
              </w:rPr>
            </w:pPr>
            <w:ins w:id="1273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38" w:author="ZTE-Ma Zhifeng" w:date="2023-10-16T14:35:00Z"/>
                <w:lang w:val="en-US" w:bidi="ar"/>
              </w:rPr>
            </w:pPr>
            <w:ins w:id="1273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7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741" w:author="ZTE-Ma Zhifeng" w:date="2023-10-16T14:35:00Z"/>
              </w:rPr>
            </w:pPr>
          </w:p>
        </w:tc>
      </w:tr>
      <w:tr w:rsidR="008E4AB7" w:rsidTr="0030133D">
        <w:trPr>
          <w:trHeight w:val="187"/>
          <w:jc w:val="center"/>
          <w:ins w:id="12742" w:author="ZTE-Ma Zhifeng" w:date="2023-10-16T14:35:00Z"/>
          <w:trPrChange w:id="127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7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4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7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47" w:author="ZTE-Ma Zhifeng" w:date="2023-10-16T14:35:00Z"/>
              </w:rPr>
            </w:pPr>
          </w:p>
        </w:tc>
        <w:tc>
          <w:tcPr>
            <w:tcW w:w="1144" w:type="dxa"/>
            <w:tcBorders>
              <w:left w:val="single" w:sz="4" w:space="0" w:color="auto"/>
              <w:bottom w:val="single" w:sz="4" w:space="0" w:color="auto"/>
              <w:right w:val="single" w:sz="4" w:space="0" w:color="auto"/>
            </w:tcBorders>
            <w:vAlign w:val="center"/>
            <w:tcPrChange w:id="127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749" w:author="ZTE-Ma Zhifeng" w:date="2023-10-16T14:35:00Z"/>
              </w:rPr>
            </w:pPr>
            <w:ins w:id="12750" w:author="ZTE-Ma Zhifeng" w:date="2023-10-16T14:36:00Z">
              <w:r w:rsidRPr="00032D3A">
                <w:t>n25</w:t>
              </w:r>
              <w:r>
                <w:t>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52" w:author="ZTE-Ma Zhifeng" w:date="2023-10-16T14:35:00Z"/>
                <w:lang w:val="en-US" w:bidi="ar"/>
              </w:rPr>
            </w:pPr>
            <w:ins w:id="12753" w:author="ZTE-Ma Zhifeng" w:date="2023-10-16T14:36:00Z">
              <w:r w:rsidRPr="00032D3A">
                <w:rPr>
                  <w:lang w:val="en-US" w:bidi="ar"/>
                </w:rPr>
                <w:t>CA_n25</w:t>
              </w:r>
              <w:r>
                <w:rPr>
                  <w:lang w:val="en-US" w:bidi="ar"/>
                </w:rPr>
                <w:t>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7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755" w:author="ZTE-Ma Zhifeng" w:date="2023-10-16T14:35:00Z"/>
              </w:rPr>
            </w:pPr>
          </w:p>
        </w:tc>
      </w:tr>
      <w:tr w:rsidR="008E4AB7" w:rsidTr="0030133D">
        <w:trPr>
          <w:trHeight w:val="187"/>
          <w:jc w:val="center"/>
          <w:ins w:id="12756" w:author="ZTE-Ma Zhifeng" w:date="2023-10-16T14:35:00Z"/>
          <w:trPrChange w:id="127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7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59" w:author="ZTE-Ma Zhifeng" w:date="2023-10-16T14:35:00Z"/>
              </w:rPr>
            </w:pPr>
            <w:ins w:id="1276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7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62" w:author="ZTE-Ma Zhifeng" w:date="2023-10-16T14:35:00Z"/>
              </w:rPr>
            </w:pPr>
            <w:ins w:id="1276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7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765" w:author="ZTE-Ma Zhifeng" w:date="2023-10-16T14:35:00Z"/>
              </w:rPr>
            </w:pPr>
            <w:ins w:id="1276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68" w:author="ZTE-Ma Zhifeng" w:date="2023-10-16T14:35:00Z"/>
                <w:lang w:val="en-US" w:bidi="ar"/>
              </w:rPr>
            </w:pPr>
            <w:ins w:id="1276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7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771" w:author="ZTE-Ma Zhifeng" w:date="2023-10-16T14:35:00Z"/>
              </w:rPr>
            </w:pPr>
            <w:ins w:id="12772" w:author="ZTE-Ma Zhifeng" w:date="2023-10-16T14:36:00Z">
              <w:r>
                <w:t>0</w:t>
              </w:r>
            </w:ins>
          </w:p>
        </w:tc>
      </w:tr>
      <w:tr w:rsidR="008E4AB7" w:rsidTr="0030133D">
        <w:trPr>
          <w:trHeight w:val="187"/>
          <w:jc w:val="center"/>
          <w:ins w:id="12773" w:author="ZTE-Ma Zhifeng" w:date="2023-10-16T14:35:00Z"/>
          <w:trPrChange w:id="127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7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7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7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78" w:author="ZTE-Ma Zhifeng" w:date="2023-10-16T14:35:00Z"/>
              </w:rPr>
            </w:pPr>
          </w:p>
        </w:tc>
        <w:tc>
          <w:tcPr>
            <w:tcW w:w="1144" w:type="dxa"/>
            <w:tcBorders>
              <w:left w:val="single" w:sz="4" w:space="0" w:color="auto"/>
              <w:bottom w:val="single" w:sz="4" w:space="0" w:color="auto"/>
              <w:right w:val="single" w:sz="4" w:space="0" w:color="auto"/>
            </w:tcBorders>
            <w:vAlign w:val="center"/>
            <w:tcPrChange w:id="127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780" w:author="ZTE-Ma Zhifeng" w:date="2023-10-16T14:35:00Z"/>
              </w:rPr>
            </w:pPr>
            <w:ins w:id="1278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83" w:author="ZTE-Ma Zhifeng" w:date="2023-10-16T14:35:00Z"/>
                <w:lang w:val="en-US" w:bidi="ar"/>
              </w:rPr>
            </w:pPr>
            <w:ins w:id="1278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7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786" w:author="ZTE-Ma Zhifeng" w:date="2023-10-16T14:35:00Z"/>
              </w:rPr>
            </w:pPr>
          </w:p>
        </w:tc>
      </w:tr>
      <w:tr w:rsidR="008E4AB7" w:rsidTr="0030133D">
        <w:trPr>
          <w:trHeight w:val="187"/>
          <w:jc w:val="center"/>
          <w:ins w:id="12787" w:author="ZTE-Ma Zhifeng" w:date="2023-10-16T14:35:00Z"/>
          <w:trPrChange w:id="127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7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9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7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92" w:author="ZTE-Ma Zhifeng" w:date="2023-10-16T14:35:00Z"/>
              </w:rPr>
            </w:pPr>
          </w:p>
        </w:tc>
        <w:tc>
          <w:tcPr>
            <w:tcW w:w="1144" w:type="dxa"/>
            <w:tcBorders>
              <w:left w:val="single" w:sz="4" w:space="0" w:color="auto"/>
              <w:bottom w:val="single" w:sz="4" w:space="0" w:color="auto"/>
              <w:right w:val="single" w:sz="4" w:space="0" w:color="auto"/>
            </w:tcBorders>
            <w:vAlign w:val="center"/>
            <w:tcPrChange w:id="127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794" w:author="ZTE-Ma Zhifeng" w:date="2023-10-16T14:35:00Z"/>
              </w:rPr>
            </w:pPr>
            <w:ins w:id="1279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797" w:author="ZTE-Ma Zhifeng" w:date="2023-10-16T14:35:00Z"/>
                <w:lang w:val="en-US" w:bidi="ar"/>
              </w:rPr>
            </w:pPr>
            <w:ins w:id="12798" w:author="ZTE-Ma Zhifeng" w:date="2023-10-16T14:36:00Z">
              <w:r w:rsidRPr="00032D3A">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7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800" w:author="ZTE-Ma Zhifeng" w:date="2023-10-16T14:35:00Z"/>
              </w:rPr>
            </w:pPr>
          </w:p>
        </w:tc>
      </w:tr>
      <w:tr w:rsidR="008E4AB7" w:rsidTr="0030133D">
        <w:trPr>
          <w:trHeight w:val="187"/>
          <w:jc w:val="center"/>
          <w:ins w:id="12801" w:author="ZTE-Ma Zhifeng" w:date="2023-10-16T14:35:00Z"/>
          <w:trPrChange w:id="128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8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04" w:author="ZTE-Ma Zhifeng" w:date="2023-10-16T14:35:00Z"/>
              </w:rPr>
            </w:pPr>
            <w:ins w:id="1280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8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07" w:author="ZTE-Ma Zhifeng" w:date="2023-10-16T14:35:00Z"/>
              </w:rPr>
            </w:pPr>
            <w:ins w:id="1280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8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810" w:author="ZTE-Ma Zhifeng" w:date="2023-10-16T14:35:00Z"/>
              </w:rPr>
            </w:pPr>
            <w:ins w:id="1281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13" w:author="ZTE-Ma Zhifeng" w:date="2023-10-16T14:35:00Z"/>
                <w:lang w:val="en-US" w:bidi="ar"/>
              </w:rPr>
            </w:pPr>
            <w:ins w:id="1281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8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816" w:author="ZTE-Ma Zhifeng" w:date="2023-10-16T14:35:00Z"/>
              </w:rPr>
            </w:pPr>
            <w:ins w:id="12817" w:author="ZTE-Ma Zhifeng" w:date="2023-10-16T14:36:00Z">
              <w:r>
                <w:t>0</w:t>
              </w:r>
            </w:ins>
          </w:p>
        </w:tc>
      </w:tr>
      <w:tr w:rsidR="008E4AB7" w:rsidTr="0030133D">
        <w:trPr>
          <w:trHeight w:val="187"/>
          <w:jc w:val="center"/>
          <w:ins w:id="12818" w:author="ZTE-Ma Zhifeng" w:date="2023-10-16T14:35:00Z"/>
          <w:trPrChange w:id="128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8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2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8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23" w:author="ZTE-Ma Zhifeng" w:date="2023-10-16T14:35:00Z"/>
              </w:rPr>
            </w:pPr>
          </w:p>
        </w:tc>
        <w:tc>
          <w:tcPr>
            <w:tcW w:w="1144" w:type="dxa"/>
            <w:tcBorders>
              <w:left w:val="single" w:sz="4" w:space="0" w:color="auto"/>
              <w:bottom w:val="single" w:sz="4" w:space="0" w:color="auto"/>
              <w:right w:val="single" w:sz="4" w:space="0" w:color="auto"/>
            </w:tcBorders>
            <w:vAlign w:val="center"/>
            <w:tcPrChange w:id="128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825" w:author="ZTE-Ma Zhifeng" w:date="2023-10-16T14:35:00Z"/>
              </w:rPr>
            </w:pPr>
            <w:ins w:id="1282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28" w:author="ZTE-Ma Zhifeng" w:date="2023-10-16T14:35:00Z"/>
                <w:lang w:val="en-US" w:bidi="ar"/>
              </w:rPr>
            </w:pPr>
            <w:ins w:id="1282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8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831" w:author="ZTE-Ma Zhifeng" w:date="2023-10-16T14:35:00Z"/>
              </w:rPr>
            </w:pPr>
          </w:p>
        </w:tc>
      </w:tr>
      <w:tr w:rsidR="008E4AB7" w:rsidTr="0030133D">
        <w:trPr>
          <w:trHeight w:val="187"/>
          <w:jc w:val="center"/>
          <w:ins w:id="12832" w:author="ZTE-Ma Zhifeng" w:date="2023-10-16T14:35:00Z"/>
          <w:trPrChange w:id="128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8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3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8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37" w:author="ZTE-Ma Zhifeng" w:date="2023-10-16T14:35:00Z"/>
              </w:rPr>
            </w:pPr>
          </w:p>
        </w:tc>
        <w:tc>
          <w:tcPr>
            <w:tcW w:w="1144" w:type="dxa"/>
            <w:tcBorders>
              <w:left w:val="single" w:sz="4" w:space="0" w:color="auto"/>
              <w:bottom w:val="single" w:sz="4" w:space="0" w:color="auto"/>
              <w:right w:val="single" w:sz="4" w:space="0" w:color="auto"/>
            </w:tcBorders>
            <w:vAlign w:val="center"/>
            <w:tcPrChange w:id="128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839" w:author="ZTE-Ma Zhifeng" w:date="2023-10-16T14:35:00Z"/>
              </w:rPr>
            </w:pPr>
            <w:ins w:id="1284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42" w:author="ZTE-Ma Zhifeng" w:date="2023-10-16T14:35:00Z"/>
                <w:lang w:val="en-US" w:bidi="ar"/>
              </w:rPr>
            </w:pPr>
            <w:ins w:id="12843" w:author="ZTE-Ma Zhifeng" w:date="2023-10-16T14:36:00Z">
              <w:r w:rsidRPr="00032D3A">
                <w:rPr>
                  <w:lang w:val="en-US" w:bidi="ar"/>
                </w:rPr>
                <w:t>CA_n25</w:t>
              </w:r>
              <w:r>
                <w:rPr>
                  <w:lang w:val="en-US" w:bidi="ar"/>
                </w:rPr>
                <w:t>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8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845" w:author="ZTE-Ma Zhifeng" w:date="2023-10-16T14:35:00Z"/>
              </w:rPr>
            </w:pPr>
          </w:p>
        </w:tc>
      </w:tr>
      <w:tr w:rsidR="008E4AB7" w:rsidTr="0030133D">
        <w:trPr>
          <w:trHeight w:val="187"/>
          <w:jc w:val="center"/>
          <w:ins w:id="12846" w:author="ZTE-Ma Zhifeng" w:date="2023-10-16T14:35:00Z"/>
          <w:trPrChange w:id="128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8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49" w:author="ZTE-Ma Zhifeng" w:date="2023-10-16T14:35:00Z"/>
              </w:rPr>
            </w:pPr>
            <w:ins w:id="1285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8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52" w:author="ZTE-Ma Zhifeng" w:date="2023-10-16T14:35:00Z"/>
              </w:rPr>
            </w:pPr>
            <w:ins w:id="1285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8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855" w:author="ZTE-Ma Zhifeng" w:date="2023-10-16T14:35:00Z"/>
              </w:rPr>
            </w:pPr>
            <w:ins w:id="1285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58" w:author="ZTE-Ma Zhifeng" w:date="2023-10-16T14:35:00Z"/>
                <w:lang w:val="en-US" w:bidi="ar"/>
              </w:rPr>
            </w:pPr>
            <w:ins w:id="1285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8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861" w:author="ZTE-Ma Zhifeng" w:date="2023-10-16T14:35:00Z"/>
              </w:rPr>
            </w:pPr>
            <w:ins w:id="12862" w:author="ZTE-Ma Zhifeng" w:date="2023-10-16T14:36:00Z">
              <w:r>
                <w:t>0</w:t>
              </w:r>
            </w:ins>
          </w:p>
        </w:tc>
      </w:tr>
      <w:tr w:rsidR="008E4AB7" w:rsidTr="0030133D">
        <w:trPr>
          <w:trHeight w:val="187"/>
          <w:jc w:val="center"/>
          <w:ins w:id="12863" w:author="ZTE-Ma Zhifeng" w:date="2023-10-16T14:35:00Z"/>
          <w:trPrChange w:id="128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8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6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8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68" w:author="ZTE-Ma Zhifeng" w:date="2023-10-16T14:35:00Z"/>
              </w:rPr>
            </w:pPr>
          </w:p>
        </w:tc>
        <w:tc>
          <w:tcPr>
            <w:tcW w:w="1144" w:type="dxa"/>
            <w:tcBorders>
              <w:left w:val="single" w:sz="4" w:space="0" w:color="auto"/>
              <w:bottom w:val="single" w:sz="4" w:space="0" w:color="auto"/>
              <w:right w:val="single" w:sz="4" w:space="0" w:color="auto"/>
            </w:tcBorders>
            <w:vAlign w:val="center"/>
            <w:tcPrChange w:id="128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870" w:author="ZTE-Ma Zhifeng" w:date="2023-10-16T14:35:00Z"/>
              </w:rPr>
            </w:pPr>
            <w:ins w:id="1287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73" w:author="ZTE-Ma Zhifeng" w:date="2023-10-16T14:35:00Z"/>
                <w:lang w:val="en-US" w:bidi="ar"/>
              </w:rPr>
            </w:pPr>
            <w:ins w:id="1287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8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876" w:author="ZTE-Ma Zhifeng" w:date="2023-10-16T14:35:00Z"/>
              </w:rPr>
            </w:pPr>
          </w:p>
        </w:tc>
      </w:tr>
      <w:tr w:rsidR="008E4AB7" w:rsidTr="0030133D">
        <w:trPr>
          <w:trHeight w:val="187"/>
          <w:jc w:val="center"/>
          <w:ins w:id="12877" w:author="ZTE-Ma Zhifeng" w:date="2023-10-16T14:35:00Z"/>
          <w:trPrChange w:id="128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8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8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8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82" w:author="ZTE-Ma Zhifeng" w:date="2023-10-16T14:35:00Z"/>
              </w:rPr>
            </w:pPr>
          </w:p>
        </w:tc>
        <w:tc>
          <w:tcPr>
            <w:tcW w:w="1144" w:type="dxa"/>
            <w:tcBorders>
              <w:left w:val="single" w:sz="4" w:space="0" w:color="auto"/>
              <w:bottom w:val="single" w:sz="4" w:space="0" w:color="auto"/>
              <w:right w:val="single" w:sz="4" w:space="0" w:color="auto"/>
            </w:tcBorders>
            <w:vAlign w:val="center"/>
            <w:tcPrChange w:id="128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884" w:author="ZTE-Ma Zhifeng" w:date="2023-10-16T14:35:00Z"/>
              </w:rPr>
            </w:pPr>
            <w:ins w:id="1288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87" w:author="ZTE-Ma Zhifeng" w:date="2023-10-16T14:35:00Z"/>
                <w:lang w:val="en-US" w:bidi="ar"/>
              </w:rPr>
            </w:pPr>
            <w:ins w:id="12888" w:author="ZTE-Ma Zhifeng" w:date="2023-10-16T14:36:00Z">
              <w:r w:rsidRPr="00032D3A">
                <w:rPr>
                  <w:lang w:val="en-US" w:bidi="ar"/>
                </w:rPr>
                <w:t>CA_n25</w:t>
              </w:r>
              <w:r>
                <w:rPr>
                  <w:lang w:val="en-US" w:bidi="ar"/>
                </w:rPr>
                <w:t>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8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890" w:author="ZTE-Ma Zhifeng" w:date="2023-10-16T14:35:00Z"/>
              </w:rPr>
            </w:pPr>
          </w:p>
        </w:tc>
      </w:tr>
      <w:tr w:rsidR="008E4AB7" w:rsidTr="0030133D">
        <w:trPr>
          <w:trHeight w:val="187"/>
          <w:jc w:val="center"/>
          <w:ins w:id="12891" w:author="ZTE-Ma Zhifeng" w:date="2023-10-16T14:35:00Z"/>
          <w:trPrChange w:id="128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8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94" w:author="ZTE-Ma Zhifeng" w:date="2023-10-16T14:35:00Z"/>
              </w:rPr>
            </w:pPr>
            <w:ins w:id="1289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8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897" w:author="ZTE-Ma Zhifeng" w:date="2023-10-16T14:35:00Z"/>
              </w:rPr>
            </w:pPr>
            <w:ins w:id="1289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8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900" w:author="ZTE-Ma Zhifeng" w:date="2023-10-16T14:35:00Z"/>
              </w:rPr>
            </w:pPr>
            <w:ins w:id="1290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03" w:author="ZTE-Ma Zhifeng" w:date="2023-10-16T14:35:00Z"/>
                <w:lang w:val="en-US" w:bidi="ar"/>
              </w:rPr>
            </w:pPr>
            <w:ins w:id="1290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9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906" w:author="ZTE-Ma Zhifeng" w:date="2023-10-16T14:35:00Z"/>
              </w:rPr>
            </w:pPr>
            <w:ins w:id="12907" w:author="ZTE-Ma Zhifeng" w:date="2023-10-16T14:36:00Z">
              <w:r>
                <w:t>0</w:t>
              </w:r>
            </w:ins>
          </w:p>
        </w:tc>
      </w:tr>
      <w:tr w:rsidR="008E4AB7" w:rsidTr="0030133D">
        <w:trPr>
          <w:trHeight w:val="187"/>
          <w:jc w:val="center"/>
          <w:ins w:id="12908" w:author="ZTE-Ma Zhifeng" w:date="2023-10-16T14:35:00Z"/>
          <w:trPrChange w:id="129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9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1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9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13" w:author="ZTE-Ma Zhifeng" w:date="2023-10-16T14:35:00Z"/>
              </w:rPr>
            </w:pPr>
          </w:p>
        </w:tc>
        <w:tc>
          <w:tcPr>
            <w:tcW w:w="1144" w:type="dxa"/>
            <w:tcBorders>
              <w:left w:val="single" w:sz="4" w:space="0" w:color="auto"/>
              <w:bottom w:val="single" w:sz="4" w:space="0" w:color="auto"/>
              <w:right w:val="single" w:sz="4" w:space="0" w:color="auto"/>
            </w:tcBorders>
            <w:vAlign w:val="center"/>
            <w:tcPrChange w:id="129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915" w:author="ZTE-Ma Zhifeng" w:date="2023-10-16T14:35:00Z"/>
              </w:rPr>
            </w:pPr>
            <w:ins w:id="1291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18" w:author="ZTE-Ma Zhifeng" w:date="2023-10-16T14:35:00Z"/>
                <w:lang w:val="en-US" w:bidi="ar"/>
              </w:rPr>
            </w:pPr>
            <w:ins w:id="1291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9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921" w:author="ZTE-Ma Zhifeng" w:date="2023-10-16T14:35:00Z"/>
              </w:rPr>
            </w:pPr>
          </w:p>
        </w:tc>
      </w:tr>
      <w:tr w:rsidR="008E4AB7" w:rsidTr="0030133D">
        <w:trPr>
          <w:trHeight w:val="187"/>
          <w:jc w:val="center"/>
          <w:ins w:id="12922" w:author="ZTE-Ma Zhifeng" w:date="2023-10-16T14:35:00Z"/>
          <w:trPrChange w:id="129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9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2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9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27" w:author="ZTE-Ma Zhifeng" w:date="2023-10-16T14:35:00Z"/>
              </w:rPr>
            </w:pPr>
          </w:p>
        </w:tc>
        <w:tc>
          <w:tcPr>
            <w:tcW w:w="1144" w:type="dxa"/>
            <w:tcBorders>
              <w:left w:val="single" w:sz="4" w:space="0" w:color="auto"/>
              <w:bottom w:val="single" w:sz="4" w:space="0" w:color="auto"/>
              <w:right w:val="single" w:sz="4" w:space="0" w:color="auto"/>
            </w:tcBorders>
            <w:vAlign w:val="center"/>
            <w:tcPrChange w:id="129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929" w:author="ZTE-Ma Zhifeng" w:date="2023-10-16T14:35:00Z"/>
              </w:rPr>
            </w:pPr>
            <w:ins w:id="1293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32" w:author="ZTE-Ma Zhifeng" w:date="2023-10-16T14:35:00Z"/>
                <w:lang w:val="en-US" w:bidi="ar"/>
              </w:rPr>
            </w:pPr>
            <w:ins w:id="12933" w:author="ZTE-Ma Zhifeng" w:date="2023-10-16T14:36:00Z">
              <w:r w:rsidRPr="00032D3A">
                <w:rPr>
                  <w:lang w:val="en-US" w:bidi="ar"/>
                </w:rPr>
                <w:t>CA_n25</w:t>
              </w:r>
              <w:r>
                <w:rPr>
                  <w:lang w:val="en-US" w:bidi="ar"/>
                </w:rPr>
                <w:t>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9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935" w:author="ZTE-Ma Zhifeng" w:date="2023-10-16T14:35:00Z"/>
              </w:rPr>
            </w:pPr>
          </w:p>
        </w:tc>
      </w:tr>
      <w:tr w:rsidR="008E4AB7" w:rsidTr="0030133D">
        <w:trPr>
          <w:trHeight w:val="187"/>
          <w:jc w:val="center"/>
          <w:ins w:id="12936" w:author="ZTE-Ma Zhifeng" w:date="2023-10-16T14:35:00Z"/>
          <w:trPrChange w:id="129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9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39" w:author="ZTE-Ma Zhifeng" w:date="2023-10-16T14:35:00Z"/>
              </w:rPr>
            </w:pPr>
            <w:ins w:id="1294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9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42" w:author="ZTE-Ma Zhifeng" w:date="2023-10-16T14:35:00Z"/>
              </w:rPr>
            </w:pPr>
            <w:ins w:id="1294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9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945" w:author="ZTE-Ma Zhifeng" w:date="2023-10-16T14:35:00Z"/>
              </w:rPr>
            </w:pPr>
            <w:ins w:id="1294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48" w:author="ZTE-Ma Zhifeng" w:date="2023-10-16T14:35:00Z"/>
                <w:lang w:val="en-US" w:bidi="ar"/>
              </w:rPr>
            </w:pPr>
            <w:ins w:id="1294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9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951" w:author="ZTE-Ma Zhifeng" w:date="2023-10-16T14:35:00Z"/>
              </w:rPr>
            </w:pPr>
            <w:ins w:id="12952" w:author="ZTE-Ma Zhifeng" w:date="2023-10-16T14:36:00Z">
              <w:r>
                <w:t>0</w:t>
              </w:r>
            </w:ins>
          </w:p>
        </w:tc>
      </w:tr>
      <w:tr w:rsidR="008E4AB7" w:rsidTr="0030133D">
        <w:trPr>
          <w:trHeight w:val="187"/>
          <w:jc w:val="center"/>
          <w:ins w:id="12953" w:author="ZTE-Ma Zhifeng" w:date="2023-10-16T14:35:00Z"/>
          <w:trPrChange w:id="129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9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5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9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58" w:author="ZTE-Ma Zhifeng" w:date="2023-10-16T14:35:00Z"/>
              </w:rPr>
            </w:pPr>
          </w:p>
        </w:tc>
        <w:tc>
          <w:tcPr>
            <w:tcW w:w="1144" w:type="dxa"/>
            <w:tcBorders>
              <w:left w:val="single" w:sz="4" w:space="0" w:color="auto"/>
              <w:bottom w:val="single" w:sz="4" w:space="0" w:color="auto"/>
              <w:right w:val="single" w:sz="4" w:space="0" w:color="auto"/>
            </w:tcBorders>
            <w:vAlign w:val="center"/>
            <w:tcPrChange w:id="129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960" w:author="ZTE-Ma Zhifeng" w:date="2023-10-16T14:35:00Z"/>
              </w:rPr>
            </w:pPr>
            <w:ins w:id="1296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63" w:author="ZTE-Ma Zhifeng" w:date="2023-10-16T14:35:00Z"/>
                <w:lang w:val="en-US" w:bidi="ar"/>
              </w:rPr>
            </w:pPr>
            <w:ins w:id="1296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9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966" w:author="ZTE-Ma Zhifeng" w:date="2023-10-16T14:35:00Z"/>
              </w:rPr>
            </w:pPr>
          </w:p>
        </w:tc>
      </w:tr>
      <w:tr w:rsidR="008E4AB7" w:rsidTr="0030133D">
        <w:trPr>
          <w:trHeight w:val="187"/>
          <w:jc w:val="center"/>
          <w:ins w:id="12967" w:author="ZTE-Ma Zhifeng" w:date="2023-10-16T14:35:00Z"/>
          <w:trPrChange w:id="129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9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7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9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72" w:author="ZTE-Ma Zhifeng" w:date="2023-10-16T14:35:00Z"/>
              </w:rPr>
            </w:pPr>
          </w:p>
        </w:tc>
        <w:tc>
          <w:tcPr>
            <w:tcW w:w="1144" w:type="dxa"/>
            <w:tcBorders>
              <w:left w:val="single" w:sz="4" w:space="0" w:color="auto"/>
              <w:bottom w:val="single" w:sz="4" w:space="0" w:color="auto"/>
              <w:right w:val="single" w:sz="4" w:space="0" w:color="auto"/>
            </w:tcBorders>
            <w:vAlign w:val="center"/>
            <w:tcPrChange w:id="129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974" w:author="ZTE-Ma Zhifeng" w:date="2023-10-16T14:35:00Z"/>
              </w:rPr>
            </w:pPr>
            <w:ins w:id="1297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77" w:author="ZTE-Ma Zhifeng" w:date="2023-10-16T14:35:00Z"/>
                <w:lang w:val="en-US" w:bidi="ar"/>
              </w:rPr>
            </w:pPr>
            <w:ins w:id="12978" w:author="ZTE-Ma Zhifeng" w:date="2023-10-16T14:36:00Z">
              <w:r w:rsidRPr="00032D3A">
                <w:rPr>
                  <w:lang w:val="en-US" w:bidi="ar"/>
                </w:rPr>
                <w:t>CA_n25</w:t>
              </w:r>
              <w:r>
                <w:rPr>
                  <w:lang w:val="en-US" w:bidi="ar"/>
                </w:rPr>
                <w:t>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9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980" w:author="ZTE-Ma Zhifeng" w:date="2023-10-16T14:35:00Z"/>
              </w:rPr>
            </w:pPr>
          </w:p>
        </w:tc>
      </w:tr>
      <w:tr w:rsidR="008E4AB7" w:rsidTr="0030133D">
        <w:trPr>
          <w:trHeight w:val="187"/>
          <w:jc w:val="center"/>
          <w:ins w:id="12981" w:author="ZTE-Ma Zhifeng" w:date="2023-10-16T14:35:00Z"/>
          <w:trPrChange w:id="129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9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84" w:author="ZTE-Ma Zhifeng" w:date="2023-10-16T14:35:00Z"/>
              </w:rPr>
            </w:pPr>
            <w:ins w:id="1298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9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87" w:author="ZTE-Ma Zhifeng" w:date="2023-10-16T14:35:00Z"/>
              </w:rPr>
            </w:pPr>
            <w:ins w:id="1298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29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2990" w:author="ZTE-Ma Zhifeng" w:date="2023-10-16T14:35:00Z"/>
              </w:rPr>
            </w:pPr>
            <w:ins w:id="1299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2993" w:author="ZTE-Ma Zhifeng" w:date="2023-10-16T14:35:00Z"/>
                <w:lang w:val="en-US" w:bidi="ar"/>
              </w:rPr>
            </w:pPr>
            <w:ins w:id="1299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9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2996" w:author="ZTE-Ma Zhifeng" w:date="2023-10-16T14:35:00Z"/>
              </w:rPr>
            </w:pPr>
            <w:ins w:id="12997" w:author="ZTE-Ma Zhifeng" w:date="2023-10-16T14:36:00Z">
              <w:r>
                <w:t>0</w:t>
              </w:r>
            </w:ins>
          </w:p>
        </w:tc>
      </w:tr>
      <w:tr w:rsidR="008E4AB7" w:rsidTr="0030133D">
        <w:trPr>
          <w:trHeight w:val="187"/>
          <w:jc w:val="center"/>
          <w:ins w:id="12998" w:author="ZTE-Ma Zhifeng" w:date="2023-10-16T14:35:00Z"/>
          <w:trPrChange w:id="129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0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0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30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03" w:author="ZTE-Ma Zhifeng" w:date="2023-10-16T14:35:00Z"/>
              </w:rPr>
            </w:pPr>
          </w:p>
        </w:tc>
        <w:tc>
          <w:tcPr>
            <w:tcW w:w="1144" w:type="dxa"/>
            <w:tcBorders>
              <w:left w:val="single" w:sz="4" w:space="0" w:color="auto"/>
              <w:bottom w:val="single" w:sz="4" w:space="0" w:color="auto"/>
              <w:right w:val="single" w:sz="4" w:space="0" w:color="auto"/>
            </w:tcBorders>
            <w:vAlign w:val="center"/>
            <w:tcPrChange w:id="1300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005" w:author="ZTE-Ma Zhifeng" w:date="2023-10-16T14:35:00Z"/>
              </w:rPr>
            </w:pPr>
            <w:ins w:id="1300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08" w:author="ZTE-Ma Zhifeng" w:date="2023-10-16T14:35:00Z"/>
                <w:lang w:val="en-US" w:bidi="ar"/>
              </w:rPr>
            </w:pPr>
            <w:ins w:id="1300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30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011" w:author="ZTE-Ma Zhifeng" w:date="2023-10-16T14:35:00Z"/>
              </w:rPr>
            </w:pPr>
          </w:p>
        </w:tc>
      </w:tr>
      <w:tr w:rsidR="008E4AB7" w:rsidTr="0030133D">
        <w:trPr>
          <w:trHeight w:val="187"/>
          <w:jc w:val="center"/>
          <w:ins w:id="13012" w:author="ZTE-Ma Zhifeng" w:date="2023-10-16T14:35:00Z"/>
          <w:trPrChange w:id="130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0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1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0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17" w:author="ZTE-Ma Zhifeng" w:date="2023-10-16T14:35:00Z"/>
              </w:rPr>
            </w:pPr>
          </w:p>
        </w:tc>
        <w:tc>
          <w:tcPr>
            <w:tcW w:w="1144" w:type="dxa"/>
            <w:tcBorders>
              <w:left w:val="single" w:sz="4" w:space="0" w:color="auto"/>
              <w:bottom w:val="single" w:sz="4" w:space="0" w:color="auto"/>
              <w:right w:val="single" w:sz="4" w:space="0" w:color="auto"/>
            </w:tcBorders>
            <w:vAlign w:val="center"/>
            <w:tcPrChange w:id="130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019" w:author="ZTE-Ma Zhifeng" w:date="2023-10-16T14:35:00Z"/>
              </w:rPr>
            </w:pPr>
            <w:ins w:id="1302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22" w:author="ZTE-Ma Zhifeng" w:date="2023-10-16T14:35:00Z"/>
                <w:lang w:val="en-US" w:bidi="ar"/>
              </w:rPr>
            </w:pPr>
            <w:ins w:id="13023" w:author="ZTE-Ma Zhifeng" w:date="2023-10-16T14:36:00Z">
              <w:r w:rsidRPr="00032D3A">
                <w:rPr>
                  <w:lang w:val="en-US" w:bidi="ar"/>
                </w:rPr>
                <w:t>CA_n25</w:t>
              </w:r>
              <w:r>
                <w:rPr>
                  <w:lang w:val="en-US" w:bidi="ar"/>
                </w:rPr>
                <w:t>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0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025" w:author="ZTE-Ma Zhifeng" w:date="2023-10-16T14:35:00Z"/>
              </w:rPr>
            </w:pPr>
          </w:p>
        </w:tc>
      </w:tr>
      <w:tr w:rsidR="008E4AB7" w:rsidTr="0030133D">
        <w:trPr>
          <w:trHeight w:val="187"/>
          <w:jc w:val="center"/>
          <w:ins w:id="13026" w:author="ZTE-Ma Zhifeng" w:date="2023-10-16T14:35:00Z"/>
          <w:trPrChange w:id="130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0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29" w:author="ZTE-Ma Zhifeng" w:date="2023-10-16T14:35:00Z"/>
              </w:rPr>
            </w:pPr>
            <w:ins w:id="13030"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0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32" w:author="ZTE-Ma Zhifeng" w:date="2023-10-16T14:35:00Z"/>
              </w:rPr>
            </w:pPr>
            <w:ins w:id="13033"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30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035" w:author="ZTE-Ma Zhifeng" w:date="2023-10-16T14:35:00Z"/>
              </w:rPr>
            </w:pPr>
            <w:ins w:id="13036"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38" w:author="ZTE-Ma Zhifeng" w:date="2023-10-16T14:35:00Z"/>
                <w:lang w:val="en-US" w:bidi="ar"/>
              </w:rPr>
            </w:pPr>
            <w:ins w:id="13039"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30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041" w:author="ZTE-Ma Zhifeng" w:date="2023-10-16T14:35:00Z"/>
              </w:rPr>
            </w:pPr>
            <w:ins w:id="13042" w:author="ZTE-Ma Zhifeng" w:date="2023-10-16T14:36:00Z">
              <w:r>
                <w:t>0</w:t>
              </w:r>
            </w:ins>
          </w:p>
        </w:tc>
      </w:tr>
      <w:tr w:rsidR="008E4AB7" w:rsidTr="0030133D">
        <w:trPr>
          <w:trHeight w:val="187"/>
          <w:jc w:val="center"/>
          <w:ins w:id="13043" w:author="ZTE-Ma Zhifeng" w:date="2023-10-16T14:35:00Z"/>
          <w:trPrChange w:id="130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0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46"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30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48" w:author="ZTE-Ma Zhifeng" w:date="2023-10-16T14:35:00Z"/>
              </w:rPr>
            </w:pPr>
          </w:p>
        </w:tc>
        <w:tc>
          <w:tcPr>
            <w:tcW w:w="1144" w:type="dxa"/>
            <w:tcBorders>
              <w:left w:val="single" w:sz="4" w:space="0" w:color="auto"/>
              <w:bottom w:val="single" w:sz="4" w:space="0" w:color="auto"/>
              <w:right w:val="single" w:sz="4" w:space="0" w:color="auto"/>
            </w:tcBorders>
            <w:vAlign w:val="center"/>
            <w:tcPrChange w:id="130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050" w:author="ZTE-Ma Zhifeng" w:date="2023-10-16T14:35:00Z"/>
              </w:rPr>
            </w:pPr>
            <w:ins w:id="13051"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53" w:author="ZTE-Ma Zhifeng" w:date="2023-10-16T14:35:00Z"/>
                <w:lang w:val="en-US" w:bidi="ar"/>
              </w:rPr>
            </w:pPr>
            <w:ins w:id="13054"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30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056" w:author="ZTE-Ma Zhifeng" w:date="2023-10-16T14:35:00Z"/>
              </w:rPr>
            </w:pPr>
          </w:p>
        </w:tc>
      </w:tr>
      <w:tr w:rsidR="008E4AB7" w:rsidTr="0030133D">
        <w:trPr>
          <w:trHeight w:val="187"/>
          <w:jc w:val="center"/>
          <w:ins w:id="13057" w:author="ZTE-Ma Zhifeng" w:date="2023-10-16T14:35:00Z"/>
          <w:trPrChange w:id="130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0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60"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0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62" w:author="ZTE-Ma Zhifeng" w:date="2023-10-16T14:35:00Z"/>
              </w:rPr>
            </w:pPr>
          </w:p>
        </w:tc>
        <w:tc>
          <w:tcPr>
            <w:tcW w:w="1144" w:type="dxa"/>
            <w:tcBorders>
              <w:left w:val="single" w:sz="4" w:space="0" w:color="auto"/>
              <w:bottom w:val="single" w:sz="4" w:space="0" w:color="auto"/>
              <w:right w:val="single" w:sz="4" w:space="0" w:color="auto"/>
            </w:tcBorders>
            <w:vAlign w:val="center"/>
            <w:tcPrChange w:id="130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064" w:author="ZTE-Ma Zhifeng" w:date="2023-10-16T14:35:00Z"/>
              </w:rPr>
            </w:pPr>
            <w:ins w:id="13065"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67" w:author="ZTE-Ma Zhifeng" w:date="2023-10-16T14:35:00Z"/>
                <w:lang w:val="en-US" w:bidi="ar"/>
              </w:rPr>
            </w:pPr>
            <w:ins w:id="13068" w:author="ZTE-Ma Zhifeng" w:date="2023-10-16T14:36:00Z">
              <w:r w:rsidRPr="00032D3A">
                <w:rPr>
                  <w:lang w:val="en-US" w:bidi="ar"/>
                </w:rPr>
                <w:t>CA_n25</w:t>
              </w:r>
              <w:r>
                <w:rPr>
                  <w:lang w:val="en-US" w:bidi="ar"/>
                </w:rPr>
                <w:t>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0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070" w:author="ZTE-Ma Zhifeng" w:date="2023-10-16T14:35:00Z"/>
              </w:rPr>
            </w:pPr>
          </w:p>
        </w:tc>
      </w:tr>
      <w:tr w:rsidR="008E4AB7" w:rsidTr="0030133D">
        <w:trPr>
          <w:trHeight w:val="187"/>
          <w:jc w:val="center"/>
          <w:ins w:id="13071" w:author="ZTE-Ma Zhifeng" w:date="2023-10-16T14:35:00Z"/>
          <w:trPrChange w:id="130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0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74" w:author="ZTE-Ma Zhifeng" w:date="2023-10-16T14:35:00Z"/>
              </w:rPr>
            </w:pPr>
            <w:ins w:id="13075" w:author="ZTE-Ma Zhifeng" w:date="2023-10-16T14:3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0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77" w:author="ZTE-Ma Zhifeng" w:date="2023-10-16T14:35:00Z"/>
              </w:rPr>
            </w:pPr>
            <w:ins w:id="13078" w:author="ZTE-Ma Zhifeng" w:date="2023-10-16T14:36:00Z">
              <w:r>
                <w:t>-</w:t>
              </w:r>
            </w:ins>
          </w:p>
        </w:tc>
        <w:tc>
          <w:tcPr>
            <w:tcW w:w="1144" w:type="dxa"/>
            <w:tcBorders>
              <w:left w:val="single" w:sz="4" w:space="0" w:color="auto"/>
              <w:bottom w:val="single" w:sz="4" w:space="0" w:color="auto"/>
              <w:right w:val="single" w:sz="4" w:space="0" w:color="auto"/>
            </w:tcBorders>
            <w:vAlign w:val="center"/>
            <w:tcPrChange w:id="130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080" w:author="ZTE-Ma Zhifeng" w:date="2023-10-16T14:35:00Z"/>
              </w:rPr>
            </w:pPr>
            <w:ins w:id="13081" w:author="ZTE-Ma Zhifeng" w:date="2023-10-16T14:36:00Z">
              <w:r w:rsidRPr="00032D3A">
                <w:rPr>
                  <w:rFonts w:hint="eastAsia"/>
                  <w:szCs w:val="18"/>
                  <w:lang w:eastAsia="zh-CN"/>
                </w:rPr>
                <w:t>n</w:t>
              </w:r>
              <w:r w:rsidRPr="00032D3A">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83" w:author="ZTE-Ma Zhifeng" w:date="2023-10-16T14:35:00Z"/>
                <w:lang w:val="en-US" w:bidi="ar"/>
              </w:rPr>
            </w:pPr>
            <w:ins w:id="13084" w:author="ZTE-Ma Zhifeng" w:date="2023-10-16T14:36:00Z">
              <w:r>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30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086" w:author="ZTE-Ma Zhifeng" w:date="2023-10-16T14:35:00Z"/>
              </w:rPr>
            </w:pPr>
            <w:ins w:id="13087" w:author="ZTE-Ma Zhifeng" w:date="2023-10-16T14:36:00Z">
              <w:r>
                <w:t>0</w:t>
              </w:r>
            </w:ins>
          </w:p>
        </w:tc>
      </w:tr>
      <w:tr w:rsidR="008E4AB7" w:rsidTr="0030133D">
        <w:trPr>
          <w:trHeight w:val="187"/>
          <w:jc w:val="center"/>
          <w:ins w:id="13088" w:author="ZTE-Ma Zhifeng" w:date="2023-10-16T14:35:00Z"/>
          <w:trPrChange w:id="130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0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91"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30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93" w:author="ZTE-Ma Zhifeng" w:date="2023-10-16T14:35:00Z"/>
              </w:rPr>
            </w:pPr>
          </w:p>
        </w:tc>
        <w:tc>
          <w:tcPr>
            <w:tcW w:w="1144" w:type="dxa"/>
            <w:tcBorders>
              <w:left w:val="single" w:sz="4" w:space="0" w:color="auto"/>
              <w:bottom w:val="single" w:sz="4" w:space="0" w:color="auto"/>
              <w:right w:val="single" w:sz="4" w:space="0" w:color="auto"/>
            </w:tcBorders>
            <w:vAlign w:val="center"/>
            <w:tcPrChange w:id="130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095" w:author="ZTE-Ma Zhifeng" w:date="2023-10-16T14:35:00Z"/>
              </w:rPr>
            </w:pPr>
            <w:ins w:id="13096" w:author="ZTE-Ma Zhifeng" w:date="2023-10-16T14:36:00Z">
              <w:r w:rsidRPr="00032D3A">
                <w:rPr>
                  <w:rFonts w:hint="eastAsia"/>
                  <w:szCs w:val="18"/>
                  <w:lang w:eastAsia="zh-CN"/>
                </w:rPr>
                <w:t>n</w:t>
              </w:r>
              <w:r w:rsidRPr="00032D3A">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098" w:author="ZTE-Ma Zhifeng" w:date="2023-10-16T14:35:00Z"/>
                <w:lang w:val="en-US" w:bidi="ar"/>
              </w:rPr>
            </w:pPr>
            <w:ins w:id="13099" w:author="ZTE-Ma Zhifeng" w:date="2023-10-16T14:36:00Z">
              <w:r>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31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101" w:author="ZTE-Ma Zhifeng" w:date="2023-10-16T14:35:00Z"/>
              </w:rPr>
            </w:pPr>
          </w:p>
        </w:tc>
      </w:tr>
      <w:tr w:rsidR="008E4AB7" w:rsidTr="0030133D">
        <w:trPr>
          <w:trHeight w:val="187"/>
          <w:jc w:val="center"/>
          <w:ins w:id="13102" w:author="ZTE-Ma Zhifeng" w:date="2023-10-16T14:35:00Z"/>
          <w:trPrChange w:id="131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1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05"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1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07" w:author="ZTE-Ma Zhifeng" w:date="2023-10-16T14:35:00Z"/>
              </w:rPr>
            </w:pPr>
          </w:p>
        </w:tc>
        <w:tc>
          <w:tcPr>
            <w:tcW w:w="1144" w:type="dxa"/>
            <w:tcBorders>
              <w:left w:val="single" w:sz="4" w:space="0" w:color="auto"/>
              <w:bottom w:val="single" w:sz="4" w:space="0" w:color="auto"/>
              <w:right w:val="single" w:sz="4" w:space="0" w:color="auto"/>
            </w:tcBorders>
            <w:vAlign w:val="center"/>
            <w:tcPrChange w:id="131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109" w:author="ZTE-Ma Zhifeng" w:date="2023-10-16T14:35:00Z"/>
              </w:rPr>
            </w:pPr>
            <w:ins w:id="13110" w:author="ZTE-Ma Zhifeng" w:date="2023-10-16T14:36:00Z">
              <w:r w:rsidRPr="00032D3A">
                <w:t>n25</w:t>
              </w:r>
              <w:r>
                <w:t>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12" w:author="ZTE-Ma Zhifeng" w:date="2023-10-16T14:35:00Z"/>
                <w:lang w:val="en-US" w:bidi="ar"/>
              </w:rPr>
            </w:pPr>
            <w:ins w:id="13113" w:author="ZTE-Ma Zhifeng" w:date="2023-10-16T14:36:00Z">
              <w:r w:rsidRPr="00032D3A">
                <w:rPr>
                  <w:lang w:val="en-US" w:bidi="ar"/>
                </w:rPr>
                <w:t>CA_n25</w:t>
              </w:r>
              <w:r>
                <w:rPr>
                  <w:lang w:val="en-US" w:bidi="ar"/>
                </w:rPr>
                <w:t>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1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115" w:author="ZTE-Ma Zhifeng" w:date="2023-10-16T14:35:00Z"/>
              </w:rPr>
            </w:pPr>
          </w:p>
        </w:tc>
      </w:tr>
      <w:tr w:rsidR="008E4AB7" w:rsidTr="0030133D">
        <w:trPr>
          <w:trHeight w:val="187"/>
          <w:jc w:val="center"/>
          <w:ins w:id="13116" w:author="ZTE-Ma Zhifeng" w:date="2023-10-16T15:16:00Z"/>
          <w:trPrChange w:id="131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1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19" w:author="ZTE-Ma Zhifeng" w:date="2023-10-16T15:16:00Z"/>
              </w:rPr>
            </w:pPr>
            <w:ins w:id="13120" w:author="ZTE-Ma Zhifeng" w:date="2023-10-16T15:16:00Z">
              <w:r>
                <w:rPr>
                  <w:lang w:eastAsia="zh-CN"/>
                </w:rPr>
                <w:t>CA_n3A-n105A-n257A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1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L"/>
              <w:jc w:val="center"/>
              <w:rPr>
                <w:ins w:id="13122" w:author="ZTE-Ma Zhifeng" w:date="2023-10-16T15:16:00Z"/>
                <w:lang w:eastAsia="zh-CN"/>
              </w:rPr>
            </w:pPr>
            <w:ins w:id="13123" w:author="ZTE-Ma Zhifeng" w:date="2023-10-16T15:16:00Z">
              <w:r>
                <w:rPr>
                  <w:lang w:eastAsia="zh-CN"/>
                </w:rPr>
                <w:t>CA_n3A-n105A</w:t>
              </w:r>
            </w:ins>
          </w:p>
          <w:p w:rsidR="008E4AB7" w:rsidRDefault="008E4AB7" w:rsidP="008E4AB7">
            <w:pPr>
              <w:pStyle w:val="TAL"/>
              <w:jc w:val="center"/>
              <w:rPr>
                <w:ins w:id="13124" w:author="ZTE-Ma Zhifeng" w:date="2023-10-16T15:16:00Z"/>
                <w:lang w:eastAsia="zh-CN"/>
              </w:rPr>
            </w:pPr>
            <w:ins w:id="13125" w:author="ZTE-Ma Zhifeng" w:date="2023-10-16T15:16:00Z">
              <w:r>
                <w:rPr>
                  <w:lang w:eastAsia="zh-CN"/>
                </w:rPr>
                <w:t>CA_n3A-n257A</w:t>
              </w:r>
            </w:ins>
          </w:p>
          <w:p w:rsidR="008E4AB7" w:rsidRPr="00032D3A" w:rsidRDefault="008E4AB7" w:rsidP="008E4AB7">
            <w:pPr>
              <w:pStyle w:val="TAC"/>
              <w:rPr>
                <w:ins w:id="13126" w:author="ZTE-Ma Zhifeng" w:date="2023-10-16T15:16:00Z"/>
              </w:rPr>
            </w:pPr>
            <w:ins w:id="13127" w:author="ZTE-Ma Zhifeng" w:date="2023-10-16T15:16:00Z">
              <w:r>
                <w:rPr>
                  <w:lang w:eastAsia="zh-CN"/>
                </w:rPr>
                <w:t>CA_n105A-n257A</w:t>
              </w:r>
            </w:ins>
          </w:p>
        </w:tc>
        <w:tc>
          <w:tcPr>
            <w:tcW w:w="1144" w:type="dxa"/>
            <w:tcBorders>
              <w:left w:val="single" w:sz="4" w:space="0" w:color="auto"/>
              <w:bottom w:val="single" w:sz="4" w:space="0" w:color="auto"/>
              <w:right w:val="single" w:sz="4" w:space="0" w:color="auto"/>
            </w:tcBorders>
            <w:vAlign w:val="center"/>
            <w:tcPrChange w:id="131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129" w:author="ZTE-Ma Zhifeng" w:date="2023-10-16T15:16:00Z"/>
              </w:rPr>
            </w:pPr>
            <w:ins w:id="13130" w:author="ZTE-Ma Zhifeng" w:date="2023-10-16T15:16:00Z">
              <w:r>
                <w:rPr>
                  <w:lang w:eastAsia="zh-CN"/>
                </w:rPr>
                <w:t>n3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32" w:author="ZTE-Ma Zhifeng" w:date="2023-10-16T15:16:00Z"/>
                <w:lang w:val="en-US" w:bidi="ar"/>
              </w:rPr>
            </w:pPr>
            <w:ins w:id="13133" w:author="ZTE-Ma Zhifeng" w:date="2023-10-16T15:16:00Z">
              <w:r w:rsidRPr="00032D3A">
                <w:rPr>
                  <w:lang w:val="en-US" w:bidi="ar"/>
                </w:rPr>
                <w:t>5, 10, 15, 20, 25, 30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31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135" w:author="ZTE-Ma Zhifeng" w:date="2023-10-16T15:16:00Z"/>
              </w:rPr>
            </w:pPr>
            <w:ins w:id="13136" w:author="ZTE-Ma Zhifeng" w:date="2023-10-16T15:16:00Z">
              <w:r>
                <w:rPr>
                  <w:lang w:eastAsia="zh-CN"/>
                </w:rPr>
                <w:t>0</w:t>
              </w:r>
            </w:ins>
          </w:p>
        </w:tc>
      </w:tr>
      <w:tr w:rsidR="008E4AB7" w:rsidTr="0030133D">
        <w:trPr>
          <w:trHeight w:val="187"/>
          <w:jc w:val="center"/>
          <w:ins w:id="13137" w:author="ZTE-Ma Zhifeng" w:date="2023-10-16T15:16:00Z"/>
          <w:trPrChange w:id="131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1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40" w:author="ZTE-Ma Zhifeng" w:date="2023-10-16T15:16:00Z"/>
              </w:rPr>
            </w:pPr>
          </w:p>
        </w:tc>
        <w:tc>
          <w:tcPr>
            <w:tcW w:w="3249" w:type="dxa"/>
            <w:gridSpan w:val="2"/>
            <w:tcBorders>
              <w:top w:val="nil"/>
              <w:left w:val="single" w:sz="4" w:space="0" w:color="auto"/>
              <w:bottom w:val="nil"/>
              <w:right w:val="single" w:sz="4" w:space="0" w:color="auto"/>
            </w:tcBorders>
            <w:shd w:val="clear" w:color="auto" w:fill="auto"/>
            <w:vAlign w:val="center"/>
            <w:tcPrChange w:id="131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42" w:author="ZTE-Ma Zhifeng" w:date="2023-10-16T15:16:00Z"/>
              </w:rPr>
            </w:pPr>
          </w:p>
        </w:tc>
        <w:tc>
          <w:tcPr>
            <w:tcW w:w="1144" w:type="dxa"/>
            <w:tcBorders>
              <w:left w:val="single" w:sz="4" w:space="0" w:color="auto"/>
              <w:bottom w:val="single" w:sz="4" w:space="0" w:color="auto"/>
              <w:right w:val="single" w:sz="4" w:space="0" w:color="auto"/>
            </w:tcBorders>
            <w:vAlign w:val="center"/>
            <w:tcPrChange w:id="131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144" w:author="ZTE-Ma Zhifeng" w:date="2023-10-16T15:16:00Z"/>
              </w:rPr>
            </w:pPr>
            <w:ins w:id="13145" w:author="ZTE-Ma Zhifeng" w:date="2023-10-16T15:16: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47" w:author="ZTE-Ma Zhifeng" w:date="2023-10-16T15:16:00Z"/>
                <w:lang w:val="en-US" w:bidi="ar"/>
              </w:rPr>
            </w:pPr>
            <w:ins w:id="13148" w:author="ZTE-Ma Zhifeng" w:date="2023-10-16T15:16: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131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150" w:author="ZTE-Ma Zhifeng" w:date="2023-10-16T15:16:00Z"/>
              </w:rPr>
            </w:pPr>
          </w:p>
        </w:tc>
      </w:tr>
      <w:tr w:rsidR="008E4AB7" w:rsidTr="0030133D">
        <w:trPr>
          <w:trHeight w:val="187"/>
          <w:jc w:val="center"/>
          <w:ins w:id="13151" w:author="ZTE-Ma Zhifeng" w:date="2023-10-16T15:16:00Z"/>
          <w:trPrChange w:id="131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1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54" w:author="ZTE-Ma Zhifeng" w:date="2023-10-16T15:16: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1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56" w:author="ZTE-Ma Zhifeng" w:date="2023-10-16T15:16:00Z"/>
              </w:rPr>
            </w:pPr>
          </w:p>
        </w:tc>
        <w:tc>
          <w:tcPr>
            <w:tcW w:w="1144" w:type="dxa"/>
            <w:tcBorders>
              <w:left w:val="single" w:sz="4" w:space="0" w:color="auto"/>
              <w:bottom w:val="single" w:sz="4" w:space="0" w:color="auto"/>
              <w:right w:val="single" w:sz="4" w:space="0" w:color="auto"/>
            </w:tcBorders>
            <w:vAlign w:val="center"/>
            <w:tcPrChange w:id="131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158" w:author="ZTE-Ma Zhifeng" w:date="2023-10-16T15:16:00Z"/>
              </w:rPr>
            </w:pPr>
            <w:ins w:id="13159" w:author="ZTE-Ma Zhifeng" w:date="2023-10-16T15:16:00Z">
              <w:r>
                <w:rPr>
                  <w:lang w:eastAsia="zh-CN"/>
                </w:rPr>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61" w:author="ZTE-Ma Zhifeng" w:date="2023-10-16T15:16:00Z"/>
                <w:lang w:val="en-US" w:bidi="ar"/>
              </w:rPr>
            </w:pPr>
            <w:ins w:id="13162" w:author="ZTE-Ma Zhifeng" w:date="2023-10-16T15:16: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1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164" w:author="ZTE-Ma Zhifeng" w:date="2023-10-16T15:16:00Z"/>
              </w:rPr>
            </w:pPr>
          </w:p>
        </w:tc>
      </w:tr>
      <w:tr w:rsidR="008E4AB7" w:rsidTr="0030133D">
        <w:trPr>
          <w:trHeight w:val="187"/>
          <w:jc w:val="center"/>
          <w:ins w:id="13165" w:author="ZTE-Ma Zhifeng" w:date="2023-10-16T15:16:00Z"/>
          <w:trPrChange w:id="131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1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68" w:author="ZTE-Ma Zhifeng" w:date="2023-10-16T15:16:00Z"/>
              </w:rPr>
            </w:pPr>
            <w:ins w:id="13169" w:author="ZTE-Ma Zhifeng" w:date="2023-10-16T15:16:00Z">
              <w:r>
                <w:rPr>
                  <w:lang w:eastAsia="zh-CN"/>
                </w:rPr>
                <w:t>CA_n3A-n105A-n258A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1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L"/>
              <w:jc w:val="center"/>
              <w:rPr>
                <w:ins w:id="13171" w:author="ZTE-Ma Zhifeng" w:date="2023-10-16T15:16:00Z"/>
                <w:lang w:eastAsia="zh-CN"/>
              </w:rPr>
            </w:pPr>
            <w:ins w:id="13172" w:author="ZTE-Ma Zhifeng" w:date="2023-10-16T15:16:00Z">
              <w:r>
                <w:rPr>
                  <w:lang w:eastAsia="zh-CN"/>
                </w:rPr>
                <w:t>CA_n3A-n105A</w:t>
              </w:r>
            </w:ins>
          </w:p>
          <w:p w:rsidR="008E4AB7" w:rsidRDefault="008E4AB7" w:rsidP="008E4AB7">
            <w:pPr>
              <w:pStyle w:val="TAL"/>
              <w:jc w:val="center"/>
              <w:rPr>
                <w:ins w:id="13173" w:author="ZTE-Ma Zhifeng" w:date="2023-10-16T15:16:00Z"/>
                <w:lang w:eastAsia="zh-CN"/>
              </w:rPr>
            </w:pPr>
            <w:ins w:id="13174" w:author="ZTE-Ma Zhifeng" w:date="2023-10-16T15:16:00Z">
              <w:r>
                <w:rPr>
                  <w:lang w:eastAsia="zh-CN"/>
                </w:rPr>
                <w:t>CA_n3A-n258A</w:t>
              </w:r>
            </w:ins>
          </w:p>
          <w:p w:rsidR="008E4AB7" w:rsidRPr="00032D3A" w:rsidRDefault="008E4AB7" w:rsidP="008E4AB7">
            <w:pPr>
              <w:pStyle w:val="TAC"/>
              <w:rPr>
                <w:ins w:id="13175" w:author="ZTE-Ma Zhifeng" w:date="2023-10-16T15:16:00Z"/>
              </w:rPr>
            </w:pPr>
            <w:ins w:id="13176" w:author="ZTE-Ma Zhifeng" w:date="2023-10-16T15:16:00Z">
              <w:r>
                <w:rPr>
                  <w:lang w:eastAsia="zh-CN"/>
                </w:rPr>
                <w:t>CA_n105A-n258A</w:t>
              </w:r>
            </w:ins>
          </w:p>
        </w:tc>
        <w:tc>
          <w:tcPr>
            <w:tcW w:w="1144" w:type="dxa"/>
            <w:tcBorders>
              <w:left w:val="single" w:sz="4" w:space="0" w:color="auto"/>
              <w:bottom w:val="single" w:sz="4" w:space="0" w:color="auto"/>
              <w:right w:val="single" w:sz="4" w:space="0" w:color="auto"/>
            </w:tcBorders>
            <w:vAlign w:val="center"/>
            <w:tcPrChange w:id="131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178" w:author="ZTE-Ma Zhifeng" w:date="2023-10-16T15:16:00Z"/>
              </w:rPr>
            </w:pPr>
            <w:ins w:id="13179" w:author="ZTE-Ma Zhifeng" w:date="2023-10-16T15:16:00Z">
              <w:r>
                <w:rPr>
                  <w:lang w:eastAsia="zh-CN"/>
                </w:rPr>
                <w:t>n3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81" w:author="ZTE-Ma Zhifeng" w:date="2023-10-16T15:16:00Z"/>
                <w:lang w:val="en-US" w:bidi="ar"/>
              </w:rPr>
            </w:pPr>
            <w:ins w:id="13182" w:author="ZTE-Ma Zhifeng" w:date="2023-10-16T15:16:00Z">
              <w:r w:rsidRPr="00032D3A">
                <w:rPr>
                  <w:lang w:val="en-US" w:bidi="ar"/>
                </w:rPr>
                <w:t>5, 10, 15, 20, 25, 30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31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184" w:author="ZTE-Ma Zhifeng" w:date="2023-10-16T15:16:00Z"/>
              </w:rPr>
            </w:pPr>
            <w:ins w:id="13185" w:author="ZTE-Ma Zhifeng" w:date="2023-10-16T15:16:00Z">
              <w:r>
                <w:rPr>
                  <w:lang w:eastAsia="zh-CN"/>
                </w:rPr>
                <w:t>0</w:t>
              </w:r>
            </w:ins>
          </w:p>
        </w:tc>
      </w:tr>
      <w:tr w:rsidR="008E4AB7" w:rsidTr="0030133D">
        <w:trPr>
          <w:trHeight w:val="187"/>
          <w:jc w:val="center"/>
          <w:ins w:id="13186" w:author="ZTE-Ma Zhifeng" w:date="2023-10-16T15:16:00Z"/>
          <w:trPrChange w:id="131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1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89" w:author="ZTE-Ma Zhifeng" w:date="2023-10-16T15:16:00Z"/>
              </w:rPr>
            </w:pPr>
          </w:p>
        </w:tc>
        <w:tc>
          <w:tcPr>
            <w:tcW w:w="3249" w:type="dxa"/>
            <w:gridSpan w:val="2"/>
            <w:tcBorders>
              <w:top w:val="nil"/>
              <w:left w:val="single" w:sz="4" w:space="0" w:color="auto"/>
              <w:bottom w:val="nil"/>
              <w:right w:val="single" w:sz="4" w:space="0" w:color="auto"/>
            </w:tcBorders>
            <w:shd w:val="clear" w:color="auto" w:fill="auto"/>
            <w:vAlign w:val="center"/>
            <w:tcPrChange w:id="131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91" w:author="ZTE-Ma Zhifeng" w:date="2023-10-16T15:16:00Z"/>
              </w:rPr>
            </w:pPr>
          </w:p>
        </w:tc>
        <w:tc>
          <w:tcPr>
            <w:tcW w:w="1144" w:type="dxa"/>
            <w:tcBorders>
              <w:left w:val="single" w:sz="4" w:space="0" w:color="auto"/>
              <w:bottom w:val="single" w:sz="4" w:space="0" w:color="auto"/>
              <w:right w:val="single" w:sz="4" w:space="0" w:color="auto"/>
            </w:tcBorders>
            <w:vAlign w:val="center"/>
            <w:tcPrChange w:id="1319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193" w:author="ZTE-Ma Zhifeng" w:date="2023-10-16T15:16:00Z"/>
              </w:rPr>
            </w:pPr>
            <w:ins w:id="13194" w:author="ZTE-Ma Zhifeng" w:date="2023-10-16T15:16: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196" w:author="ZTE-Ma Zhifeng" w:date="2023-10-16T15:16:00Z"/>
                <w:lang w:val="en-US" w:bidi="ar"/>
              </w:rPr>
            </w:pPr>
            <w:ins w:id="13197" w:author="ZTE-Ma Zhifeng" w:date="2023-10-16T15:16: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131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199" w:author="ZTE-Ma Zhifeng" w:date="2023-10-16T15:16:00Z"/>
              </w:rPr>
            </w:pPr>
          </w:p>
        </w:tc>
      </w:tr>
      <w:tr w:rsidR="008E4AB7" w:rsidTr="0030133D">
        <w:trPr>
          <w:trHeight w:val="187"/>
          <w:jc w:val="center"/>
          <w:ins w:id="13200" w:author="ZTE-Ma Zhifeng" w:date="2023-10-16T15:16:00Z"/>
          <w:trPrChange w:id="1320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203" w:author="ZTE-Ma Zhifeng" w:date="2023-10-16T15:16: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205" w:author="ZTE-Ma Zhifeng" w:date="2023-10-16T15:16:00Z"/>
              </w:rPr>
            </w:pPr>
          </w:p>
        </w:tc>
        <w:tc>
          <w:tcPr>
            <w:tcW w:w="1144" w:type="dxa"/>
            <w:tcBorders>
              <w:left w:val="single" w:sz="4" w:space="0" w:color="auto"/>
              <w:bottom w:val="single" w:sz="4" w:space="0" w:color="auto"/>
              <w:right w:val="single" w:sz="4" w:space="0" w:color="auto"/>
            </w:tcBorders>
            <w:vAlign w:val="center"/>
            <w:tcPrChange w:id="1320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rPr>
                <w:ins w:id="13207" w:author="ZTE-Ma Zhifeng" w:date="2023-10-16T15:16:00Z"/>
              </w:rPr>
            </w:pPr>
            <w:ins w:id="13208" w:author="ZTE-Ma Zhifeng" w:date="2023-10-16T15:16:00Z">
              <w:r>
                <w:rPr>
                  <w:lang w:eastAsia="zh-CN"/>
                </w:rPr>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rPr>
                <w:ins w:id="13210" w:author="ZTE-Ma Zhifeng" w:date="2023-10-16T15:16:00Z"/>
                <w:lang w:val="en-US" w:bidi="ar"/>
              </w:rPr>
            </w:pPr>
            <w:ins w:id="13211" w:author="ZTE-Ma Zhifeng" w:date="2023-10-16T15:16: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21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ins w:id="13213" w:author="ZTE-Ma Zhifeng" w:date="2023-10-16T15:16:00Z"/>
              </w:rPr>
            </w:pPr>
          </w:p>
        </w:tc>
      </w:tr>
      <w:tr w:rsidR="008E4AB7" w:rsidTr="0030133D">
        <w:trPr>
          <w:trHeight w:val="187"/>
          <w:jc w:val="center"/>
          <w:trPrChange w:id="132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032D3A">
              <w:t>CA_n5A-n30A</w:t>
            </w:r>
          </w:p>
          <w:p w:rsidR="008E4AB7" w:rsidRDefault="008E4AB7" w:rsidP="008E4AB7">
            <w:pPr>
              <w:pStyle w:val="TAC"/>
            </w:pPr>
            <w:r w:rsidRPr="00032D3A">
              <w:t>CA_n5A-n260A</w:t>
            </w:r>
          </w:p>
          <w:p w:rsidR="008E4AB7" w:rsidRPr="00032D3A" w:rsidRDefault="008E4AB7" w:rsidP="008E4AB7">
            <w:pPr>
              <w:pStyle w:val="TAC"/>
            </w:pPr>
            <w:r w:rsidRPr="00032D3A">
              <w:t>CA_n30A-n260A</w:t>
            </w:r>
          </w:p>
        </w:tc>
        <w:tc>
          <w:tcPr>
            <w:tcW w:w="1144" w:type="dxa"/>
            <w:tcBorders>
              <w:left w:val="single" w:sz="4" w:space="0" w:color="auto"/>
              <w:bottom w:val="single" w:sz="4" w:space="0" w:color="auto"/>
              <w:right w:val="single" w:sz="4" w:space="0" w:color="auto"/>
            </w:tcBorders>
            <w:vAlign w:val="center"/>
            <w:tcPrChange w:id="132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2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32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CA_n5A-n30A</w:t>
            </w:r>
          </w:p>
          <w:p w:rsidR="008E4AB7" w:rsidRDefault="008E4AB7" w:rsidP="008E4AB7">
            <w:pPr>
              <w:pStyle w:val="TAC"/>
            </w:pPr>
            <w:r w:rsidRPr="00032D3A">
              <w:t>CA_n5A-n260A</w:t>
            </w:r>
            <w:r>
              <w:t>/G</w:t>
            </w:r>
          </w:p>
          <w:p w:rsidR="008E4AB7" w:rsidRPr="00032D3A" w:rsidRDefault="008E4AB7" w:rsidP="008E4AB7">
            <w:pPr>
              <w:pStyle w:val="TAC"/>
            </w:pPr>
            <w:r w:rsidRPr="00032D3A">
              <w:t>CA_n30A-n260A</w:t>
            </w:r>
            <w:r>
              <w:t>/G</w:t>
            </w:r>
          </w:p>
        </w:tc>
        <w:tc>
          <w:tcPr>
            <w:tcW w:w="1144" w:type="dxa"/>
            <w:tcBorders>
              <w:left w:val="single" w:sz="4" w:space="0" w:color="auto"/>
              <w:bottom w:val="single" w:sz="4" w:space="0" w:color="auto"/>
              <w:right w:val="single" w:sz="4" w:space="0" w:color="auto"/>
            </w:tcBorders>
            <w:vAlign w:val="center"/>
            <w:tcPrChange w:id="132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2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32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CA_n5A-n30A</w:t>
            </w:r>
          </w:p>
          <w:p w:rsidR="008E4AB7" w:rsidRDefault="008E4AB7" w:rsidP="008E4AB7">
            <w:pPr>
              <w:pStyle w:val="TAC"/>
            </w:pPr>
            <w:r w:rsidRPr="00032D3A">
              <w:t>CA_n5A-n260A</w:t>
            </w:r>
            <w:r>
              <w:t>/G/H</w:t>
            </w:r>
          </w:p>
          <w:p w:rsidR="008E4AB7" w:rsidRPr="00032D3A" w:rsidRDefault="008E4AB7" w:rsidP="008E4AB7">
            <w:pPr>
              <w:pStyle w:val="TAC"/>
            </w:pPr>
            <w:r w:rsidRPr="00032D3A">
              <w:t>CA_n30A-n260A</w:t>
            </w:r>
            <w:r>
              <w:t>/G/H</w:t>
            </w:r>
          </w:p>
        </w:tc>
        <w:tc>
          <w:tcPr>
            <w:tcW w:w="1144" w:type="dxa"/>
            <w:tcBorders>
              <w:left w:val="single" w:sz="4" w:space="0" w:color="auto"/>
              <w:bottom w:val="single" w:sz="4" w:space="0" w:color="auto"/>
              <w:right w:val="single" w:sz="4" w:space="0" w:color="auto"/>
            </w:tcBorders>
            <w:vAlign w:val="center"/>
            <w:tcPrChange w:id="132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2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32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032D3A" w:rsidRDefault="008E4AB7" w:rsidP="008E4AB7">
            <w:pPr>
              <w:pStyle w:val="TAC"/>
            </w:pPr>
            <w:r w:rsidRPr="00032D3A">
              <w:t>CA_n5A-n30A</w:t>
            </w:r>
          </w:p>
          <w:p w:rsidR="008E4AB7" w:rsidRDefault="008E4AB7" w:rsidP="008E4AB7">
            <w:pPr>
              <w:pStyle w:val="TAC"/>
            </w:pPr>
            <w:r w:rsidRPr="00032D3A">
              <w:t>CA_n5A-n260A</w:t>
            </w:r>
            <w:r>
              <w:rPr>
                <w:rFonts w:cs="Arial"/>
                <w:lang w:eastAsia="zh-CN"/>
              </w:rPr>
              <w:t>/G/H/I</w:t>
            </w:r>
          </w:p>
          <w:p w:rsidR="008E4AB7" w:rsidRPr="00032D3A" w:rsidRDefault="008E4AB7" w:rsidP="008E4AB7">
            <w:pPr>
              <w:pStyle w:val="TAC"/>
            </w:pPr>
            <w:r w:rsidRPr="00032D3A">
              <w:t>CA_n30A-n260A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32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032D3A" w:rsidRDefault="008E4AB7" w:rsidP="008E4AB7">
            <w:pPr>
              <w:pStyle w:val="TAC"/>
            </w:pPr>
            <w:r w:rsidRPr="00032D3A">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032D3A" w:rsidRDefault="008E4AB7" w:rsidP="008E4AB7">
            <w:pPr>
              <w:pStyle w:val="TAC"/>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2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32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w:t>
            </w:r>
          </w:p>
          <w:p w:rsidR="008E4AB7" w:rsidRDefault="008E4AB7" w:rsidP="008E4AB7">
            <w:pPr>
              <w:pStyle w:val="TAC"/>
            </w:pPr>
            <w:r>
              <w:t>CA_n5A-n260A</w:t>
            </w:r>
            <w:r>
              <w:rPr>
                <w:rFonts w:cs="Arial"/>
                <w:lang w:eastAsia="zh-CN"/>
              </w:rPr>
              <w:t>/G/H/I/J</w:t>
            </w:r>
          </w:p>
          <w:p w:rsidR="008E4AB7" w:rsidRDefault="008E4AB7" w:rsidP="008E4AB7">
            <w:pPr>
              <w:pStyle w:val="TAC"/>
            </w:pPr>
            <w:r>
              <w:t>CA_n30A-n260A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Change w:id="132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2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2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3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33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w:t>
            </w:r>
          </w:p>
          <w:p w:rsidR="008E4AB7" w:rsidRDefault="008E4AB7" w:rsidP="008E4AB7">
            <w:pPr>
              <w:pStyle w:val="TAC"/>
            </w:pPr>
            <w:r>
              <w:t>CA_n5A-n260A</w:t>
            </w:r>
            <w:r>
              <w:rPr>
                <w:rFonts w:cs="Arial"/>
                <w:lang w:eastAsia="zh-CN"/>
              </w:rPr>
              <w:t>/G/H/I/J/K</w:t>
            </w:r>
          </w:p>
          <w:p w:rsidR="008E4AB7" w:rsidRDefault="008E4AB7" w:rsidP="008E4AB7">
            <w:pPr>
              <w:pStyle w:val="TAC"/>
            </w:pPr>
            <w:r>
              <w:t>CA_n30A-n260A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Change w:id="133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3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3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3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3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33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w:t>
            </w:r>
          </w:p>
          <w:p w:rsidR="008E4AB7" w:rsidRDefault="008E4AB7" w:rsidP="008E4AB7">
            <w:pPr>
              <w:pStyle w:val="TAC"/>
            </w:pPr>
            <w:r>
              <w:t>CA_n5A-n260A</w:t>
            </w:r>
            <w:r>
              <w:rPr>
                <w:rFonts w:cs="Arial"/>
                <w:lang w:eastAsia="zh-CN"/>
              </w:rPr>
              <w:t>/G/H/I/J/K/L</w:t>
            </w:r>
          </w:p>
          <w:p w:rsidR="008E4AB7" w:rsidRDefault="008E4AB7" w:rsidP="008E4AB7">
            <w:pPr>
              <w:pStyle w:val="TAC"/>
            </w:pPr>
            <w:r>
              <w:t>CA_n30A-n260A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Change w:id="133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3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3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3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3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33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CA_n5A-n30A</w:t>
            </w:r>
          </w:p>
          <w:p w:rsidR="008E4AB7" w:rsidRDefault="008E4AB7" w:rsidP="008E4AB7">
            <w:pPr>
              <w:pStyle w:val="TAC"/>
            </w:pPr>
            <w:r>
              <w:t>CA_n5A-n260A</w:t>
            </w:r>
            <w:r>
              <w:rPr>
                <w:rFonts w:cs="Arial"/>
                <w:lang w:eastAsia="zh-CN"/>
              </w:rPr>
              <w:t>/G/H/I/J/K/L/M</w:t>
            </w:r>
          </w:p>
          <w:p w:rsidR="008E4AB7" w:rsidRDefault="008E4AB7" w:rsidP="008E4AB7">
            <w:pPr>
              <w:pStyle w:val="TAC"/>
            </w:pPr>
            <w:r>
              <w:t>CA_n30A-n260A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Change w:id="133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3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3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3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3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33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p>
          <w:p w:rsidR="008E4AB7" w:rsidRDefault="008E4AB7" w:rsidP="008E4AB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133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3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3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33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CA_n5A-n260A/G</w:t>
            </w:r>
          </w:p>
          <w:p w:rsidR="008E4AB7" w:rsidRDefault="008E4AB7" w:rsidP="008E4AB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133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3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3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133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3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w:t>
            </w:r>
          </w:p>
          <w:p w:rsidR="008E4AB7" w:rsidRDefault="008E4AB7" w:rsidP="008E4AB7">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3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4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134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4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134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4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134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4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134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4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134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4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4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135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p>
          <w:p w:rsidR="008E4AB7" w:rsidRDefault="008E4AB7" w:rsidP="008E4AB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135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5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35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CA_n5A-n260A/G</w:t>
            </w:r>
          </w:p>
          <w:p w:rsidR="008E4AB7" w:rsidRDefault="008E4AB7" w:rsidP="008E4AB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135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5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135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w:t>
            </w:r>
          </w:p>
          <w:p w:rsidR="008E4AB7" w:rsidRDefault="008E4AB7" w:rsidP="008E4AB7">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5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5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135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5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5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135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5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5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135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5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5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5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6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136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6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6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6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136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p w:rsidR="008E4AB7" w:rsidRDefault="008E4AB7" w:rsidP="008E4AB7">
            <w:pPr>
              <w:pStyle w:val="TAC"/>
            </w:pPr>
            <w:r>
              <w:t xml:space="preserve"> </w:t>
            </w:r>
          </w:p>
        </w:tc>
        <w:tc>
          <w:tcPr>
            <w:tcW w:w="1144" w:type="dxa"/>
            <w:tcBorders>
              <w:top w:val="single" w:sz="4" w:space="0" w:color="auto"/>
              <w:left w:val="single" w:sz="4" w:space="0" w:color="auto"/>
              <w:bottom w:val="single" w:sz="4" w:space="0" w:color="auto"/>
              <w:right w:val="single" w:sz="4" w:space="0" w:color="auto"/>
            </w:tcBorders>
            <w:vAlign w:val="center"/>
            <w:tcPrChange w:id="136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6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6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136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p>
          <w:p w:rsidR="008E4AB7" w:rsidRDefault="008E4AB7" w:rsidP="008E4AB7">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136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6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6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36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CA_n5A-n260A/G</w:t>
            </w:r>
          </w:p>
          <w:p w:rsidR="008E4AB7" w:rsidRDefault="008E4AB7" w:rsidP="008E4AB7">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136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6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6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136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w:t>
            </w:r>
          </w:p>
          <w:p w:rsidR="008E4AB7" w:rsidRDefault="008E4AB7" w:rsidP="008E4AB7">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6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6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6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6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136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7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137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7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137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7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137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7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137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7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137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7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37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7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38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38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8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138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8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8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138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8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8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138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8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8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138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8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8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138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8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9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9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139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9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9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9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9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39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39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9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9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9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39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9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9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9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9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39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9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9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9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9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139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39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9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39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140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40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0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0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140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0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0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0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140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0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0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0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140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0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0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140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0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0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0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140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0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0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1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1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1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141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1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1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1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1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41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1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1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141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1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1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1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1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41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1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1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141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1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1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1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1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2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142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2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2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2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142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2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2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2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42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2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2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2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142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2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2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2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142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2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2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2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142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2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2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3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143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3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3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143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3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3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143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A829E6" w:rsidRDefault="008E4AB7" w:rsidP="008E4AB7">
            <w:pPr>
              <w:pStyle w:val="TAC"/>
              <w:rPr>
                <w:highlight w:val="yellow"/>
              </w:rPr>
            </w:pPr>
            <w:r w:rsidRPr="00CD0033">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3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3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3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3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43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3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3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3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3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43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143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3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3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3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3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44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CA_n5A-n48(2A)-n261(A-H-I)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144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4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4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4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144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4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4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144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44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4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4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4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144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4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4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4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4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144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4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4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4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4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144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4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4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4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145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5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5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5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145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5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5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5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145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5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5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5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45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145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5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145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5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5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5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5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45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6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6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6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146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6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6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6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6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6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146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6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6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6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146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C914E3" w:rsidRDefault="008E4AB7" w:rsidP="008E4AB7">
            <w:pPr>
              <w:pStyle w:val="TAC"/>
            </w:pPr>
            <w:r w:rsidRPr="00C914E3">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6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6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9136D2"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6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46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6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6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6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146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6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6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6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147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7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147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7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147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7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147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7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147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7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7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7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47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7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48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8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8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8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48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8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8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8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8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48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8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8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8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8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148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8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8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148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48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8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8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8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148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8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8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8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149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9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9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149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9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9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149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9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9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149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9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9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149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9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49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49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49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9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0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150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50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0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0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0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50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50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0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150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50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0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0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0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150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50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0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0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0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150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w:t>
            </w:r>
          </w:p>
          <w:p w:rsidR="008E4AB7" w:rsidRDefault="008E4AB7" w:rsidP="008E4AB7">
            <w:pPr>
              <w:pStyle w:val="TAC"/>
            </w:pPr>
            <w:r>
              <w:t>CA_n66A-n260A</w:t>
            </w:r>
          </w:p>
        </w:tc>
        <w:tc>
          <w:tcPr>
            <w:tcW w:w="1144" w:type="dxa"/>
            <w:tcBorders>
              <w:left w:val="single" w:sz="4" w:space="0" w:color="auto"/>
              <w:bottom w:val="single" w:sz="4" w:space="0" w:color="auto"/>
              <w:right w:val="single" w:sz="4" w:space="0" w:color="auto"/>
            </w:tcBorders>
            <w:vAlign w:val="center"/>
            <w:tcPrChange w:id="150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0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0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0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0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0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51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CA_n5A-n260A/G</w:t>
            </w:r>
          </w:p>
          <w:p w:rsidR="008E4AB7" w:rsidRDefault="008E4AB7" w:rsidP="008E4AB7">
            <w:pPr>
              <w:pStyle w:val="TAC"/>
            </w:pPr>
            <w:r>
              <w:t>CA_n66A-n260A/G</w:t>
            </w:r>
          </w:p>
        </w:tc>
        <w:tc>
          <w:tcPr>
            <w:tcW w:w="1144" w:type="dxa"/>
            <w:tcBorders>
              <w:left w:val="single" w:sz="4" w:space="0" w:color="auto"/>
              <w:bottom w:val="single" w:sz="4" w:space="0" w:color="auto"/>
              <w:right w:val="single" w:sz="4" w:space="0" w:color="auto"/>
            </w:tcBorders>
            <w:vAlign w:val="center"/>
            <w:tcPrChange w:id="151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1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51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CA_n5A-n260A/G/H</w:t>
            </w:r>
          </w:p>
          <w:p w:rsidR="008E4AB7" w:rsidRDefault="008E4AB7" w:rsidP="008E4AB7">
            <w:pPr>
              <w:pStyle w:val="TAC"/>
            </w:pPr>
            <w:r>
              <w:t>CA_n66A-n260A/G/H</w:t>
            </w:r>
          </w:p>
        </w:tc>
        <w:tc>
          <w:tcPr>
            <w:tcW w:w="1144" w:type="dxa"/>
            <w:tcBorders>
              <w:left w:val="single" w:sz="4" w:space="0" w:color="auto"/>
              <w:bottom w:val="single" w:sz="4" w:space="0" w:color="auto"/>
              <w:right w:val="single" w:sz="4" w:space="0" w:color="auto"/>
            </w:tcBorders>
            <w:vAlign w:val="center"/>
            <w:tcPrChange w:id="151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1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51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w:t>
            </w:r>
            <w:r>
              <w:rPr>
                <w:rFonts w:cs="Arial"/>
                <w:lang w:eastAsia="zh-CN"/>
              </w:rPr>
              <w:t>/G/H/I</w:t>
            </w:r>
          </w:p>
          <w:p w:rsidR="008E4AB7" w:rsidRDefault="008E4AB7" w:rsidP="008E4AB7">
            <w:pPr>
              <w:pStyle w:val="TAC"/>
            </w:pPr>
            <w:r>
              <w:t>CA_n66A-n260A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1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1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51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w:t>
            </w:r>
            <w:r>
              <w:rPr>
                <w:rFonts w:cs="Arial"/>
                <w:lang w:eastAsia="zh-CN"/>
              </w:rPr>
              <w:t>/G/H/I/J</w:t>
            </w:r>
          </w:p>
          <w:p w:rsidR="008E4AB7" w:rsidRDefault="008E4AB7" w:rsidP="008E4AB7">
            <w:pPr>
              <w:pStyle w:val="TAC"/>
            </w:pPr>
            <w:r>
              <w:t>CA_n66A-n260A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Change w:id="151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1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51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w:t>
            </w:r>
            <w:r>
              <w:rPr>
                <w:rFonts w:cs="Arial"/>
                <w:lang w:eastAsia="zh-CN"/>
              </w:rPr>
              <w:t>/G/H/I/J/K</w:t>
            </w:r>
          </w:p>
          <w:p w:rsidR="008E4AB7" w:rsidRDefault="008E4AB7" w:rsidP="008E4AB7">
            <w:pPr>
              <w:pStyle w:val="TAC"/>
            </w:pPr>
            <w:r>
              <w:t>CA_n66A-n260A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Change w:id="151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1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51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1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w:t>
            </w:r>
            <w:r>
              <w:rPr>
                <w:rFonts w:cs="Arial"/>
                <w:lang w:eastAsia="zh-CN"/>
              </w:rPr>
              <w:t>/G/H/I/J/K/L</w:t>
            </w:r>
          </w:p>
          <w:p w:rsidR="008E4AB7" w:rsidRDefault="008E4AB7" w:rsidP="008E4AB7">
            <w:pPr>
              <w:pStyle w:val="TAC"/>
            </w:pPr>
            <w:r>
              <w:t>CA_n66A-n260A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Change w:id="151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2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52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CA_n5A-n66A</w:t>
            </w:r>
          </w:p>
          <w:p w:rsidR="008E4AB7" w:rsidRDefault="008E4AB7" w:rsidP="008E4AB7">
            <w:pPr>
              <w:pStyle w:val="TAC"/>
            </w:pPr>
            <w:r>
              <w:t>CA_n5A-n260A</w:t>
            </w:r>
            <w:r>
              <w:rPr>
                <w:rFonts w:cs="Arial"/>
                <w:lang w:eastAsia="zh-CN"/>
              </w:rPr>
              <w:t>/G/H/I/J/K/L/M</w:t>
            </w:r>
          </w:p>
          <w:p w:rsidR="008E4AB7" w:rsidRDefault="008E4AB7" w:rsidP="008E4AB7">
            <w:pPr>
              <w:pStyle w:val="TAC"/>
            </w:pPr>
            <w:r>
              <w:t>CA_n66A-n260A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Change w:id="152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hint="eastAsia"/>
              </w:rPr>
              <w:t>0</w:t>
            </w:r>
          </w:p>
        </w:tc>
      </w:tr>
      <w:tr w:rsidR="008E4AB7" w:rsidTr="0030133D">
        <w:trPr>
          <w:trHeight w:val="187"/>
          <w:jc w:val="center"/>
          <w:trPrChange w:id="152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52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color w:val="000000"/>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rsidR="008E4AB7" w:rsidRPr="003C16FB" w:rsidRDefault="008E4AB7" w:rsidP="008E4AB7">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rsidR="008E4AB7" w:rsidRDefault="008E4AB7" w:rsidP="008E4AB7">
            <w:pPr>
              <w:pStyle w:val="TAC"/>
            </w:pPr>
            <w:r w:rsidRPr="003C16FB">
              <w:rPr>
                <w:rFonts w:cs="Arial"/>
                <w:color w:val="000000"/>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Change w:id="152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2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52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8E4AB7" w:rsidRDefault="008E4AB7" w:rsidP="008E4AB7">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Change w:id="152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2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152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w:t>
            </w:r>
          </w:p>
          <w:p w:rsidR="008E4AB7" w:rsidRDefault="008E4AB7" w:rsidP="008E4AB7">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2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2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152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lastRenderedPageBreak/>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2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2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2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153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3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3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153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3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3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153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3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3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153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3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3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53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w:t>
            </w:r>
            <w:r w:rsidRPr="003C16FB">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8E4AB7" w:rsidRDefault="008E4AB7" w:rsidP="008E4AB7">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Change w:id="153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3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53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3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w:t>
            </w:r>
          </w:p>
          <w:p w:rsidR="008E4AB7" w:rsidRDefault="008E4AB7" w:rsidP="008E4AB7">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3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3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154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w:t>
            </w:r>
          </w:p>
          <w:p w:rsidR="008E4AB7" w:rsidRDefault="008E4AB7" w:rsidP="008E4AB7">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4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4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154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4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4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54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w:t>
            </w:r>
          </w:p>
          <w:p w:rsidR="008E4AB7" w:rsidRDefault="008E4AB7" w:rsidP="008E4AB7">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4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4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154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4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4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154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4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4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4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154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8E4AB7" w:rsidRDefault="008E4AB7" w:rsidP="008E4AB7">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Change w:id="155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5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155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w:t>
            </w:r>
          </w:p>
          <w:p w:rsidR="008E4AB7" w:rsidRDefault="008E4AB7" w:rsidP="008E4AB7">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5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5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155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5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5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155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p>
          <w:p w:rsidR="008E4AB7" w:rsidRDefault="008E4AB7" w:rsidP="008E4AB7">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Change w:id="155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5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155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p>
          <w:p w:rsidR="008E4AB7" w:rsidRDefault="008E4AB7" w:rsidP="008E4AB7">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Change w:id="155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5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155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5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8E4AB7" w:rsidRDefault="008E4AB7" w:rsidP="008E4AB7">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Change w:id="155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5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6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6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156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6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rsidR="008E4AB7" w:rsidRPr="003C16FB" w:rsidRDefault="008E4AB7" w:rsidP="008E4AB7">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Change w:id="156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3C16FB" w:rsidRDefault="008E4AB7" w:rsidP="008E4AB7">
            <w:pPr>
              <w:pStyle w:val="TAC"/>
              <w:rPr>
                <w:rFonts w:cs="Arial"/>
                <w:szCs w:val="18"/>
              </w:rPr>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6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156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p>
        </w:tc>
        <w:tc>
          <w:tcPr>
            <w:tcW w:w="1144" w:type="dxa"/>
            <w:tcBorders>
              <w:left w:val="single" w:sz="4" w:space="0" w:color="auto"/>
              <w:bottom w:val="single" w:sz="4" w:space="0" w:color="auto"/>
              <w:right w:val="single" w:sz="4" w:space="0" w:color="auto"/>
            </w:tcBorders>
            <w:vAlign w:val="center"/>
            <w:tcPrChange w:id="156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3C16FB" w:rsidRDefault="008E4AB7" w:rsidP="008E4AB7">
            <w:pPr>
              <w:pStyle w:val="TAC"/>
              <w:rPr>
                <w:rFonts w:cs="Arial"/>
                <w:szCs w:val="18"/>
              </w:rPr>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6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56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3C16FB" w:rsidRDefault="008E4AB7" w:rsidP="008E4AB7">
            <w:pPr>
              <w:pStyle w:val="TAC"/>
              <w:rPr>
                <w:rFonts w:cs="Arial"/>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3C16FB" w:rsidRDefault="008E4AB7" w:rsidP="008E4AB7">
            <w:pPr>
              <w:pStyle w:val="TAC"/>
              <w:rPr>
                <w:rFonts w:cs="Arial"/>
                <w:szCs w:val="18"/>
              </w:rPr>
            </w:pPr>
          </w:p>
        </w:tc>
        <w:tc>
          <w:tcPr>
            <w:tcW w:w="1144" w:type="dxa"/>
            <w:tcBorders>
              <w:left w:val="single" w:sz="4" w:space="0" w:color="auto"/>
              <w:bottom w:val="single" w:sz="4" w:space="0" w:color="auto"/>
              <w:right w:val="single" w:sz="4" w:space="0" w:color="auto"/>
            </w:tcBorders>
            <w:vAlign w:val="center"/>
            <w:tcPrChange w:id="156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3C16FB" w:rsidRDefault="008E4AB7" w:rsidP="008E4AB7">
            <w:pPr>
              <w:pStyle w:val="TAC"/>
              <w:rPr>
                <w:rFonts w:cs="Arial"/>
                <w:szCs w:val="18"/>
              </w:rPr>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156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56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szCs w:val="18"/>
                <w:lang w:eastAsia="zh-CN"/>
              </w:rPr>
              <w:t>/G/H</w:t>
            </w:r>
          </w:p>
          <w:p w:rsidR="008E4AB7" w:rsidRDefault="008E4AB7" w:rsidP="008E4AB7">
            <w:pPr>
              <w:pStyle w:val="TAL"/>
              <w:jc w:val="center"/>
            </w:pPr>
            <w:r w:rsidRPr="003C16FB">
              <w:rPr>
                <w:rFonts w:cs="Arial"/>
                <w:szCs w:val="18"/>
                <w:lang w:eastAsia="zh-CN"/>
              </w:rPr>
              <w:t>CA_n66A-n261A</w:t>
            </w:r>
            <w:r>
              <w:rPr>
                <w:rFonts w:cs="Arial"/>
                <w:szCs w:val="18"/>
                <w:lang w:eastAsia="zh-CN"/>
              </w:rPr>
              <w:t>/G/H</w:t>
            </w:r>
          </w:p>
        </w:tc>
        <w:tc>
          <w:tcPr>
            <w:tcW w:w="1144" w:type="dxa"/>
            <w:tcBorders>
              <w:left w:val="single" w:sz="4" w:space="0" w:color="auto"/>
              <w:bottom w:val="single" w:sz="4" w:space="0" w:color="auto"/>
              <w:right w:val="single" w:sz="4" w:space="0" w:color="auto"/>
            </w:tcBorders>
            <w:vAlign w:val="center"/>
            <w:tcPrChange w:id="156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6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6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6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156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6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C16FB" w:rsidRDefault="008E4AB7" w:rsidP="008E4AB7">
            <w:pPr>
              <w:pStyle w:val="TAC"/>
              <w:rPr>
                <w:rFonts w:cs="Arial"/>
                <w:szCs w:val="18"/>
              </w:rPr>
            </w:pPr>
            <w:r w:rsidRPr="003C16FB">
              <w:rPr>
                <w:rFonts w:cs="Arial"/>
                <w:szCs w:val="18"/>
              </w:rPr>
              <w:t>CA_n5A-n66A</w:t>
            </w:r>
          </w:p>
          <w:p w:rsidR="008E4AB7" w:rsidRPr="003C16FB" w:rsidRDefault="008E4AB7" w:rsidP="008E4AB7">
            <w:pPr>
              <w:pStyle w:val="TAL"/>
              <w:jc w:val="center"/>
              <w:rPr>
                <w:rFonts w:cs="Arial"/>
                <w:szCs w:val="18"/>
                <w:lang w:eastAsia="zh-CN"/>
              </w:rPr>
            </w:pPr>
            <w:r w:rsidRPr="003C16FB">
              <w:rPr>
                <w:rFonts w:cs="Arial"/>
                <w:szCs w:val="18"/>
                <w:lang w:eastAsia="zh-CN"/>
              </w:rPr>
              <w:t>CA_n5A-n261A</w:t>
            </w:r>
            <w:r>
              <w:rPr>
                <w:rFonts w:cs="Arial"/>
                <w:lang w:eastAsia="zh-CN"/>
              </w:rPr>
              <w:t>/G/H/I</w:t>
            </w:r>
          </w:p>
          <w:p w:rsidR="008E4AB7" w:rsidRDefault="008E4AB7" w:rsidP="008E4AB7">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6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hint="eastAsia"/>
                <w:lang w:eastAsia="zh-CN"/>
              </w:rPr>
              <w:t>0</w:t>
            </w:r>
          </w:p>
        </w:tc>
      </w:tr>
      <w:tr w:rsidR="008E4AB7" w:rsidTr="0030133D">
        <w:trPr>
          <w:trHeight w:val="187"/>
          <w:jc w:val="center"/>
          <w:trPrChange w:id="156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6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6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3C16FB">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156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r>
      <w:tr w:rsidR="008E4AB7" w:rsidTr="0030133D">
        <w:trPr>
          <w:trHeight w:val="187"/>
          <w:jc w:val="center"/>
          <w:trPrChange w:id="156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CA_n77A-n260A</w:t>
            </w:r>
          </w:p>
          <w:p w:rsidR="008E4AB7" w:rsidRDefault="008E4AB7" w:rsidP="008E4AB7">
            <w:pPr>
              <w:pStyle w:val="TAC"/>
            </w:pPr>
            <w:r>
              <w:rPr>
                <w:rFonts w:cs="Arial"/>
                <w:lang w:eastAsia="zh-CN"/>
              </w:rPr>
              <w:t>CA_n5A-n260A</w:t>
            </w:r>
          </w:p>
        </w:tc>
        <w:tc>
          <w:tcPr>
            <w:tcW w:w="1144" w:type="dxa"/>
            <w:tcBorders>
              <w:left w:val="single" w:sz="4" w:space="0" w:color="auto"/>
              <w:bottom w:val="single" w:sz="4" w:space="0" w:color="auto"/>
              <w:right w:val="single" w:sz="4" w:space="0" w:color="auto"/>
            </w:tcBorders>
            <w:vAlign w:val="center"/>
            <w:tcPrChange w:id="156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6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6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6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56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6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CA_n5A-n260A/G</w:t>
            </w:r>
          </w:p>
          <w:p w:rsidR="008E4AB7" w:rsidRDefault="008E4AB7" w:rsidP="008E4AB7">
            <w:pPr>
              <w:pStyle w:val="TAC"/>
            </w:pPr>
            <w:r>
              <w:rPr>
                <w:rFonts w:cs="Arial"/>
                <w:lang w:eastAsia="zh-CN"/>
              </w:rPr>
              <w:t>CA_n77A-n260A/G</w:t>
            </w:r>
          </w:p>
        </w:tc>
        <w:tc>
          <w:tcPr>
            <w:tcW w:w="1144" w:type="dxa"/>
            <w:tcBorders>
              <w:left w:val="single" w:sz="4" w:space="0" w:color="auto"/>
              <w:bottom w:val="single" w:sz="4" w:space="0" w:color="auto"/>
              <w:right w:val="single" w:sz="4" w:space="0" w:color="auto"/>
            </w:tcBorders>
            <w:vAlign w:val="center"/>
            <w:tcPrChange w:id="156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6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6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6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56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6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CA_n5A-n260A/G/H</w:t>
            </w:r>
          </w:p>
          <w:p w:rsidR="008E4AB7" w:rsidRDefault="008E4AB7" w:rsidP="008E4AB7">
            <w:pPr>
              <w:pStyle w:val="TAC"/>
            </w:pPr>
            <w:r>
              <w:rPr>
                <w:rFonts w:cs="Arial"/>
                <w:lang w:eastAsia="zh-CN"/>
              </w:rPr>
              <w:t>CA_n77A-n260A/G/H</w:t>
            </w:r>
          </w:p>
        </w:tc>
        <w:tc>
          <w:tcPr>
            <w:tcW w:w="1144" w:type="dxa"/>
            <w:tcBorders>
              <w:left w:val="single" w:sz="4" w:space="0" w:color="auto"/>
              <w:bottom w:val="single" w:sz="4" w:space="0" w:color="auto"/>
              <w:right w:val="single" w:sz="4" w:space="0" w:color="auto"/>
            </w:tcBorders>
            <w:vAlign w:val="center"/>
            <w:tcPrChange w:id="157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7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57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CA_n5A-n260A/G/H/I</w:t>
            </w:r>
          </w:p>
          <w:p w:rsidR="008E4AB7" w:rsidRDefault="008E4AB7" w:rsidP="008E4AB7">
            <w:pPr>
              <w:pStyle w:val="TAC"/>
            </w:pPr>
            <w:r>
              <w:rPr>
                <w:rFonts w:cs="Arial"/>
                <w:lang w:eastAsia="zh-CN"/>
              </w:rPr>
              <w:t>CA_n77A-n260A/G/H/I</w:t>
            </w:r>
          </w:p>
        </w:tc>
        <w:tc>
          <w:tcPr>
            <w:tcW w:w="1144" w:type="dxa"/>
            <w:tcBorders>
              <w:left w:val="single" w:sz="4" w:space="0" w:color="auto"/>
              <w:bottom w:val="single" w:sz="4" w:space="0" w:color="auto"/>
              <w:right w:val="single" w:sz="4" w:space="0" w:color="auto"/>
            </w:tcBorders>
            <w:vAlign w:val="center"/>
            <w:tcPrChange w:id="157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7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57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CA_n5A-n260A/G/H/I/J</w:t>
            </w:r>
          </w:p>
          <w:p w:rsidR="008E4AB7" w:rsidRDefault="008E4AB7" w:rsidP="008E4AB7">
            <w:pPr>
              <w:pStyle w:val="TAC"/>
            </w:pPr>
            <w:r>
              <w:rPr>
                <w:rFonts w:cs="Arial"/>
                <w:lang w:eastAsia="zh-CN"/>
              </w:rPr>
              <w:t>CA_n77A-n260A/G/H/I/J</w:t>
            </w:r>
          </w:p>
        </w:tc>
        <w:tc>
          <w:tcPr>
            <w:tcW w:w="1144" w:type="dxa"/>
            <w:tcBorders>
              <w:left w:val="single" w:sz="4" w:space="0" w:color="auto"/>
              <w:bottom w:val="single" w:sz="4" w:space="0" w:color="auto"/>
              <w:right w:val="single" w:sz="4" w:space="0" w:color="auto"/>
            </w:tcBorders>
            <w:vAlign w:val="center"/>
            <w:tcPrChange w:id="157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7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57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CA_n5A-n260A/G/H/I/J/K</w:t>
            </w:r>
          </w:p>
          <w:p w:rsidR="008E4AB7" w:rsidRPr="00547C1B" w:rsidRDefault="008E4AB7" w:rsidP="008E4AB7">
            <w:pPr>
              <w:pStyle w:val="TAC"/>
              <w:rPr>
                <w:rFonts w:cs="Arial"/>
                <w:lang w:eastAsia="zh-CN"/>
              </w:rPr>
            </w:pPr>
            <w:r>
              <w:rPr>
                <w:rFonts w:cs="Arial"/>
                <w:lang w:eastAsia="zh-CN"/>
              </w:rPr>
              <w:t>CA_n77A-n260A/G/H/I/J/K</w:t>
            </w:r>
          </w:p>
        </w:tc>
        <w:tc>
          <w:tcPr>
            <w:tcW w:w="1144" w:type="dxa"/>
            <w:tcBorders>
              <w:left w:val="single" w:sz="4" w:space="0" w:color="auto"/>
              <w:bottom w:val="single" w:sz="4" w:space="0" w:color="auto"/>
              <w:right w:val="single" w:sz="4" w:space="0" w:color="auto"/>
            </w:tcBorders>
            <w:vAlign w:val="center"/>
            <w:tcPrChange w:id="157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7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57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CA_n5A-n260A/G/H/I/J/K/L</w:t>
            </w:r>
          </w:p>
          <w:p w:rsidR="008E4AB7" w:rsidRDefault="008E4AB7" w:rsidP="008E4AB7">
            <w:pPr>
              <w:pStyle w:val="TAC"/>
            </w:pPr>
            <w:r>
              <w:rPr>
                <w:rFonts w:cs="Arial"/>
                <w:lang w:eastAsia="zh-CN"/>
              </w:rPr>
              <w:t>CA_n77A-n260A/G/H/I/J/K/L</w:t>
            </w:r>
          </w:p>
        </w:tc>
        <w:tc>
          <w:tcPr>
            <w:tcW w:w="1144" w:type="dxa"/>
            <w:tcBorders>
              <w:left w:val="single" w:sz="4" w:space="0" w:color="auto"/>
              <w:bottom w:val="single" w:sz="4" w:space="0" w:color="auto"/>
              <w:right w:val="single" w:sz="4" w:space="0" w:color="auto"/>
            </w:tcBorders>
            <w:vAlign w:val="center"/>
            <w:tcPrChange w:id="157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7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57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7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sidRPr="0034334B">
              <w:rPr>
                <w:rFonts w:cs="Arial"/>
                <w:lang w:eastAsia="zh-CN"/>
              </w:rPr>
              <w:t>CA_n5A-n77A</w:t>
            </w:r>
          </w:p>
          <w:p w:rsidR="008E4AB7" w:rsidRDefault="008E4AB7" w:rsidP="008E4AB7">
            <w:pPr>
              <w:pStyle w:val="TAC"/>
              <w:rPr>
                <w:rFonts w:cs="Arial"/>
                <w:lang w:eastAsia="zh-CN"/>
              </w:rPr>
            </w:pPr>
            <w:r>
              <w:rPr>
                <w:rFonts w:cs="Arial"/>
                <w:lang w:eastAsia="zh-CN"/>
              </w:rPr>
              <w:t>CA_n5A-n260A/G/H/I/J/K/L/M</w:t>
            </w:r>
          </w:p>
          <w:p w:rsidR="008E4AB7" w:rsidRDefault="008E4AB7" w:rsidP="008E4AB7">
            <w:pPr>
              <w:pStyle w:val="TAC"/>
            </w:pPr>
            <w:r>
              <w:rPr>
                <w:rFonts w:cs="Arial"/>
                <w:lang w:eastAsia="zh-CN"/>
              </w:rPr>
              <w:t>CA_n77A-n260A/G/H/I/J/K/L/M</w:t>
            </w:r>
          </w:p>
        </w:tc>
        <w:tc>
          <w:tcPr>
            <w:tcW w:w="1144" w:type="dxa"/>
            <w:tcBorders>
              <w:left w:val="single" w:sz="4" w:space="0" w:color="auto"/>
              <w:bottom w:val="single" w:sz="4" w:space="0" w:color="auto"/>
              <w:right w:val="single" w:sz="4" w:space="0" w:color="auto"/>
            </w:tcBorders>
            <w:vAlign w:val="center"/>
            <w:tcPrChange w:id="157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7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58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CA_n5A-n260A/G</w:t>
            </w:r>
          </w:p>
          <w:p w:rsidR="008E4AB7" w:rsidRDefault="008E4AB7" w:rsidP="008E4AB7">
            <w:pPr>
              <w:pStyle w:val="TAC"/>
            </w:pPr>
            <w:r>
              <w:t>CA_n77A-n260A/G</w:t>
            </w:r>
          </w:p>
        </w:tc>
        <w:tc>
          <w:tcPr>
            <w:tcW w:w="1144" w:type="dxa"/>
            <w:tcBorders>
              <w:left w:val="single" w:sz="4" w:space="0" w:color="auto"/>
              <w:bottom w:val="single" w:sz="4" w:space="0" w:color="auto"/>
              <w:right w:val="single" w:sz="4" w:space="0" w:color="auto"/>
            </w:tcBorders>
            <w:vAlign w:val="center"/>
            <w:tcPrChange w:id="158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8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58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w:t>
            </w:r>
          </w:p>
          <w:p w:rsidR="008E4AB7" w:rsidRDefault="008E4AB7" w:rsidP="008E4AB7">
            <w:pPr>
              <w:pStyle w:val="TAC"/>
            </w:pPr>
            <w:r>
              <w:t>CA_n77A-n260A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8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8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58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8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8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58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8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8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58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8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8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58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8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8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9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9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59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CA_n5A-n260A</w:t>
            </w:r>
            <w:r>
              <w:rPr>
                <w:rFonts w:cs="Arial"/>
                <w:lang w:eastAsia="zh-CN"/>
              </w:rPr>
              <w:t>/G/H/I</w:t>
            </w:r>
          </w:p>
          <w:p w:rsidR="008E4AB7" w:rsidRDefault="008E4AB7" w:rsidP="008E4AB7">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9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9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9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59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CA_n77A-n261A</w:t>
            </w:r>
          </w:p>
          <w:p w:rsidR="008E4AB7" w:rsidRDefault="008E4AB7" w:rsidP="008E4AB7">
            <w:pPr>
              <w:pStyle w:val="TAC"/>
            </w:pPr>
            <w:r>
              <w:rPr>
                <w:rFonts w:cs="Arial"/>
                <w:lang w:eastAsia="zh-CN"/>
              </w:rPr>
              <w:t>CA_n5A-n261A</w:t>
            </w:r>
          </w:p>
        </w:tc>
        <w:tc>
          <w:tcPr>
            <w:tcW w:w="1144" w:type="dxa"/>
            <w:tcBorders>
              <w:left w:val="single" w:sz="4" w:space="0" w:color="auto"/>
              <w:bottom w:val="single" w:sz="4" w:space="0" w:color="auto"/>
              <w:right w:val="single" w:sz="4" w:space="0" w:color="auto"/>
            </w:tcBorders>
            <w:vAlign w:val="center"/>
            <w:tcPrChange w:id="159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9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9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59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CA_n5A-n261A/G</w:t>
            </w:r>
          </w:p>
          <w:p w:rsidR="008E4AB7" w:rsidRDefault="008E4AB7" w:rsidP="008E4AB7">
            <w:pPr>
              <w:pStyle w:val="TAC"/>
            </w:pPr>
            <w:r>
              <w:rPr>
                <w:rFonts w:cs="Arial"/>
                <w:lang w:eastAsia="zh-CN"/>
              </w:rPr>
              <w:t>CA_n77A-n261A/G</w:t>
            </w:r>
          </w:p>
        </w:tc>
        <w:tc>
          <w:tcPr>
            <w:tcW w:w="1144" w:type="dxa"/>
            <w:tcBorders>
              <w:left w:val="single" w:sz="4" w:space="0" w:color="auto"/>
              <w:bottom w:val="single" w:sz="4" w:space="0" w:color="auto"/>
              <w:right w:val="single" w:sz="4" w:space="0" w:color="auto"/>
            </w:tcBorders>
            <w:vAlign w:val="center"/>
            <w:tcPrChange w:id="159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9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9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159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CA_n5A-n261A/G/H</w:t>
            </w:r>
          </w:p>
          <w:p w:rsidR="008E4AB7" w:rsidRDefault="008E4AB7" w:rsidP="008E4AB7">
            <w:pPr>
              <w:pStyle w:val="TAC"/>
            </w:pPr>
            <w:r>
              <w:rPr>
                <w:rFonts w:cs="Arial"/>
                <w:lang w:eastAsia="zh-CN"/>
              </w:rPr>
              <w:t>CA_n77A-n261A/G/H</w:t>
            </w:r>
          </w:p>
        </w:tc>
        <w:tc>
          <w:tcPr>
            <w:tcW w:w="1144" w:type="dxa"/>
            <w:tcBorders>
              <w:left w:val="single" w:sz="4" w:space="0" w:color="auto"/>
              <w:bottom w:val="single" w:sz="4" w:space="0" w:color="auto"/>
              <w:right w:val="single" w:sz="4" w:space="0" w:color="auto"/>
            </w:tcBorders>
            <w:vAlign w:val="center"/>
            <w:tcPrChange w:id="159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9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9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159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CA_n5A-n261A/G/H/I</w:t>
            </w:r>
          </w:p>
          <w:p w:rsidR="008E4AB7" w:rsidRDefault="008E4AB7" w:rsidP="008E4AB7">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Change w:id="159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59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9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59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160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CA_n5A-n261A/G/H/I</w:t>
            </w:r>
          </w:p>
          <w:p w:rsidR="008E4AB7" w:rsidRDefault="008E4AB7" w:rsidP="008E4AB7">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Change w:id="160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0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160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lang w:eastAsia="zh-CN"/>
              </w:rPr>
            </w:pPr>
            <w:r>
              <w:rPr>
                <w:rFonts w:cs="Arial"/>
                <w:lang w:eastAsia="zh-CN"/>
              </w:rPr>
              <w:t>CA_n5A-n261A/G/H/I</w:t>
            </w:r>
          </w:p>
          <w:p w:rsidR="008E4AB7" w:rsidRDefault="008E4AB7" w:rsidP="008E4AB7">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Change w:id="160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0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160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CA_n5A-n261A</w:t>
            </w:r>
            <w:r>
              <w:rPr>
                <w:rFonts w:cs="Arial"/>
                <w:lang w:eastAsia="zh-CN"/>
              </w:rPr>
              <w:t>/G/H/I</w:t>
            </w:r>
          </w:p>
          <w:p w:rsidR="008E4AB7" w:rsidRDefault="008E4AB7" w:rsidP="008E4AB7">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0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0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160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CA_n5A-n261A</w:t>
            </w:r>
            <w:r>
              <w:rPr>
                <w:rFonts w:cs="Arial"/>
                <w:lang w:eastAsia="zh-CN"/>
              </w:rPr>
              <w:t>/G/H/I</w:t>
            </w:r>
          </w:p>
          <w:p w:rsidR="008E4AB7" w:rsidRDefault="008E4AB7" w:rsidP="008E4AB7">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0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0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rPr>
                <w:rFonts w:cs="Arial"/>
                <w:szCs w:val="18"/>
              </w:rPr>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60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0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Change w:id="160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0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0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60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0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0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1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61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1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1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1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161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1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Change w:id="161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1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(2A-G)</w:t>
            </w:r>
          </w:p>
        </w:tc>
        <w:tc>
          <w:tcPr>
            <w:tcW w:w="2230" w:type="dxa"/>
            <w:tcBorders>
              <w:top w:val="nil"/>
              <w:left w:val="single" w:sz="4" w:space="0" w:color="auto"/>
              <w:bottom w:val="single" w:sz="4" w:space="0" w:color="auto"/>
              <w:right w:val="single" w:sz="4" w:space="0" w:color="auto"/>
            </w:tcBorders>
            <w:shd w:val="clear" w:color="auto" w:fill="auto"/>
            <w:vAlign w:val="center"/>
            <w:tcPrChange w:id="161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1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1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(2A-H)</w:t>
            </w:r>
          </w:p>
        </w:tc>
        <w:tc>
          <w:tcPr>
            <w:tcW w:w="2230" w:type="dxa"/>
            <w:tcBorders>
              <w:top w:val="nil"/>
              <w:left w:val="single" w:sz="4" w:space="0" w:color="auto"/>
              <w:bottom w:val="single" w:sz="4" w:space="0" w:color="auto"/>
              <w:right w:val="single" w:sz="4" w:space="0" w:color="auto"/>
            </w:tcBorders>
            <w:shd w:val="clear" w:color="auto" w:fill="auto"/>
            <w:vAlign w:val="center"/>
            <w:tcPrChange w:id="161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CA_n77A-n261A/G</w:t>
            </w:r>
          </w:p>
        </w:tc>
        <w:tc>
          <w:tcPr>
            <w:tcW w:w="1144" w:type="dxa"/>
            <w:tcBorders>
              <w:left w:val="single" w:sz="4" w:space="0" w:color="auto"/>
              <w:bottom w:val="single" w:sz="4" w:space="0" w:color="auto"/>
              <w:right w:val="single" w:sz="4" w:space="0" w:color="auto"/>
            </w:tcBorders>
            <w:vAlign w:val="center"/>
            <w:tcPrChange w:id="161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1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(A-2G)</w:t>
            </w:r>
          </w:p>
        </w:tc>
        <w:tc>
          <w:tcPr>
            <w:tcW w:w="2230" w:type="dxa"/>
            <w:tcBorders>
              <w:top w:val="nil"/>
              <w:left w:val="single" w:sz="4" w:space="0" w:color="auto"/>
              <w:bottom w:val="single" w:sz="4" w:space="0" w:color="auto"/>
              <w:right w:val="single" w:sz="4" w:space="0" w:color="auto"/>
            </w:tcBorders>
            <w:shd w:val="clear" w:color="auto" w:fill="auto"/>
            <w:vAlign w:val="center"/>
            <w:tcPrChange w:id="161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1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CA_n5A-n261A/G/H</w:t>
            </w:r>
          </w:p>
          <w:p w:rsidR="008E4AB7" w:rsidRDefault="008E4AB7" w:rsidP="008E4AB7">
            <w:pPr>
              <w:pStyle w:val="TAC"/>
            </w:pPr>
            <w:r>
              <w:t>CA_n77A-n261A/G/H</w:t>
            </w:r>
          </w:p>
        </w:tc>
        <w:tc>
          <w:tcPr>
            <w:tcW w:w="1144" w:type="dxa"/>
            <w:tcBorders>
              <w:left w:val="single" w:sz="4" w:space="0" w:color="auto"/>
              <w:bottom w:val="single" w:sz="4" w:space="0" w:color="auto"/>
              <w:right w:val="single" w:sz="4" w:space="0" w:color="auto"/>
            </w:tcBorders>
            <w:vAlign w:val="center"/>
            <w:tcPrChange w:id="161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1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1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w:t>
            </w:r>
            <w:r>
              <w:t>(A-G-H)</w:t>
            </w:r>
          </w:p>
        </w:tc>
        <w:tc>
          <w:tcPr>
            <w:tcW w:w="2230" w:type="dxa"/>
            <w:tcBorders>
              <w:top w:val="nil"/>
              <w:left w:val="single" w:sz="4" w:space="0" w:color="auto"/>
              <w:bottom w:val="single" w:sz="4" w:space="0" w:color="auto"/>
              <w:right w:val="single" w:sz="4" w:space="0" w:color="auto"/>
            </w:tcBorders>
            <w:shd w:val="clear" w:color="auto" w:fill="auto"/>
            <w:vAlign w:val="center"/>
            <w:tcPrChange w:id="162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2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2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2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162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2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2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2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w:t>
            </w:r>
            <w:r>
              <w:t>(G-I)</w:t>
            </w:r>
          </w:p>
        </w:tc>
        <w:tc>
          <w:tcPr>
            <w:tcW w:w="2230" w:type="dxa"/>
            <w:tcBorders>
              <w:top w:val="nil"/>
              <w:left w:val="single" w:sz="4" w:space="0" w:color="auto"/>
              <w:bottom w:val="single" w:sz="4" w:space="0" w:color="auto"/>
              <w:right w:val="single" w:sz="4" w:space="0" w:color="auto"/>
            </w:tcBorders>
            <w:shd w:val="clear" w:color="auto" w:fill="auto"/>
            <w:vAlign w:val="center"/>
            <w:tcPrChange w:id="162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2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CA_n77A-n261A</w:t>
            </w:r>
          </w:p>
        </w:tc>
        <w:tc>
          <w:tcPr>
            <w:tcW w:w="1144" w:type="dxa"/>
            <w:tcBorders>
              <w:left w:val="single" w:sz="4" w:space="0" w:color="auto"/>
              <w:bottom w:val="single" w:sz="4" w:space="0" w:color="auto"/>
              <w:right w:val="single" w:sz="4" w:space="0" w:color="auto"/>
            </w:tcBorders>
            <w:vAlign w:val="center"/>
            <w:tcPrChange w:id="162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2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(2A)</w:t>
            </w:r>
          </w:p>
        </w:tc>
        <w:tc>
          <w:tcPr>
            <w:tcW w:w="2230" w:type="dxa"/>
            <w:tcBorders>
              <w:top w:val="nil"/>
              <w:left w:val="single" w:sz="4" w:space="0" w:color="auto"/>
              <w:bottom w:val="single" w:sz="4" w:space="0" w:color="auto"/>
              <w:right w:val="single" w:sz="4" w:space="0" w:color="auto"/>
            </w:tcBorders>
            <w:shd w:val="clear" w:color="auto" w:fill="auto"/>
            <w:vAlign w:val="center"/>
            <w:tcPrChange w:id="162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CA_n77A-n261A</w:t>
            </w:r>
          </w:p>
        </w:tc>
        <w:tc>
          <w:tcPr>
            <w:tcW w:w="1144" w:type="dxa"/>
            <w:tcBorders>
              <w:left w:val="single" w:sz="4" w:space="0" w:color="auto"/>
              <w:bottom w:val="single" w:sz="4" w:space="0" w:color="auto"/>
              <w:right w:val="single" w:sz="4" w:space="0" w:color="auto"/>
            </w:tcBorders>
            <w:vAlign w:val="center"/>
            <w:tcPrChange w:id="162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2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(3A)</w:t>
            </w:r>
          </w:p>
        </w:tc>
        <w:tc>
          <w:tcPr>
            <w:tcW w:w="2230" w:type="dxa"/>
            <w:tcBorders>
              <w:top w:val="nil"/>
              <w:left w:val="single" w:sz="4" w:space="0" w:color="auto"/>
              <w:bottom w:val="single" w:sz="4" w:space="0" w:color="auto"/>
              <w:right w:val="single" w:sz="4" w:space="0" w:color="auto"/>
            </w:tcBorders>
            <w:shd w:val="clear" w:color="auto" w:fill="auto"/>
            <w:vAlign w:val="center"/>
            <w:tcPrChange w:id="162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CA_n77A-n261A/G</w:t>
            </w:r>
          </w:p>
        </w:tc>
        <w:tc>
          <w:tcPr>
            <w:tcW w:w="1144" w:type="dxa"/>
            <w:tcBorders>
              <w:left w:val="single" w:sz="4" w:space="0" w:color="auto"/>
              <w:bottom w:val="single" w:sz="4" w:space="0" w:color="auto"/>
              <w:right w:val="single" w:sz="4" w:space="0" w:color="auto"/>
            </w:tcBorders>
            <w:vAlign w:val="center"/>
            <w:tcPrChange w:id="162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2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(2G)</w:t>
            </w:r>
          </w:p>
        </w:tc>
        <w:tc>
          <w:tcPr>
            <w:tcW w:w="2230" w:type="dxa"/>
            <w:tcBorders>
              <w:top w:val="nil"/>
              <w:left w:val="single" w:sz="4" w:space="0" w:color="auto"/>
              <w:bottom w:val="single" w:sz="4" w:space="0" w:color="auto"/>
              <w:right w:val="single" w:sz="4" w:space="0" w:color="auto"/>
            </w:tcBorders>
            <w:shd w:val="clear" w:color="auto" w:fill="auto"/>
            <w:vAlign w:val="center"/>
            <w:tcPrChange w:id="162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2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2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2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3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w:t>
            </w:r>
            <w:r>
              <w:t>(2H)</w:t>
            </w:r>
          </w:p>
        </w:tc>
        <w:tc>
          <w:tcPr>
            <w:tcW w:w="2230" w:type="dxa"/>
            <w:tcBorders>
              <w:top w:val="nil"/>
              <w:left w:val="single" w:sz="4" w:space="0" w:color="auto"/>
              <w:bottom w:val="single" w:sz="4" w:space="0" w:color="auto"/>
              <w:right w:val="single" w:sz="4" w:space="0" w:color="auto"/>
            </w:tcBorders>
            <w:shd w:val="clear" w:color="auto" w:fill="auto"/>
            <w:vAlign w:val="center"/>
            <w:tcPrChange w:id="163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3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3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3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3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CA_n261</w:t>
            </w:r>
            <w:r>
              <w:t>(2A-I)</w:t>
            </w:r>
          </w:p>
        </w:tc>
        <w:tc>
          <w:tcPr>
            <w:tcW w:w="2230" w:type="dxa"/>
            <w:tcBorders>
              <w:top w:val="nil"/>
              <w:left w:val="single" w:sz="4" w:space="0" w:color="auto"/>
              <w:bottom w:val="single" w:sz="4" w:space="0" w:color="auto"/>
              <w:right w:val="single" w:sz="4" w:space="0" w:color="auto"/>
            </w:tcBorders>
            <w:shd w:val="clear" w:color="auto" w:fill="auto"/>
            <w:vAlign w:val="center"/>
            <w:tcPrChange w:id="163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3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3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3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3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w:t>
            </w:r>
            <w:r>
              <w:t>(A-G-I)</w:t>
            </w:r>
          </w:p>
        </w:tc>
        <w:tc>
          <w:tcPr>
            <w:tcW w:w="2230" w:type="dxa"/>
            <w:tcBorders>
              <w:top w:val="nil"/>
              <w:left w:val="single" w:sz="4" w:space="0" w:color="auto"/>
              <w:bottom w:val="single" w:sz="4" w:space="0" w:color="auto"/>
              <w:right w:val="single" w:sz="4" w:space="0" w:color="auto"/>
            </w:tcBorders>
            <w:shd w:val="clear" w:color="auto" w:fill="auto"/>
            <w:vAlign w:val="center"/>
            <w:tcPrChange w:id="163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3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3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3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CA_n261</w:t>
            </w:r>
            <w:r>
              <w:t>(H-I)</w:t>
            </w:r>
          </w:p>
        </w:tc>
        <w:tc>
          <w:tcPr>
            <w:tcW w:w="2230" w:type="dxa"/>
            <w:tcBorders>
              <w:top w:val="nil"/>
              <w:left w:val="single" w:sz="4" w:space="0" w:color="auto"/>
              <w:bottom w:val="single" w:sz="4" w:space="0" w:color="auto"/>
              <w:right w:val="single" w:sz="4" w:space="0" w:color="auto"/>
            </w:tcBorders>
            <w:shd w:val="clear" w:color="auto" w:fill="auto"/>
            <w:vAlign w:val="center"/>
            <w:tcPrChange w:id="163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CA_n77A-n261A</w:t>
            </w:r>
          </w:p>
        </w:tc>
        <w:tc>
          <w:tcPr>
            <w:tcW w:w="1144" w:type="dxa"/>
            <w:tcBorders>
              <w:left w:val="single" w:sz="4" w:space="0" w:color="auto"/>
              <w:bottom w:val="single" w:sz="4" w:space="0" w:color="auto"/>
              <w:right w:val="single" w:sz="4" w:space="0" w:color="auto"/>
            </w:tcBorders>
            <w:vAlign w:val="center"/>
            <w:tcPrChange w:id="163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3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3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w:t>
            </w:r>
          </w:p>
        </w:tc>
        <w:tc>
          <w:tcPr>
            <w:tcW w:w="2230" w:type="dxa"/>
            <w:tcBorders>
              <w:top w:val="nil"/>
              <w:left w:val="single" w:sz="4" w:space="0" w:color="auto"/>
              <w:bottom w:val="single" w:sz="4" w:space="0" w:color="auto"/>
              <w:right w:val="single" w:sz="4" w:space="0" w:color="auto"/>
            </w:tcBorders>
            <w:shd w:val="clear" w:color="auto" w:fill="auto"/>
            <w:vAlign w:val="center"/>
            <w:tcPrChange w:id="163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CA_n77A-n261A/G</w:t>
            </w:r>
          </w:p>
        </w:tc>
        <w:tc>
          <w:tcPr>
            <w:tcW w:w="1144" w:type="dxa"/>
            <w:tcBorders>
              <w:left w:val="single" w:sz="4" w:space="0" w:color="auto"/>
              <w:bottom w:val="single" w:sz="4" w:space="0" w:color="auto"/>
              <w:right w:val="single" w:sz="4" w:space="0" w:color="auto"/>
            </w:tcBorders>
            <w:vAlign w:val="center"/>
            <w:tcPrChange w:id="163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3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3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3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163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CA_n5A-n261A/G/H</w:t>
            </w:r>
          </w:p>
          <w:p w:rsidR="008E4AB7" w:rsidRDefault="008E4AB7" w:rsidP="008E4AB7">
            <w:pPr>
              <w:pStyle w:val="TAC"/>
            </w:pPr>
            <w:r>
              <w:t>CA_n77A-n261A/G/H</w:t>
            </w:r>
          </w:p>
        </w:tc>
        <w:tc>
          <w:tcPr>
            <w:tcW w:w="1144" w:type="dxa"/>
            <w:tcBorders>
              <w:left w:val="single" w:sz="4" w:space="0" w:color="auto"/>
              <w:bottom w:val="single" w:sz="4" w:space="0" w:color="auto"/>
              <w:right w:val="single" w:sz="4" w:space="0" w:color="auto"/>
            </w:tcBorders>
            <w:vAlign w:val="center"/>
            <w:tcPrChange w:id="164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4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4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164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4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4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164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4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4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164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4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4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164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4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4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164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4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4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5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5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65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5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Change w:id="165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5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5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65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5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5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5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65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5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5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5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5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165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5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w:t>
            </w:r>
          </w:p>
          <w:p w:rsidR="008E4AB7" w:rsidRDefault="008E4AB7" w:rsidP="008E4AB7">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Change w:id="165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5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5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165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5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5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5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165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5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6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6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6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6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166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6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w:t>
            </w:r>
          </w:p>
          <w:p w:rsidR="008E4AB7" w:rsidRDefault="008E4AB7" w:rsidP="008E4AB7">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6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6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6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6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166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6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6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6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6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6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166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6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6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6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6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6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66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6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CA_n77A-n261A</w:t>
            </w:r>
          </w:p>
        </w:tc>
        <w:tc>
          <w:tcPr>
            <w:tcW w:w="1144" w:type="dxa"/>
            <w:tcBorders>
              <w:left w:val="single" w:sz="4" w:space="0" w:color="auto"/>
              <w:bottom w:val="single" w:sz="4" w:space="0" w:color="auto"/>
              <w:right w:val="single" w:sz="4" w:space="0" w:color="auto"/>
            </w:tcBorders>
            <w:vAlign w:val="center"/>
            <w:tcPrChange w:id="166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6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6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6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166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6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lastRenderedPageBreak/>
              <w:t>CA_n5A-n77C-n261(3A)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p>
          <w:p w:rsidR="008E4AB7" w:rsidRDefault="008E4AB7" w:rsidP="008E4AB7">
            <w:pPr>
              <w:pStyle w:val="TAC"/>
            </w:pPr>
            <w:r>
              <w:t>CA_n77A-n261A</w:t>
            </w:r>
          </w:p>
        </w:tc>
        <w:tc>
          <w:tcPr>
            <w:tcW w:w="1144" w:type="dxa"/>
            <w:tcBorders>
              <w:left w:val="single" w:sz="4" w:space="0" w:color="auto"/>
              <w:bottom w:val="single" w:sz="4" w:space="0" w:color="auto"/>
              <w:right w:val="single" w:sz="4" w:space="0" w:color="auto"/>
            </w:tcBorders>
            <w:vAlign w:val="center"/>
            <w:tcPrChange w:id="166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6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6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7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167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7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w:t>
            </w:r>
          </w:p>
          <w:p w:rsidR="008E4AB7" w:rsidRDefault="008E4AB7" w:rsidP="008E4AB7">
            <w:pPr>
              <w:pStyle w:val="TAC"/>
            </w:pPr>
            <w:r>
              <w:t>CA_n77A-n261A/G</w:t>
            </w:r>
          </w:p>
        </w:tc>
        <w:tc>
          <w:tcPr>
            <w:tcW w:w="1144" w:type="dxa"/>
            <w:tcBorders>
              <w:left w:val="single" w:sz="4" w:space="0" w:color="auto"/>
              <w:bottom w:val="single" w:sz="4" w:space="0" w:color="auto"/>
              <w:right w:val="single" w:sz="4" w:space="0" w:color="auto"/>
            </w:tcBorders>
            <w:vAlign w:val="center"/>
            <w:tcPrChange w:id="167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7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7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7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67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7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CA_n5A-n261A/G/H</w:t>
            </w:r>
          </w:p>
          <w:p w:rsidR="008E4AB7" w:rsidRDefault="008E4AB7" w:rsidP="008E4AB7">
            <w:pPr>
              <w:pStyle w:val="TAC"/>
            </w:pPr>
            <w:r>
              <w:t>CA_n77A-n261A/G/H</w:t>
            </w:r>
          </w:p>
        </w:tc>
        <w:tc>
          <w:tcPr>
            <w:tcW w:w="1144" w:type="dxa"/>
            <w:tcBorders>
              <w:left w:val="single" w:sz="4" w:space="0" w:color="auto"/>
              <w:bottom w:val="single" w:sz="4" w:space="0" w:color="auto"/>
              <w:right w:val="single" w:sz="4" w:space="0" w:color="auto"/>
            </w:tcBorders>
            <w:vAlign w:val="center"/>
            <w:tcPrChange w:id="167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7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7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7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167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7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7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7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7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7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167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7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7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0</w:t>
            </w:r>
          </w:p>
        </w:tc>
      </w:tr>
      <w:tr w:rsidR="008E4AB7" w:rsidTr="0030133D">
        <w:trPr>
          <w:trHeight w:val="187"/>
          <w:jc w:val="center"/>
          <w:trPrChange w:id="167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Change w:id="167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7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167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67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CA_n5A-n261A</w:t>
            </w:r>
            <w:r>
              <w:rPr>
                <w:rFonts w:cs="Arial"/>
                <w:lang w:eastAsia="zh-CN"/>
              </w:rPr>
              <w:t>/G/H/I</w:t>
            </w:r>
          </w:p>
          <w:p w:rsidR="008E4AB7" w:rsidRDefault="008E4AB7" w:rsidP="008E4AB7">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7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lang w:eastAsia="zh-CN"/>
              </w:rPr>
              <w:t>0</w:t>
            </w:r>
          </w:p>
        </w:tc>
      </w:tr>
      <w:tr w:rsidR="008E4AB7" w:rsidTr="0030133D">
        <w:trPr>
          <w:trHeight w:val="187"/>
          <w:jc w:val="center"/>
          <w:trPrChange w:id="167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Change w:id="167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7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167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7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01005">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01005" w:rsidRDefault="008E4AB7" w:rsidP="008E4AB7">
            <w:pPr>
              <w:keepNext/>
              <w:keepLines/>
              <w:spacing w:after="0"/>
              <w:jc w:val="center"/>
              <w:rPr>
                <w:rFonts w:ascii="Arial" w:hAnsi="Arial"/>
                <w:sz w:val="18"/>
              </w:rPr>
            </w:pPr>
            <w:r w:rsidRPr="00301005">
              <w:rPr>
                <w:rFonts w:ascii="Arial" w:hAnsi="Arial"/>
                <w:sz w:val="18"/>
              </w:rPr>
              <w:t>CA_n7A-n257A</w:t>
            </w:r>
          </w:p>
          <w:p w:rsidR="008E4AB7" w:rsidRDefault="008E4AB7" w:rsidP="008E4AB7">
            <w:pPr>
              <w:pStyle w:val="TAC"/>
            </w:pPr>
            <w:r w:rsidRPr="00301005">
              <w:t>CA_n25A-n257A</w:t>
            </w:r>
          </w:p>
        </w:tc>
        <w:tc>
          <w:tcPr>
            <w:tcW w:w="1144" w:type="dxa"/>
            <w:tcBorders>
              <w:left w:val="single" w:sz="4" w:space="0" w:color="auto"/>
              <w:bottom w:val="single" w:sz="4" w:space="0" w:color="auto"/>
              <w:right w:val="single" w:sz="4" w:space="0" w:color="auto"/>
            </w:tcBorders>
            <w:vAlign w:val="center"/>
            <w:tcPrChange w:id="167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hint="eastAsia"/>
                <w:szCs w:val="18"/>
                <w:lang w:eastAsia="zh-CN"/>
              </w:rPr>
              <w:t>4</w:t>
            </w:r>
            <w:r>
              <w:rPr>
                <w:rFonts w:cs="Arial"/>
                <w:szCs w:val="18"/>
                <w:lang w:eastAsia="zh-CN"/>
              </w:rPr>
              <w:t xml:space="preserve"> and 5</w:t>
            </w:r>
          </w:p>
        </w:tc>
      </w:tr>
      <w:tr w:rsidR="008E4AB7" w:rsidTr="0030133D">
        <w:trPr>
          <w:trHeight w:val="187"/>
          <w:jc w:val="center"/>
          <w:trPrChange w:id="168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8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See n257</w:t>
            </w:r>
            <w:r w:rsidRPr="00C07678">
              <w:t xml:space="preserve"> channel bandwidths in </w:t>
            </w:r>
            <w:r>
              <w:t xml:space="preserve">38.101-2 </w:t>
            </w:r>
            <w:r w:rsidRPr="00C07678">
              <w:t>Table 5.3.5-1</w:t>
            </w:r>
          </w:p>
        </w:tc>
        <w:tc>
          <w:tcPr>
            <w:tcW w:w="2230" w:type="dxa"/>
            <w:tcBorders>
              <w:top w:val="nil"/>
              <w:left w:val="single" w:sz="4" w:space="0" w:color="auto"/>
              <w:bottom w:val="single" w:sz="4" w:space="0" w:color="auto"/>
              <w:right w:val="single" w:sz="4" w:space="0" w:color="auto"/>
            </w:tcBorders>
            <w:shd w:val="clear" w:color="auto" w:fill="auto"/>
            <w:vAlign w:val="center"/>
            <w:tcPrChange w:id="168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01005">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rsidR="008E4AB7" w:rsidRDefault="008E4AB7" w:rsidP="008E4AB7">
            <w:pPr>
              <w:keepNext/>
              <w:keepLines/>
              <w:spacing w:after="0"/>
              <w:jc w:val="center"/>
            </w:pPr>
            <w:r>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Change w:id="168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hint="eastAsia"/>
                <w:szCs w:val="18"/>
                <w:lang w:eastAsia="zh-CN"/>
              </w:rPr>
              <w:t>4</w:t>
            </w:r>
            <w:r>
              <w:rPr>
                <w:rFonts w:cs="Arial"/>
                <w:szCs w:val="18"/>
                <w:lang w:eastAsia="zh-CN"/>
              </w:rPr>
              <w:t xml:space="preserve"> and 5</w:t>
            </w:r>
          </w:p>
        </w:tc>
      </w:tr>
      <w:tr w:rsidR="008E4AB7" w:rsidTr="0030133D">
        <w:trPr>
          <w:trHeight w:val="187"/>
          <w:jc w:val="center"/>
          <w:trPrChange w:id="168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8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eastAsia="zh-CN" w:bidi="ar"/>
              </w:rPr>
              <w:t>CA_n257</w:t>
            </w:r>
            <w:r w:rsidRPr="0026142E">
              <w:rPr>
                <w:lang w:eastAsia="zh-CN"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168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01005">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301005" w:rsidRDefault="008E4AB7" w:rsidP="008E4AB7">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rsidR="008E4AB7" w:rsidRDefault="008E4AB7" w:rsidP="008E4AB7">
            <w:pPr>
              <w:keepNext/>
              <w:keepLines/>
              <w:spacing w:after="0"/>
              <w:jc w:val="center"/>
            </w:pPr>
            <w:r>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Change w:id="168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hint="eastAsia"/>
                <w:szCs w:val="18"/>
                <w:lang w:eastAsia="zh-CN"/>
              </w:rPr>
              <w:t>4</w:t>
            </w:r>
            <w:r>
              <w:rPr>
                <w:rFonts w:cs="Arial"/>
                <w:szCs w:val="18"/>
                <w:lang w:eastAsia="zh-CN"/>
              </w:rPr>
              <w:t xml:space="preserve"> and 5</w:t>
            </w:r>
          </w:p>
        </w:tc>
      </w:tr>
      <w:tr w:rsidR="008E4AB7" w:rsidTr="0030133D">
        <w:trPr>
          <w:trHeight w:val="187"/>
          <w:jc w:val="center"/>
          <w:trPrChange w:id="168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8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26142E">
              <w:rPr>
                <w:lang w:eastAsia="zh-CN" w:bidi="ar"/>
              </w:rPr>
              <w:t>CA_n25</w:t>
            </w:r>
            <w:r>
              <w:rPr>
                <w:lang w:eastAsia="zh-CN" w:bidi="ar"/>
              </w:rPr>
              <w:t>7H</w:t>
            </w:r>
          </w:p>
        </w:tc>
        <w:tc>
          <w:tcPr>
            <w:tcW w:w="2230" w:type="dxa"/>
            <w:tcBorders>
              <w:top w:val="nil"/>
              <w:left w:val="single" w:sz="4" w:space="0" w:color="auto"/>
              <w:bottom w:val="single" w:sz="4" w:space="0" w:color="auto"/>
              <w:right w:val="single" w:sz="4" w:space="0" w:color="auto"/>
            </w:tcBorders>
            <w:shd w:val="clear" w:color="auto" w:fill="auto"/>
            <w:vAlign w:val="center"/>
            <w:tcPrChange w:id="168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3A4906">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rsidR="008E4AB7" w:rsidRDefault="008E4AB7" w:rsidP="008E4AB7">
            <w:pPr>
              <w:keepNext/>
              <w:keepLines/>
              <w:spacing w:after="0"/>
              <w:jc w:val="center"/>
            </w:pPr>
            <w:r>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Change w:id="168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hint="eastAsia"/>
                <w:szCs w:val="18"/>
                <w:lang w:eastAsia="zh-CN"/>
              </w:rPr>
              <w:t>4</w:t>
            </w:r>
            <w:r>
              <w:rPr>
                <w:rFonts w:cs="Arial"/>
                <w:szCs w:val="18"/>
                <w:lang w:eastAsia="zh-CN"/>
              </w:rPr>
              <w:t xml:space="preserve"> and 5</w:t>
            </w:r>
          </w:p>
        </w:tc>
      </w:tr>
      <w:tr w:rsidR="008E4AB7" w:rsidTr="0030133D">
        <w:trPr>
          <w:trHeight w:val="187"/>
          <w:jc w:val="center"/>
          <w:trPrChange w:id="168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8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sidRPr="0026142E">
              <w:rPr>
                <w:lang w:eastAsia="zh-CN" w:bidi="ar"/>
              </w:rPr>
              <w:t>CA_n25</w:t>
            </w:r>
            <w:r>
              <w:rPr>
                <w:lang w:eastAsia="zh-CN" w:bidi="ar"/>
              </w:rPr>
              <w:t>7I</w:t>
            </w:r>
          </w:p>
        </w:tc>
        <w:tc>
          <w:tcPr>
            <w:tcW w:w="2230" w:type="dxa"/>
            <w:tcBorders>
              <w:top w:val="nil"/>
              <w:left w:val="single" w:sz="4" w:space="0" w:color="auto"/>
              <w:bottom w:val="single" w:sz="4" w:space="0" w:color="auto"/>
              <w:right w:val="single" w:sz="4" w:space="0" w:color="auto"/>
            </w:tcBorders>
            <w:shd w:val="clear" w:color="auto" w:fill="auto"/>
            <w:vAlign w:val="center"/>
            <w:tcPrChange w:id="168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96316B">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rsidR="008E4AB7" w:rsidRDefault="008E4AB7" w:rsidP="008E4AB7">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6316B">
              <w:rPr>
                <w:rFonts w:cs="Arial"/>
                <w:szCs w:val="18"/>
              </w:rPr>
              <w:t>4 and 5</w:t>
            </w:r>
          </w:p>
        </w:tc>
      </w:tr>
      <w:tr w:rsidR="008E4AB7" w:rsidTr="0030133D">
        <w:trPr>
          <w:trHeight w:val="187"/>
          <w:jc w:val="center"/>
          <w:trPrChange w:id="168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8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96316B">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68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96316B">
              <w:rPr>
                <w:rFonts w:cs="Arial"/>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rsidR="008E4AB7" w:rsidRDefault="008E4AB7" w:rsidP="008E4AB7">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6316B">
              <w:rPr>
                <w:rFonts w:cs="Arial"/>
                <w:szCs w:val="18"/>
              </w:rPr>
              <w:t>4 and 5</w:t>
            </w:r>
          </w:p>
        </w:tc>
      </w:tr>
      <w:tr w:rsidR="008E4AB7" w:rsidTr="0030133D">
        <w:trPr>
          <w:trHeight w:val="187"/>
          <w:jc w:val="center"/>
          <w:trPrChange w:id="168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8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8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96316B">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69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91172B">
              <w:rPr>
                <w:rFonts w:cs="Arial"/>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rsidR="008E4AB7" w:rsidRDefault="008E4AB7" w:rsidP="008E4AB7">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69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9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91172B">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69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91172B">
              <w:rPr>
                <w:rFonts w:cs="Arial"/>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rsidR="008E4AB7" w:rsidRDefault="008E4AB7" w:rsidP="008E4AB7">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69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9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D23E67">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69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23E67">
              <w:rPr>
                <w:rFonts w:cs="Arial"/>
                <w:szCs w:val="18"/>
                <w:lang w:eastAsia="zh-CN"/>
              </w:rPr>
              <w:t>CA_n7A-n25A-n260</w:t>
            </w:r>
            <w:r>
              <w:rPr>
                <w:rFonts w:cs="Arial"/>
                <w:szCs w:val="18"/>
                <w:lang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40318E" w:rsidRDefault="008E4AB7" w:rsidP="008E4AB7">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rsidR="008E4AB7" w:rsidRDefault="008E4AB7" w:rsidP="008E4AB7">
            <w:pPr>
              <w:pStyle w:val="TAC"/>
            </w:pPr>
            <w:r w:rsidRPr="0040318E">
              <w:rPr>
                <w:szCs w:val="18"/>
                <w:lang w:eastAsia="zh-CN"/>
              </w:rPr>
              <w:t>CA_n25A-n260A</w:t>
            </w:r>
          </w:p>
        </w:tc>
        <w:tc>
          <w:tcPr>
            <w:tcW w:w="1144" w:type="dxa"/>
            <w:tcBorders>
              <w:left w:val="single" w:sz="4" w:space="0" w:color="auto"/>
              <w:bottom w:val="single" w:sz="4" w:space="0" w:color="auto"/>
              <w:right w:val="single" w:sz="4" w:space="0" w:color="auto"/>
            </w:tcBorders>
            <w:vAlign w:val="center"/>
            <w:tcPrChange w:id="169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69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9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D23E67">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AE18F6">
              <w:t>See n</w:t>
            </w:r>
            <w:r>
              <w:t>260</w:t>
            </w:r>
            <w:r w:rsidRPr="00AE18F6">
              <w:t xml:space="preserve">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Change w:id="169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1970D7">
              <w:rPr>
                <w:rFonts w:cs="Arial"/>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rsidR="008E4AB7" w:rsidRDefault="008E4AB7" w:rsidP="008E4AB7">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69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9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D23E67">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169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1970D7">
              <w:rPr>
                <w:rFonts w:cs="Arial"/>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rsidR="008E4AB7" w:rsidRDefault="008E4AB7" w:rsidP="008E4AB7">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69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69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D23E67">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169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69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1970D7">
              <w:rPr>
                <w:rFonts w:cs="Arial"/>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rsidR="008E4AB7" w:rsidRDefault="008E4AB7" w:rsidP="008E4AB7">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70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0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D23E67">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170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D23E67">
              <w:rPr>
                <w:rFonts w:cs="Arial"/>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rsidR="008E4AB7" w:rsidRDefault="008E4AB7" w:rsidP="008E4AB7">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0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70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0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D23E67">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D23E67">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70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C37BD">
              <w:rPr>
                <w:rFonts w:cs="Arial"/>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rsidR="008E4AB7" w:rsidRDefault="008E4AB7" w:rsidP="008E4AB7">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0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91172B">
              <w:rPr>
                <w:rFonts w:cs="Arial"/>
                <w:szCs w:val="18"/>
              </w:rPr>
              <w:t>4 and 5</w:t>
            </w:r>
          </w:p>
        </w:tc>
      </w:tr>
      <w:tr w:rsidR="008E4AB7" w:rsidTr="0030133D">
        <w:trPr>
          <w:trHeight w:val="187"/>
          <w:jc w:val="center"/>
          <w:trPrChange w:id="170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96316B">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0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D23E67">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6C37BD">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70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C37BD">
              <w:rPr>
                <w:rFonts w:cs="Arial"/>
                <w:szCs w:val="18"/>
                <w:lang w:eastAsia="zh-CN"/>
              </w:rPr>
              <w:lastRenderedPageBreak/>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rsidR="008E4AB7" w:rsidRDefault="008E4AB7" w:rsidP="008E4AB7">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C37B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0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0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C37BD">
              <w:rPr>
                <w:rFonts w:cs="Arial"/>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0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C37BD">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6C37BD">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70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E293D">
              <w:rPr>
                <w:rFonts w:cs="Arial"/>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0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0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0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6E293D">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70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4349B" w:rsidRDefault="008E4AB7" w:rsidP="008E4AB7">
            <w:pPr>
              <w:pStyle w:val="TAC"/>
              <w:rPr>
                <w:szCs w:val="18"/>
                <w:lang w:eastAsia="zh-CN"/>
              </w:rPr>
            </w:pPr>
            <w:r w:rsidRPr="0014349B">
              <w:rPr>
                <w:szCs w:val="18"/>
                <w:lang w:eastAsia="zh-CN"/>
              </w:rPr>
              <w:t>CA_n7A-n257A</w:t>
            </w:r>
          </w:p>
          <w:p w:rsidR="008E4AB7" w:rsidRDefault="008E4AB7" w:rsidP="008E4AB7">
            <w:pPr>
              <w:pStyle w:val="TAC"/>
            </w:pPr>
            <w:r w:rsidRPr="0014349B">
              <w:rPr>
                <w:szCs w:val="18"/>
                <w:lang w:eastAsia="zh-CN"/>
              </w:rPr>
              <w:t>CA_n66A-n257A</w:t>
            </w:r>
          </w:p>
        </w:tc>
        <w:tc>
          <w:tcPr>
            <w:tcW w:w="1144" w:type="dxa"/>
            <w:tcBorders>
              <w:left w:val="single" w:sz="4" w:space="0" w:color="auto"/>
              <w:bottom w:val="single" w:sz="4" w:space="0" w:color="auto"/>
              <w:right w:val="single" w:sz="4" w:space="0" w:color="auto"/>
            </w:tcBorders>
            <w:vAlign w:val="center"/>
            <w:tcPrChange w:id="170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0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0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Change w:id="170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0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71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710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426798" w:rsidRDefault="008E4AB7" w:rsidP="008E4AB7">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rsidR="008E4AB7" w:rsidRDefault="008E4AB7" w:rsidP="008E4AB7">
            <w:pPr>
              <w:pStyle w:val="TAC"/>
            </w:pPr>
            <w:r w:rsidRPr="00426798">
              <w:rPr>
                <w:szCs w:val="18"/>
                <w:lang w:eastAsia="zh-CN"/>
              </w:rPr>
              <w:t>CA_n66A-n257</w:t>
            </w:r>
            <w:r>
              <w:rPr>
                <w:szCs w:val="18"/>
                <w:lang w:eastAsia="zh-CN"/>
              </w:rPr>
              <w:t>A/</w:t>
            </w:r>
            <w:r w:rsidRPr="00426798">
              <w:rPr>
                <w:szCs w:val="18"/>
                <w:lang w:eastAsia="zh-CN"/>
              </w:rPr>
              <w:t>G</w:t>
            </w:r>
          </w:p>
        </w:tc>
        <w:tc>
          <w:tcPr>
            <w:tcW w:w="1155" w:type="dxa"/>
            <w:gridSpan w:val="2"/>
            <w:tcBorders>
              <w:left w:val="single" w:sz="4" w:space="0" w:color="auto"/>
              <w:bottom w:val="single" w:sz="4" w:space="0" w:color="auto"/>
              <w:right w:val="single" w:sz="4" w:space="0" w:color="auto"/>
            </w:tcBorders>
            <w:vAlign w:val="center"/>
            <w:tcPrChange w:id="171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1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1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1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Change w:id="171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1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71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71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426798" w:rsidRDefault="008E4AB7" w:rsidP="008E4AB7">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rsidR="008E4AB7" w:rsidRDefault="008E4AB7" w:rsidP="008E4AB7">
            <w:pPr>
              <w:pStyle w:val="TAC"/>
            </w:pPr>
            <w:r w:rsidRPr="00426798">
              <w:rPr>
                <w:szCs w:val="18"/>
                <w:lang w:eastAsia="zh-CN"/>
              </w:rPr>
              <w:t>CA_n66A-n257</w:t>
            </w:r>
            <w:r>
              <w:rPr>
                <w:szCs w:val="18"/>
                <w:lang w:eastAsia="zh-CN"/>
              </w:rPr>
              <w:t>A/G/</w:t>
            </w:r>
            <w:r w:rsidRPr="00426798">
              <w:rPr>
                <w:szCs w:val="18"/>
                <w:lang w:eastAsia="zh-CN"/>
              </w:rPr>
              <w:t>H</w:t>
            </w:r>
          </w:p>
        </w:tc>
        <w:tc>
          <w:tcPr>
            <w:tcW w:w="1155" w:type="dxa"/>
            <w:gridSpan w:val="2"/>
            <w:tcBorders>
              <w:left w:val="single" w:sz="4" w:space="0" w:color="auto"/>
              <w:bottom w:val="single" w:sz="4" w:space="0" w:color="auto"/>
              <w:right w:val="single" w:sz="4" w:space="0" w:color="auto"/>
            </w:tcBorders>
            <w:vAlign w:val="center"/>
            <w:tcPrChange w:id="171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1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1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Change w:id="171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71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714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426798" w:rsidRDefault="008E4AB7" w:rsidP="008E4AB7">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rsidR="008E4AB7" w:rsidRDefault="008E4AB7" w:rsidP="008E4AB7">
            <w:pPr>
              <w:pStyle w:val="TAC"/>
            </w:pPr>
            <w:r w:rsidRPr="00426798">
              <w:rPr>
                <w:szCs w:val="18"/>
                <w:lang w:eastAsia="zh-CN"/>
              </w:rPr>
              <w:t>CA_n66A-n257</w:t>
            </w:r>
            <w:r>
              <w:rPr>
                <w:szCs w:val="18"/>
                <w:lang w:eastAsia="zh-CN"/>
              </w:rPr>
              <w:t>A/G/H/</w:t>
            </w:r>
            <w:r w:rsidRPr="00426798">
              <w:rPr>
                <w:szCs w:val="18"/>
                <w:lang w:eastAsia="zh-CN"/>
              </w:rPr>
              <w:t>I</w:t>
            </w:r>
          </w:p>
        </w:tc>
        <w:tc>
          <w:tcPr>
            <w:tcW w:w="1155" w:type="dxa"/>
            <w:gridSpan w:val="2"/>
            <w:tcBorders>
              <w:left w:val="single" w:sz="4" w:space="0" w:color="auto"/>
              <w:bottom w:val="single" w:sz="4" w:space="0" w:color="auto"/>
              <w:right w:val="single" w:sz="4" w:space="0" w:color="auto"/>
            </w:tcBorders>
            <w:vAlign w:val="center"/>
            <w:tcPrChange w:id="171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1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1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4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Change w:id="171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5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71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57J</w:t>
            </w:r>
          </w:p>
        </w:tc>
        <w:tc>
          <w:tcPr>
            <w:tcW w:w="3238" w:type="dxa"/>
            <w:tcBorders>
              <w:top w:val="single" w:sz="4" w:space="0" w:color="auto"/>
              <w:left w:val="single" w:sz="4" w:space="0" w:color="auto"/>
              <w:bottom w:val="nil"/>
              <w:right w:val="single" w:sz="4" w:space="0" w:color="auto"/>
            </w:tcBorders>
            <w:shd w:val="clear" w:color="auto" w:fill="auto"/>
            <w:vAlign w:val="center"/>
            <w:tcPrChange w:id="1715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w:t>
            </w:r>
          </w:p>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1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1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6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1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7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n2</w:t>
            </w:r>
            <w:r>
              <w:rPr>
                <w:rFonts w:cs="Arial"/>
                <w:szCs w:val="18"/>
                <w:lang w:eastAsia="zh-CN"/>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6E293D">
              <w:rPr>
                <w:lang w:val="en-US" w:bidi="ar"/>
              </w:rPr>
              <w:t>CA_n2</w:t>
            </w:r>
            <w:r>
              <w:rPr>
                <w:lang w:val="en-US" w:bidi="ar"/>
              </w:rPr>
              <w:t>57J</w:t>
            </w:r>
          </w:p>
        </w:tc>
        <w:tc>
          <w:tcPr>
            <w:tcW w:w="2230" w:type="dxa"/>
            <w:tcBorders>
              <w:top w:val="nil"/>
              <w:left w:val="single" w:sz="4" w:space="0" w:color="auto"/>
              <w:bottom w:val="single" w:sz="4" w:space="0" w:color="auto"/>
              <w:right w:val="single" w:sz="4" w:space="0" w:color="auto"/>
            </w:tcBorders>
            <w:shd w:val="clear" w:color="auto" w:fill="auto"/>
            <w:vAlign w:val="center"/>
            <w:tcPrChange w:id="171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57K</w:t>
            </w:r>
          </w:p>
        </w:tc>
        <w:tc>
          <w:tcPr>
            <w:tcW w:w="3238" w:type="dxa"/>
            <w:tcBorders>
              <w:top w:val="single" w:sz="4" w:space="0" w:color="auto"/>
              <w:left w:val="single" w:sz="4" w:space="0" w:color="auto"/>
              <w:bottom w:val="nil"/>
              <w:right w:val="single" w:sz="4" w:space="0" w:color="auto"/>
            </w:tcBorders>
            <w:shd w:val="clear" w:color="auto" w:fill="auto"/>
            <w:vAlign w:val="center"/>
            <w:tcPrChange w:id="1717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w:t>
            </w:r>
          </w:p>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1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1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8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1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8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n2</w:t>
            </w:r>
            <w:r>
              <w:rPr>
                <w:rFonts w:cs="Arial"/>
                <w:szCs w:val="18"/>
                <w:lang w:eastAsia="zh-CN"/>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6E293D">
              <w:rPr>
                <w:lang w:val="en-US" w:bidi="ar"/>
              </w:rPr>
              <w:t>CA_n2</w:t>
            </w:r>
            <w:r>
              <w:rPr>
                <w:lang w:val="en-US" w:bidi="ar"/>
              </w:rPr>
              <w:t>57K</w:t>
            </w:r>
          </w:p>
        </w:tc>
        <w:tc>
          <w:tcPr>
            <w:tcW w:w="2230" w:type="dxa"/>
            <w:tcBorders>
              <w:top w:val="nil"/>
              <w:left w:val="single" w:sz="4" w:space="0" w:color="auto"/>
              <w:bottom w:val="single" w:sz="4" w:space="0" w:color="auto"/>
              <w:right w:val="single" w:sz="4" w:space="0" w:color="auto"/>
            </w:tcBorders>
            <w:shd w:val="clear" w:color="auto" w:fill="auto"/>
            <w:vAlign w:val="center"/>
            <w:tcPrChange w:id="171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1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57L</w:t>
            </w:r>
          </w:p>
        </w:tc>
        <w:tc>
          <w:tcPr>
            <w:tcW w:w="3238" w:type="dxa"/>
            <w:tcBorders>
              <w:top w:val="single" w:sz="4" w:space="0" w:color="auto"/>
              <w:left w:val="single" w:sz="4" w:space="0" w:color="auto"/>
              <w:bottom w:val="nil"/>
              <w:right w:val="single" w:sz="4" w:space="0" w:color="auto"/>
            </w:tcBorders>
            <w:shd w:val="clear" w:color="auto" w:fill="auto"/>
            <w:vAlign w:val="center"/>
            <w:tcPrChange w:id="1719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w:t>
            </w:r>
          </w:p>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1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1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0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2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0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n2</w:t>
            </w:r>
            <w:r>
              <w:rPr>
                <w:rFonts w:cs="Arial"/>
                <w:szCs w:val="18"/>
                <w:lang w:eastAsia="zh-CN"/>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6E293D">
              <w:rPr>
                <w:lang w:val="en-US" w:bidi="ar"/>
              </w:rPr>
              <w:t>CA_n2</w:t>
            </w:r>
            <w:r>
              <w:rPr>
                <w:lang w:val="en-US" w:bidi="ar"/>
              </w:rPr>
              <w:t>57L</w:t>
            </w:r>
          </w:p>
        </w:tc>
        <w:tc>
          <w:tcPr>
            <w:tcW w:w="2230" w:type="dxa"/>
            <w:tcBorders>
              <w:top w:val="nil"/>
              <w:left w:val="single" w:sz="4" w:space="0" w:color="auto"/>
              <w:bottom w:val="single" w:sz="4" w:space="0" w:color="auto"/>
              <w:right w:val="single" w:sz="4" w:space="0" w:color="auto"/>
            </w:tcBorders>
            <w:shd w:val="clear" w:color="auto" w:fill="auto"/>
            <w:vAlign w:val="center"/>
            <w:tcPrChange w:id="172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57M</w:t>
            </w:r>
          </w:p>
        </w:tc>
        <w:tc>
          <w:tcPr>
            <w:tcW w:w="3238" w:type="dxa"/>
            <w:tcBorders>
              <w:top w:val="single" w:sz="4" w:space="0" w:color="auto"/>
              <w:left w:val="single" w:sz="4" w:space="0" w:color="auto"/>
              <w:bottom w:val="nil"/>
              <w:right w:val="single" w:sz="4" w:space="0" w:color="auto"/>
            </w:tcBorders>
            <w:shd w:val="clear" w:color="auto" w:fill="auto"/>
            <w:vAlign w:val="center"/>
            <w:tcPrChange w:id="1721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/G/H/I/J/K/L/M</w:t>
            </w:r>
          </w:p>
          <w:p w:rsidR="008E4AB7" w:rsidRDefault="008E4AB7" w:rsidP="008E4AB7">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57A/G/H/I/J/K/L/M</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2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1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2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2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rsidRPr="006E293D">
              <w:rPr>
                <w:rFonts w:cs="Arial"/>
                <w:szCs w:val="18"/>
                <w:lang w:eastAsia="zh-CN"/>
              </w:rPr>
              <w:t>n2</w:t>
            </w:r>
            <w:r>
              <w:rPr>
                <w:rFonts w:cs="Arial"/>
                <w:szCs w:val="18"/>
                <w:lang w:eastAsia="zh-CN"/>
              </w:rP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6E293D">
              <w:rPr>
                <w:lang w:val="en-US" w:bidi="ar"/>
              </w:rPr>
              <w:t>CA_n2</w:t>
            </w:r>
            <w:r>
              <w:rPr>
                <w:lang w:val="en-US" w:bidi="ar"/>
              </w:rPr>
              <w:t>57M</w:t>
            </w:r>
          </w:p>
        </w:tc>
        <w:tc>
          <w:tcPr>
            <w:tcW w:w="2230" w:type="dxa"/>
            <w:tcBorders>
              <w:top w:val="nil"/>
              <w:left w:val="single" w:sz="4" w:space="0" w:color="auto"/>
              <w:bottom w:val="single" w:sz="4" w:space="0" w:color="auto"/>
              <w:right w:val="single" w:sz="4" w:space="0" w:color="auto"/>
            </w:tcBorders>
            <w:shd w:val="clear" w:color="auto" w:fill="auto"/>
            <w:vAlign w:val="center"/>
            <w:tcPrChange w:id="172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723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w:t>
            </w:r>
          </w:p>
          <w:p w:rsidR="008E4AB7" w:rsidRDefault="008E4AB7" w:rsidP="008E4AB7">
            <w:pPr>
              <w:pStyle w:val="TAC"/>
            </w:pPr>
            <w:r>
              <w:t>CA_n66A-n260A</w:t>
            </w:r>
          </w:p>
        </w:tc>
        <w:tc>
          <w:tcPr>
            <w:tcW w:w="1155" w:type="dxa"/>
            <w:gridSpan w:val="2"/>
            <w:tcBorders>
              <w:left w:val="single" w:sz="4" w:space="0" w:color="auto"/>
              <w:bottom w:val="single" w:sz="4" w:space="0" w:color="auto"/>
              <w:right w:val="single" w:sz="4" w:space="0" w:color="auto"/>
            </w:tcBorders>
            <w:vAlign w:val="center"/>
            <w:tcPrChange w:id="172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6E293D"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2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3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6E293D"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2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4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6E293D" w:rsidRDefault="008E4AB7" w:rsidP="008E4AB7">
            <w:pPr>
              <w:pStyle w:val="TAC"/>
              <w:rPr>
                <w:lang w:val="en-US" w:bidi="ar"/>
              </w:rPr>
            </w:pPr>
            <w:r w:rsidRPr="00AE18F6">
              <w:t>See n</w:t>
            </w:r>
            <w:r>
              <w:t>260</w:t>
            </w:r>
            <w:r w:rsidRPr="00AE18F6">
              <w:t xml:space="preserve">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Change w:id="172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724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CA_n7A-n260A/G</w:t>
            </w:r>
          </w:p>
          <w:p w:rsidR="008E4AB7" w:rsidRDefault="008E4AB7" w:rsidP="008E4AB7">
            <w:pPr>
              <w:pStyle w:val="TAC"/>
            </w:pPr>
            <w:r>
              <w:t>CA_n66A-n260A/G</w:t>
            </w:r>
          </w:p>
        </w:tc>
        <w:tc>
          <w:tcPr>
            <w:tcW w:w="1155" w:type="dxa"/>
            <w:gridSpan w:val="2"/>
            <w:tcBorders>
              <w:left w:val="single" w:sz="4" w:space="0" w:color="auto"/>
              <w:bottom w:val="single" w:sz="4" w:space="0" w:color="auto"/>
              <w:right w:val="single" w:sz="4" w:space="0" w:color="auto"/>
            </w:tcBorders>
            <w:vAlign w:val="center"/>
            <w:tcPrChange w:id="172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AE18F6" w:rsidRDefault="008E4AB7" w:rsidP="008E4AB7">
            <w:pPr>
              <w:pStyle w:val="TAC"/>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2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5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AE18F6" w:rsidRDefault="008E4AB7" w:rsidP="008E4AB7">
            <w:pPr>
              <w:pStyle w:val="TAC"/>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2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6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AE18F6" w:rsidRDefault="008E4AB7" w:rsidP="008E4AB7">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72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726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CA_n7A-n260A/G/H</w:t>
            </w:r>
          </w:p>
          <w:p w:rsidR="008E4AB7" w:rsidRDefault="008E4AB7" w:rsidP="008E4AB7">
            <w:pPr>
              <w:pStyle w:val="TAC"/>
            </w:pPr>
            <w:r>
              <w:t>CA_n66A-n260A/G/H</w:t>
            </w:r>
          </w:p>
        </w:tc>
        <w:tc>
          <w:tcPr>
            <w:tcW w:w="1155" w:type="dxa"/>
            <w:gridSpan w:val="2"/>
            <w:tcBorders>
              <w:left w:val="single" w:sz="4" w:space="0" w:color="auto"/>
              <w:bottom w:val="single" w:sz="4" w:space="0" w:color="auto"/>
              <w:right w:val="single" w:sz="4" w:space="0" w:color="auto"/>
            </w:tcBorders>
            <w:vAlign w:val="center"/>
            <w:tcPrChange w:id="172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2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7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2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7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72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728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CA_n7A-n260A/G/H/I</w:t>
            </w:r>
          </w:p>
          <w:p w:rsidR="008E4AB7" w:rsidRDefault="008E4AB7" w:rsidP="008E4AB7">
            <w:pPr>
              <w:pStyle w:val="TAC"/>
            </w:pPr>
            <w:r>
              <w:t>CA_n66A-n260A/G/H/I</w:t>
            </w:r>
          </w:p>
        </w:tc>
        <w:tc>
          <w:tcPr>
            <w:tcW w:w="1155" w:type="dxa"/>
            <w:gridSpan w:val="2"/>
            <w:tcBorders>
              <w:left w:val="single" w:sz="4" w:space="0" w:color="auto"/>
              <w:bottom w:val="single" w:sz="4" w:space="0" w:color="auto"/>
              <w:right w:val="single" w:sz="4" w:space="0" w:color="auto"/>
            </w:tcBorders>
            <w:vAlign w:val="center"/>
            <w:tcPrChange w:id="172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2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9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2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2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9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72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730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CA_n7A-n260A/G/H/I/J</w:t>
            </w:r>
          </w:p>
          <w:p w:rsidR="008E4AB7" w:rsidRDefault="008E4AB7" w:rsidP="008E4AB7">
            <w:pPr>
              <w:pStyle w:val="TAC"/>
            </w:pPr>
            <w:r>
              <w:t>CA_n66A-n260A/G/H/I/J</w:t>
            </w:r>
          </w:p>
        </w:tc>
        <w:tc>
          <w:tcPr>
            <w:tcW w:w="1155" w:type="dxa"/>
            <w:gridSpan w:val="2"/>
            <w:tcBorders>
              <w:left w:val="single" w:sz="4" w:space="0" w:color="auto"/>
              <w:bottom w:val="single" w:sz="4" w:space="0" w:color="auto"/>
              <w:right w:val="single" w:sz="4" w:space="0" w:color="auto"/>
            </w:tcBorders>
            <w:vAlign w:val="center"/>
            <w:tcPrChange w:id="173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3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3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0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3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1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73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732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CA_n7A-n260A/G/H/I/J/K</w:t>
            </w:r>
          </w:p>
          <w:p w:rsidR="008E4AB7" w:rsidRDefault="008E4AB7" w:rsidP="008E4AB7">
            <w:pPr>
              <w:pStyle w:val="TAC"/>
            </w:pPr>
            <w:r>
              <w:t>CA_n66A-n260A/G/H/I/J/K</w:t>
            </w:r>
          </w:p>
        </w:tc>
        <w:tc>
          <w:tcPr>
            <w:tcW w:w="1155" w:type="dxa"/>
            <w:gridSpan w:val="2"/>
            <w:tcBorders>
              <w:left w:val="single" w:sz="4" w:space="0" w:color="auto"/>
              <w:bottom w:val="single" w:sz="4" w:space="0" w:color="auto"/>
              <w:right w:val="single" w:sz="4" w:space="0" w:color="auto"/>
            </w:tcBorders>
            <w:vAlign w:val="center"/>
            <w:tcPrChange w:id="173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3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3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2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3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3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73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733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CA_n7A-n260A/G/H/I/J/K/L</w:t>
            </w:r>
          </w:p>
          <w:p w:rsidR="008E4AB7" w:rsidRDefault="008E4AB7" w:rsidP="008E4AB7">
            <w:pPr>
              <w:pStyle w:val="TAC"/>
            </w:pPr>
            <w:r>
              <w:t>CA_n66A-n260A/G/H/I/J/K/L</w:t>
            </w:r>
          </w:p>
        </w:tc>
        <w:tc>
          <w:tcPr>
            <w:tcW w:w="1155" w:type="dxa"/>
            <w:gridSpan w:val="2"/>
            <w:tcBorders>
              <w:left w:val="single" w:sz="4" w:space="0" w:color="auto"/>
              <w:bottom w:val="single" w:sz="4" w:space="0" w:color="auto"/>
              <w:right w:val="single" w:sz="4" w:space="0" w:color="auto"/>
            </w:tcBorders>
            <w:vAlign w:val="center"/>
            <w:tcPrChange w:id="173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3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3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4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3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5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73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sidRPr="00CE0719">
              <w:t>CA_n7A-n66A-n260</w:t>
            </w:r>
            <w:r>
              <w:t>M</w:t>
            </w:r>
          </w:p>
        </w:tc>
        <w:tc>
          <w:tcPr>
            <w:tcW w:w="3238" w:type="dxa"/>
            <w:tcBorders>
              <w:top w:val="single" w:sz="4" w:space="0" w:color="auto"/>
              <w:left w:val="single" w:sz="4" w:space="0" w:color="auto"/>
              <w:bottom w:val="nil"/>
              <w:right w:val="single" w:sz="4" w:space="0" w:color="auto"/>
            </w:tcBorders>
            <w:shd w:val="clear" w:color="auto" w:fill="auto"/>
            <w:vAlign w:val="center"/>
            <w:tcPrChange w:id="1735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CA_n7A-n260A/G/H/I/J/K/L/M</w:t>
            </w:r>
          </w:p>
          <w:p w:rsidR="008E4AB7" w:rsidRDefault="008E4AB7" w:rsidP="008E4AB7">
            <w:pPr>
              <w:pStyle w:val="TAC"/>
            </w:pPr>
            <w:r>
              <w:t>CA_n66A-n260A/G/H/I/J/K/L/M</w:t>
            </w:r>
          </w:p>
        </w:tc>
        <w:tc>
          <w:tcPr>
            <w:tcW w:w="1155" w:type="dxa"/>
            <w:gridSpan w:val="2"/>
            <w:tcBorders>
              <w:left w:val="single" w:sz="4" w:space="0" w:color="auto"/>
              <w:bottom w:val="single" w:sz="4" w:space="0" w:color="auto"/>
              <w:right w:val="single" w:sz="4" w:space="0" w:color="auto"/>
            </w:tcBorders>
            <w:vAlign w:val="center"/>
            <w:tcPrChange w:id="173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3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sidRPr="006C37BD">
              <w:rPr>
                <w:rFonts w:cs="Arial"/>
                <w:szCs w:val="18"/>
              </w:rPr>
              <w:t>4 and 5</w:t>
            </w:r>
          </w:p>
        </w:tc>
      </w:tr>
      <w:tr w:rsidR="008E4AB7" w:rsidTr="0030133D">
        <w:trPr>
          <w:trHeight w:val="187"/>
          <w:jc w:val="center"/>
          <w:trPrChange w:id="173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6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3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6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6E293D" w:rsidRDefault="008E4AB7" w:rsidP="008E4AB7">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73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737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szCs w:val="18"/>
                <w:lang w:eastAsia="zh-CN"/>
              </w:rPr>
            </w:pPr>
            <w:r>
              <w:rPr>
                <w:szCs w:val="18"/>
                <w:lang w:eastAsia="zh-CN"/>
              </w:rPr>
              <w:t>CA_n7A-n257A</w:t>
            </w:r>
          </w:p>
          <w:p w:rsidR="008E4AB7" w:rsidRDefault="008E4AB7" w:rsidP="008E4AB7">
            <w:pPr>
              <w:pStyle w:val="TAC"/>
            </w:pPr>
            <w:r>
              <w:rPr>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Change w:id="173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3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3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8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Change w:id="173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8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73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3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739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rsidR="008E4AB7" w:rsidRDefault="008E4AB7" w:rsidP="008E4AB7">
            <w:pPr>
              <w:pStyle w:val="TAC"/>
            </w:pPr>
            <w:r w:rsidRPr="000A4C0F">
              <w:rPr>
                <w:szCs w:val="18"/>
                <w:lang w:eastAsia="zh-CN"/>
              </w:rPr>
              <w:t>CA_n71A-n257</w:t>
            </w:r>
            <w:r>
              <w:rPr>
                <w:szCs w:val="18"/>
                <w:lang w:eastAsia="zh-CN"/>
              </w:rPr>
              <w:t>A/</w:t>
            </w:r>
            <w:r w:rsidRPr="000A4C0F">
              <w:rPr>
                <w:szCs w:val="18"/>
                <w:lang w:eastAsia="zh-CN"/>
              </w:rPr>
              <w:t>G</w:t>
            </w:r>
          </w:p>
        </w:tc>
        <w:tc>
          <w:tcPr>
            <w:tcW w:w="1155" w:type="dxa"/>
            <w:gridSpan w:val="2"/>
            <w:tcBorders>
              <w:left w:val="single" w:sz="4" w:space="0" w:color="auto"/>
              <w:bottom w:val="single" w:sz="4" w:space="0" w:color="auto"/>
              <w:right w:val="single" w:sz="4" w:space="0" w:color="auto"/>
            </w:tcBorders>
            <w:vAlign w:val="center"/>
            <w:tcPrChange w:id="173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3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3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9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Change w:id="174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0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74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741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rsidR="008E4AB7" w:rsidRDefault="008E4AB7" w:rsidP="008E4AB7">
            <w:pPr>
              <w:pStyle w:val="TAC"/>
            </w:pPr>
            <w:r w:rsidRPr="000A4C0F">
              <w:rPr>
                <w:szCs w:val="18"/>
                <w:lang w:eastAsia="zh-CN"/>
              </w:rPr>
              <w:t>CA_n71A-n257</w:t>
            </w:r>
            <w:r>
              <w:rPr>
                <w:szCs w:val="18"/>
                <w:lang w:eastAsia="zh-CN"/>
              </w:rPr>
              <w:t>A/G/</w:t>
            </w:r>
            <w:r w:rsidRPr="000A4C0F">
              <w:rPr>
                <w:szCs w:val="18"/>
                <w:lang w:eastAsia="zh-CN"/>
              </w:rPr>
              <w:t>H</w:t>
            </w:r>
          </w:p>
        </w:tc>
        <w:tc>
          <w:tcPr>
            <w:tcW w:w="1155" w:type="dxa"/>
            <w:gridSpan w:val="2"/>
            <w:tcBorders>
              <w:left w:val="single" w:sz="4" w:space="0" w:color="auto"/>
              <w:bottom w:val="single" w:sz="4" w:space="0" w:color="auto"/>
              <w:right w:val="single" w:sz="4" w:space="0" w:color="auto"/>
            </w:tcBorders>
            <w:vAlign w:val="center"/>
            <w:tcPrChange w:id="174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4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4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1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Change w:id="174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2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74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742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rsidR="008E4AB7" w:rsidRDefault="008E4AB7" w:rsidP="008E4AB7">
            <w:pPr>
              <w:pStyle w:val="TAC"/>
            </w:pPr>
            <w:r w:rsidRPr="000A4C0F">
              <w:rPr>
                <w:szCs w:val="18"/>
                <w:lang w:eastAsia="zh-CN"/>
              </w:rPr>
              <w:t>CA_n71A-n257</w:t>
            </w:r>
            <w:r>
              <w:rPr>
                <w:szCs w:val="18"/>
                <w:lang w:eastAsia="zh-CN"/>
              </w:rPr>
              <w:t>G/H/</w:t>
            </w:r>
            <w:r w:rsidRPr="000A4C0F">
              <w:rPr>
                <w:szCs w:val="18"/>
                <w:lang w:eastAsia="zh-CN"/>
              </w:rPr>
              <w:t>I</w:t>
            </w:r>
          </w:p>
        </w:tc>
        <w:tc>
          <w:tcPr>
            <w:tcW w:w="1155" w:type="dxa"/>
            <w:gridSpan w:val="2"/>
            <w:tcBorders>
              <w:left w:val="single" w:sz="4" w:space="0" w:color="auto"/>
              <w:bottom w:val="single" w:sz="4" w:space="0" w:color="auto"/>
              <w:right w:val="single" w:sz="4" w:space="0" w:color="auto"/>
            </w:tcBorders>
            <w:vAlign w:val="center"/>
            <w:tcPrChange w:id="174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4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4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3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Change w:id="174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4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26142E" w:rsidRDefault="008E4AB7" w:rsidP="008E4AB7">
            <w:pPr>
              <w:pStyle w:val="TAC"/>
              <w:rPr>
                <w:lang w:eastAsia="zh-CN"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74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1744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w:t>
            </w:r>
          </w:p>
          <w:p w:rsidR="008E4AB7" w:rsidRDefault="008E4AB7" w:rsidP="008E4AB7">
            <w:pPr>
              <w:pStyle w:val="TAC"/>
            </w:pPr>
            <w:r w:rsidRPr="000A4C0F">
              <w:rPr>
                <w:szCs w:val="18"/>
                <w:lang w:eastAsia="zh-CN"/>
              </w:rPr>
              <w:t>CA_n71A-n257</w:t>
            </w:r>
            <w:r>
              <w:rPr>
                <w:szCs w:val="18"/>
                <w:lang w:eastAsia="zh-CN"/>
              </w:rPr>
              <w:t>A/G/H/I/J</w:t>
            </w:r>
          </w:p>
        </w:tc>
        <w:tc>
          <w:tcPr>
            <w:tcW w:w="1155" w:type="dxa"/>
            <w:gridSpan w:val="2"/>
            <w:tcBorders>
              <w:left w:val="single" w:sz="4" w:space="0" w:color="auto"/>
              <w:bottom w:val="single" w:sz="4" w:space="0" w:color="auto"/>
              <w:right w:val="single" w:sz="4" w:space="0" w:color="auto"/>
            </w:tcBorders>
            <w:vAlign w:val="center"/>
            <w:tcPrChange w:id="174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4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4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5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4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5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74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1746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w:t>
            </w:r>
          </w:p>
          <w:p w:rsidR="008E4AB7" w:rsidRDefault="008E4AB7" w:rsidP="008E4AB7">
            <w:pPr>
              <w:pStyle w:val="TAC"/>
            </w:pPr>
            <w:r w:rsidRPr="000A4C0F">
              <w:rPr>
                <w:szCs w:val="18"/>
                <w:lang w:eastAsia="zh-CN"/>
              </w:rPr>
              <w:t>CA_n71A-n257</w:t>
            </w:r>
            <w:r>
              <w:rPr>
                <w:szCs w:val="18"/>
                <w:lang w:eastAsia="zh-CN"/>
              </w:rPr>
              <w:t>A/G/H/I/J/K</w:t>
            </w:r>
          </w:p>
        </w:tc>
        <w:tc>
          <w:tcPr>
            <w:tcW w:w="1155" w:type="dxa"/>
            <w:gridSpan w:val="2"/>
            <w:tcBorders>
              <w:left w:val="single" w:sz="4" w:space="0" w:color="auto"/>
              <w:bottom w:val="single" w:sz="4" w:space="0" w:color="auto"/>
              <w:right w:val="single" w:sz="4" w:space="0" w:color="auto"/>
            </w:tcBorders>
            <w:vAlign w:val="center"/>
            <w:tcPrChange w:id="174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4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4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7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4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7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74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1748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w:t>
            </w:r>
          </w:p>
          <w:p w:rsidR="008E4AB7" w:rsidRDefault="008E4AB7" w:rsidP="008E4AB7">
            <w:pPr>
              <w:pStyle w:val="TAC"/>
            </w:pPr>
            <w:r w:rsidRPr="000A4C0F">
              <w:rPr>
                <w:szCs w:val="18"/>
                <w:lang w:eastAsia="zh-CN"/>
              </w:rPr>
              <w:t>CA_n71A-n257</w:t>
            </w:r>
            <w:r>
              <w:rPr>
                <w:szCs w:val="18"/>
                <w:lang w:eastAsia="zh-CN"/>
              </w:rPr>
              <w:t>A/G/H/I/J/K/L</w:t>
            </w:r>
          </w:p>
        </w:tc>
        <w:tc>
          <w:tcPr>
            <w:tcW w:w="1155" w:type="dxa"/>
            <w:gridSpan w:val="2"/>
            <w:tcBorders>
              <w:left w:val="single" w:sz="4" w:space="0" w:color="auto"/>
              <w:bottom w:val="single" w:sz="4" w:space="0" w:color="auto"/>
              <w:right w:val="single" w:sz="4" w:space="0" w:color="auto"/>
            </w:tcBorders>
            <w:vAlign w:val="center"/>
            <w:tcPrChange w:id="174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4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4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8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4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9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74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4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1750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/J/K/L/M</w:t>
            </w:r>
          </w:p>
          <w:p w:rsidR="008E4AB7" w:rsidRDefault="008E4AB7" w:rsidP="008E4AB7">
            <w:pPr>
              <w:pStyle w:val="TAC"/>
            </w:pPr>
            <w:r w:rsidRPr="000A4C0F">
              <w:rPr>
                <w:szCs w:val="18"/>
                <w:lang w:eastAsia="zh-CN"/>
              </w:rPr>
              <w:t>CA_n71A-n257</w:t>
            </w:r>
            <w:r>
              <w:rPr>
                <w:szCs w:val="18"/>
                <w:lang w:eastAsia="zh-CN"/>
              </w:rPr>
              <w:t>A/G/H/I/J/K/L/M</w:t>
            </w:r>
          </w:p>
        </w:tc>
        <w:tc>
          <w:tcPr>
            <w:tcW w:w="1155" w:type="dxa"/>
            <w:gridSpan w:val="2"/>
            <w:tcBorders>
              <w:left w:val="single" w:sz="4" w:space="0" w:color="auto"/>
              <w:bottom w:val="single" w:sz="4" w:space="0" w:color="auto"/>
              <w:right w:val="single" w:sz="4" w:space="0" w:color="auto"/>
            </w:tcBorders>
            <w:vAlign w:val="center"/>
            <w:tcPrChange w:id="175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5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0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5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1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75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751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w:t>
            </w:r>
            <w:r>
              <w:rPr>
                <w:szCs w:val="18"/>
                <w:lang w:eastAsia="zh-CN"/>
              </w:rPr>
              <w:t>60A/G</w:t>
            </w:r>
          </w:p>
          <w:p w:rsidR="008E4AB7" w:rsidRDefault="008E4AB7" w:rsidP="008E4AB7">
            <w:pPr>
              <w:pStyle w:val="TAC"/>
            </w:pPr>
            <w:r w:rsidRPr="000A4C0F">
              <w:rPr>
                <w:szCs w:val="18"/>
                <w:lang w:eastAsia="zh-CN"/>
              </w:rPr>
              <w:t>CA_n71A-n2</w:t>
            </w:r>
            <w:r>
              <w:rPr>
                <w:szCs w:val="18"/>
                <w:lang w:eastAsia="zh-CN"/>
              </w:rPr>
              <w:t>60A/G</w:t>
            </w:r>
          </w:p>
        </w:tc>
        <w:tc>
          <w:tcPr>
            <w:tcW w:w="1155" w:type="dxa"/>
            <w:gridSpan w:val="2"/>
            <w:tcBorders>
              <w:left w:val="single" w:sz="4" w:space="0" w:color="auto"/>
              <w:bottom w:val="single" w:sz="4" w:space="0" w:color="auto"/>
              <w:right w:val="single" w:sz="4" w:space="0" w:color="auto"/>
            </w:tcBorders>
            <w:vAlign w:val="center"/>
            <w:tcPrChange w:id="175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5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2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5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3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75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753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w:t>
            </w:r>
            <w:r>
              <w:rPr>
                <w:szCs w:val="18"/>
                <w:lang w:eastAsia="zh-CN"/>
              </w:rPr>
              <w:t>60A/G/H</w:t>
            </w:r>
          </w:p>
          <w:p w:rsidR="008E4AB7" w:rsidRDefault="008E4AB7" w:rsidP="008E4AB7">
            <w:pPr>
              <w:pStyle w:val="TAC"/>
            </w:pPr>
            <w:r w:rsidRPr="000A4C0F">
              <w:rPr>
                <w:szCs w:val="18"/>
                <w:lang w:eastAsia="zh-CN"/>
              </w:rPr>
              <w:t>CA_n71A-n2</w:t>
            </w:r>
            <w:r>
              <w:rPr>
                <w:szCs w:val="18"/>
                <w:lang w:eastAsia="zh-CN"/>
              </w:rPr>
              <w:t>60A/G/H</w:t>
            </w:r>
          </w:p>
        </w:tc>
        <w:tc>
          <w:tcPr>
            <w:tcW w:w="1155" w:type="dxa"/>
            <w:gridSpan w:val="2"/>
            <w:tcBorders>
              <w:left w:val="single" w:sz="4" w:space="0" w:color="auto"/>
              <w:bottom w:val="single" w:sz="4" w:space="0" w:color="auto"/>
              <w:right w:val="single" w:sz="4" w:space="0" w:color="auto"/>
            </w:tcBorders>
            <w:vAlign w:val="center"/>
            <w:tcPrChange w:id="175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5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4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5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4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75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755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w:t>
            </w:r>
            <w:r>
              <w:rPr>
                <w:szCs w:val="18"/>
                <w:lang w:eastAsia="zh-CN"/>
              </w:rPr>
              <w:t>60A/G/H/I</w:t>
            </w:r>
          </w:p>
          <w:p w:rsidR="008E4AB7" w:rsidRDefault="008E4AB7" w:rsidP="008E4AB7">
            <w:pPr>
              <w:pStyle w:val="TAC"/>
            </w:pPr>
            <w:r w:rsidRPr="000A4C0F">
              <w:rPr>
                <w:szCs w:val="18"/>
                <w:lang w:eastAsia="zh-CN"/>
              </w:rPr>
              <w:t>CA_n71A-n2</w:t>
            </w:r>
            <w:r>
              <w:rPr>
                <w:szCs w:val="18"/>
                <w:lang w:eastAsia="zh-CN"/>
              </w:rPr>
              <w:t>60A/G/H/I</w:t>
            </w:r>
          </w:p>
        </w:tc>
        <w:tc>
          <w:tcPr>
            <w:tcW w:w="1155" w:type="dxa"/>
            <w:gridSpan w:val="2"/>
            <w:tcBorders>
              <w:left w:val="single" w:sz="4" w:space="0" w:color="auto"/>
              <w:bottom w:val="single" w:sz="4" w:space="0" w:color="auto"/>
              <w:right w:val="single" w:sz="4" w:space="0" w:color="auto"/>
            </w:tcBorders>
            <w:vAlign w:val="center"/>
            <w:tcPrChange w:id="175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5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6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5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6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75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757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w:t>
            </w:r>
            <w:r>
              <w:rPr>
                <w:szCs w:val="18"/>
                <w:lang w:eastAsia="zh-CN"/>
              </w:rPr>
              <w:t>60A/G/H/I/J</w:t>
            </w:r>
          </w:p>
          <w:p w:rsidR="008E4AB7" w:rsidRDefault="008E4AB7" w:rsidP="008E4AB7">
            <w:pPr>
              <w:pStyle w:val="TAC"/>
            </w:pPr>
            <w:r w:rsidRPr="000A4C0F">
              <w:rPr>
                <w:szCs w:val="18"/>
                <w:lang w:eastAsia="zh-CN"/>
              </w:rPr>
              <w:t>CA_n71A-n2</w:t>
            </w:r>
            <w:r>
              <w:rPr>
                <w:szCs w:val="18"/>
                <w:lang w:eastAsia="zh-CN"/>
              </w:rPr>
              <w:t>60A/G/H/I/J</w:t>
            </w:r>
          </w:p>
        </w:tc>
        <w:tc>
          <w:tcPr>
            <w:tcW w:w="1155" w:type="dxa"/>
            <w:gridSpan w:val="2"/>
            <w:tcBorders>
              <w:left w:val="single" w:sz="4" w:space="0" w:color="auto"/>
              <w:bottom w:val="single" w:sz="4" w:space="0" w:color="auto"/>
              <w:right w:val="single" w:sz="4" w:space="0" w:color="auto"/>
            </w:tcBorders>
            <w:vAlign w:val="center"/>
            <w:tcPrChange w:id="175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5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7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5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8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75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5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75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w:t>
            </w:r>
            <w:r>
              <w:rPr>
                <w:szCs w:val="18"/>
                <w:lang w:eastAsia="zh-CN"/>
              </w:rPr>
              <w:t>60A/G/H/I/J/K</w:t>
            </w:r>
          </w:p>
          <w:p w:rsidR="008E4AB7" w:rsidRDefault="008E4AB7" w:rsidP="008E4AB7">
            <w:pPr>
              <w:pStyle w:val="TAC"/>
            </w:pPr>
            <w:r w:rsidRPr="000A4C0F">
              <w:rPr>
                <w:szCs w:val="18"/>
                <w:lang w:eastAsia="zh-CN"/>
              </w:rPr>
              <w:t>CA_n71A-n2</w:t>
            </w:r>
            <w:r>
              <w:rPr>
                <w:szCs w:val="18"/>
                <w:lang w:eastAsia="zh-CN"/>
              </w:rPr>
              <w:t>60A/G/H/I/J/K</w:t>
            </w:r>
          </w:p>
        </w:tc>
        <w:tc>
          <w:tcPr>
            <w:tcW w:w="1155" w:type="dxa"/>
            <w:gridSpan w:val="2"/>
            <w:tcBorders>
              <w:left w:val="single" w:sz="4" w:space="0" w:color="auto"/>
              <w:bottom w:val="single" w:sz="4" w:space="0" w:color="auto"/>
              <w:right w:val="single" w:sz="4" w:space="0" w:color="auto"/>
            </w:tcBorders>
            <w:vAlign w:val="center"/>
            <w:tcPrChange w:id="175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5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5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6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0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76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6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760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w:t>
            </w:r>
            <w:r>
              <w:rPr>
                <w:szCs w:val="18"/>
                <w:lang w:eastAsia="zh-CN"/>
              </w:rPr>
              <w:t>60A/G/H/I/J/K/L</w:t>
            </w:r>
          </w:p>
          <w:p w:rsidR="008E4AB7" w:rsidRDefault="008E4AB7" w:rsidP="008E4AB7">
            <w:pPr>
              <w:pStyle w:val="TAC"/>
            </w:pPr>
            <w:r w:rsidRPr="000A4C0F">
              <w:rPr>
                <w:szCs w:val="18"/>
                <w:lang w:eastAsia="zh-CN"/>
              </w:rPr>
              <w:t>CA_n71A-n2</w:t>
            </w:r>
            <w:r>
              <w:rPr>
                <w:szCs w:val="18"/>
                <w:lang w:eastAsia="zh-CN"/>
              </w:rPr>
              <w:t>60A/G/H/I/J/K/L</w:t>
            </w:r>
          </w:p>
        </w:tc>
        <w:tc>
          <w:tcPr>
            <w:tcW w:w="1155" w:type="dxa"/>
            <w:gridSpan w:val="2"/>
            <w:tcBorders>
              <w:left w:val="single" w:sz="4" w:space="0" w:color="auto"/>
              <w:bottom w:val="single" w:sz="4" w:space="0" w:color="auto"/>
              <w:right w:val="single" w:sz="4" w:space="0" w:color="auto"/>
            </w:tcBorders>
            <w:vAlign w:val="center"/>
            <w:tcPrChange w:id="176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6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6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1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6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6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2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76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6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rFonts w:cs="Arial"/>
                <w:szCs w:val="18"/>
                <w:lang w:eastAsia="zh-CN"/>
              </w:rPr>
              <w:t>CA_n7A-n71A-n260M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762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0A4C0F" w:rsidRDefault="008E4AB7" w:rsidP="008E4AB7">
            <w:pPr>
              <w:pStyle w:val="TAC"/>
              <w:rPr>
                <w:szCs w:val="18"/>
                <w:lang w:eastAsia="zh-CN"/>
              </w:rPr>
            </w:pPr>
            <w:r w:rsidRPr="000A4C0F">
              <w:rPr>
                <w:szCs w:val="18"/>
                <w:lang w:eastAsia="zh-CN"/>
              </w:rPr>
              <w:t>CA_n7A-n2</w:t>
            </w:r>
            <w:r>
              <w:rPr>
                <w:szCs w:val="18"/>
                <w:lang w:eastAsia="zh-CN"/>
              </w:rPr>
              <w:t>60A/G/H/I/J/K/L/M</w:t>
            </w:r>
          </w:p>
          <w:p w:rsidR="008E4AB7" w:rsidRDefault="008E4AB7" w:rsidP="008E4AB7">
            <w:pPr>
              <w:pStyle w:val="TAC"/>
            </w:pPr>
            <w:r w:rsidRPr="000A4C0F">
              <w:rPr>
                <w:szCs w:val="18"/>
                <w:lang w:eastAsia="zh-CN"/>
              </w:rPr>
              <w:t>CA_n71A-n2</w:t>
            </w:r>
            <w:r>
              <w:rPr>
                <w:szCs w:val="18"/>
                <w:lang w:eastAsia="zh-CN"/>
              </w:rPr>
              <w:t>60A/G/H/I/J/K/L/M</w:t>
            </w:r>
          </w:p>
        </w:tc>
        <w:tc>
          <w:tcPr>
            <w:tcW w:w="1155" w:type="dxa"/>
            <w:gridSpan w:val="2"/>
            <w:tcBorders>
              <w:left w:val="single" w:sz="4" w:space="0" w:color="auto"/>
              <w:bottom w:val="single" w:sz="4" w:space="0" w:color="auto"/>
              <w:right w:val="single" w:sz="4" w:space="0" w:color="auto"/>
            </w:tcBorders>
            <w:vAlign w:val="center"/>
            <w:tcPrChange w:id="176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6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r>
              <w:rPr>
                <w:rFonts w:cs="Arial"/>
                <w:szCs w:val="18"/>
              </w:rPr>
              <w:t>4 and 5</w:t>
            </w:r>
          </w:p>
        </w:tc>
      </w:tr>
      <w:tr w:rsidR="008E4AB7" w:rsidTr="0030133D">
        <w:trPr>
          <w:trHeight w:val="187"/>
          <w:jc w:val="center"/>
          <w:trPrChange w:id="176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3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Change w:id="176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6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3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76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rFonts w:cs="Arial"/>
                <w:szCs w:val="18"/>
              </w:rPr>
            </w:pPr>
          </w:p>
        </w:tc>
      </w:tr>
      <w:tr w:rsidR="008E4AB7" w:rsidTr="0030133D">
        <w:trPr>
          <w:trHeight w:val="187"/>
          <w:jc w:val="center"/>
          <w:trPrChange w:id="176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E7777B" w:rsidRDefault="008E4AB7" w:rsidP="008E4AB7">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764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szCs w:val="18"/>
                <w:lang w:eastAsia="zh-CN"/>
              </w:rPr>
            </w:pPr>
            <w:r>
              <w:rPr>
                <w:szCs w:val="18"/>
                <w:lang w:eastAsia="zh-CN"/>
              </w:rPr>
              <w:t>CA_n7A-n78A</w:t>
            </w:r>
          </w:p>
          <w:p w:rsidR="008E4AB7" w:rsidRDefault="008E4AB7" w:rsidP="008E4AB7">
            <w:pPr>
              <w:pStyle w:val="TAC"/>
              <w:rPr>
                <w:szCs w:val="18"/>
                <w:lang w:eastAsia="zh-CN"/>
              </w:rPr>
            </w:pPr>
            <w:r>
              <w:rPr>
                <w:szCs w:val="18"/>
                <w:lang w:eastAsia="zh-CN"/>
              </w:rPr>
              <w:t>CA_n7A-n258A</w:t>
            </w:r>
          </w:p>
          <w:p w:rsidR="008E4AB7" w:rsidRPr="00E7777B" w:rsidRDefault="008E4AB7" w:rsidP="008E4AB7">
            <w:pPr>
              <w:pStyle w:val="TAC"/>
              <w:rPr>
                <w:szCs w:val="18"/>
                <w:lang w:eastAsia="zh-CN"/>
              </w:rPr>
            </w:pPr>
            <w:r>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Change w:id="176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647"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cs="Arial"/>
                <w:szCs w:val="18"/>
              </w:rPr>
              <w:t>0</w:t>
            </w:r>
          </w:p>
        </w:tc>
      </w:tr>
      <w:tr w:rsidR="008E4AB7" w:rsidTr="0030133D">
        <w:trPr>
          <w:trHeight w:val="187"/>
          <w:jc w:val="center"/>
          <w:trPrChange w:id="176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5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653"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6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5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659"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6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E7777B" w:rsidRDefault="008E4AB7" w:rsidP="008E4AB7">
            <w:pPr>
              <w:pStyle w:val="TAC"/>
              <w:rPr>
                <w:rFonts w:cs="Arial"/>
                <w:szCs w:val="18"/>
                <w:lang w:eastAsia="zh-CN"/>
              </w:rPr>
            </w:pPr>
            <w:r>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766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szCs w:val="18"/>
                <w:lang w:eastAsia="zh-CN"/>
              </w:rPr>
            </w:pPr>
            <w:r>
              <w:rPr>
                <w:szCs w:val="18"/>
                <w:lang w:eastAsia="zh-CN"/>
              </w:rPr>
              <w:t>CA_n7A-n78A</w:t>
            </w:r>
          </w:p>
          <w:p w:rsidR="008E4AB7" w:rsidRDefault="008E4AB7" w:rsidP="008E4AB7">
            <w:pPr>
              <w:pStyle w:val="TAC"/>
              <w:rPr>
                <w:szCs w:val="18"/>
                <w:lang w:eastAsia="zh-CN"/>
              </w:rPr>
            </w:pPr>
            <w:r>
              <w:rPr>
                <w:szCs w:val="18"/>
                <w:lang w:eastAsia="zh-CN"/>
              </w:rPr>
              <w:t>CA_n7A-n258A/B</w:t>
            </w:r>
          </w:p>
          <w:p w:rsidR="008E4AB7" w:rsidRDefault="008E4AB7" w:rsidP="008E4AB7">
            <w:pPr>
              <w:pStyle w:val="TAC"/>
            </w:pPr>
            <w:r>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Change w:id="176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6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cs="Arial"/>
                <w:szCs w:val="18"/>
              </w:rPr>
              <w:t>0</w:t>
            </w:r>
          </w:p>
        </w:tc>
      </w:tr>
      <w:tr w:rsidR="008E4AB7" w:rsidTr="0030133D">
        <w:trPr>
          <w:trHeight w:val="187"/>
          <w:jc w:val="center"/>
          <w:trPrChange w:id="176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6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6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6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7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176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6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768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CA_n7A-n258A/B/C</w:t>
            </w:r>
          </w:p>
          <w:p w:rsidR="008E4AB7" w:rsidRDefault="008E4AB7" w:rsidP="008E4AB7">
            <w:pPr>
              <w:pStyle w:val="TAC"/>
              <w:rPr>
                <w:lang w:eastAsia="zh-CN"/>
              </w:rPr>
            </w:pPr>
            <w:r>
              <w:rPr>
                <w:lang w:eastAsia="zh-CN"/>
              </w:rPr>
              <w:t>CA_n78A-n258A/B/C</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6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6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8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6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6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9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176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6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769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CA_n7A-n258A/D</w:t>
            </w:r>
          </w:p>
          <w:p w:rsidR="008E4AB7" w:rsidRDefault="008E4AB7" w:rsidP="008E4AB7">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Change w:id="176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701"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7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70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707"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1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CA_n258D</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713"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771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CA_n7A-n258A/D/E</w:t>
            </w:r>
          </w:p>
          <w:p w:rsidR="008E4AB7" w:rsidRDefault="008E4AB7" w:rsidP="008E4AB7">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Change w:id="177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7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90"/>
          <w:jc w:val="center"/>
          <w:trPrChange w:id="17720" w:author="ZTE-Ma Zhifeng" w:date="2023-10-16T15:19:00Z">
            <w:trPr>
              <w:trHeight w:val="90"/>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72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7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7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72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177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7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773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CA_n7A-n258A/D/E/F</w:t>
            </w:r>
          </w:p>
          <w:p w:rsidR="008E4AB7" w:rsidRDefault="008E4AB7" w:rsidP="008E4AB7">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Change w:id="177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737"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7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74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743"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74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CA_n258F</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749"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CA_n7A-n78A-n258G</w:t>
            </w:r>
          </w:p>
          <w:p w:rsidR="008E4AB7" w:rsidRDefault="008E4AB7" w:rsidP="008E4AB7">
            <w:pPr>
              <w:pStyle w:val="TAC"/>
              <w:rPr>
                <w:lang w:eastAsia="zh-CN"/>
              </w:rPr>
            </w:pPr>
          </w:p>
          <w:p w:rsidR="008E4AB7" w:rsidRDefault="008E4AB7" w:rsidP="008E4AB7">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Change w:id="1775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CA_n7A-n258A/G</w:t>
            </w:r>
          </w:p>
          <w:p w:rsidR="008E4AB7" w:rsidRDefault="008E4AB7" w:rsidP="008E4AB7">
            <w:pPr>
              <w:pStyle w:val="TAC"/>
              <w:rPr>
                <w:lang w:eastAsia="zh-CN"/>
              </w:rPr>
            </w:pPr>
            <w:r>
              <w:rPr>
                <w:lang w:eastAsia="zh-CN"/>
              </w:rPr>
              <w:t>CA_n78A-n258A/G</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7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7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75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7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177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lastRenderedPageBreak/>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1777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p>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CA_n7A-n258A/G/H</w:t>
            </w:r>
          </w:p>
          <w:p w:rsidR="008E4AB7" w:rsidRDefault="008E4AB7" w:rsidP="008E4AB7">
            <w:pPr>
              <w:pStyle w:val="TAC"/>
              <w:rPr>
                <w:lang w:eastAsia="zh-CN"/>
              </w:rPr>
            </w:pPr>
            <w:r>
              <w:rPr>
                <w:lang w:eastAsia="zh-CN"/>
              </w:rPr>
              <w:t>CA_n78A-n258G/H</w:t>
            </w:r>
          </w:p>
        </w:tc>
        <w:tc>
          <w:tcPr>
            <w:tcW w:w="1155" w:type="dxa"/>
            <w:gridSpan w:val="2"/>
            <w:tcBorders>
              <w:left w:val="single" w:sz="4" w:space="0" w:color="auto"/>
              <w:bottom w:val="single" w:sz="4" w:space="0" w:color="auto"/>
              <w:right w:val="single" w:sz="4" w:space="0" w:color="auto"/>
            </w:tcBorders>
            <w:vAlign w:val="center"/>
            <w:tcPrChange w:id="177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773"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p w:rsidR="008E4AB7" w:rsidRDefault="008E4AB7" w:rsidP="008E4AB7">
            <w:pPr>
              <w:pStyle w:val="TAC"/>
              <w:rPr>
                <w:lang w:eastAsia="zh-CN"/>
              </w:rPr>
            </w:pPr>
          </w:p>
        </w:tc>
      </w:tr>
      <w:tr w:rsidR="008E4AB7" w:rsidTr="0030133D">
        <w:trPr>
          <w:trHeight w:val="187"/>
          <w:jc w:val="center"/>
          <w:trPrChange w:id="177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77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779"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78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CA_n258H</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785"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7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778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w:t>
            </w:r>
            <w:r>
              <w:t>/G/H/I</w:t>
            </w:r>
          </w:p>
          <w:p w:rsidR="008E4AB7" w:rsidRDefault="008E4AB7" w:rsidP="008E4AB7">
            <w:pPr>
              <w:pStyle w:val="TAC"/>
              <w:rPr>
                <w:lang w:eastAsia="zh-CN"/>
              </w:rPr>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Change w:id="177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7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7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79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7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7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80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178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8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780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w:t>
            </w:r>
            <w:r>
              <w:t>/G/H/I/J</w:t>
            </w:r>
          </w:p>
          <w:p w:rsidR="008E4AB7" w:rsidRDefault="008E4AB7" w:rsidP="008E4AB7">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Change w:id="178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8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8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81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8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8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1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178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8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782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p>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w:t>
            </w:r>
            <w:r>
              <w:t>/G/H/I/J/K</w:t>
            </w:r>
          </w:p>
          <w:p w:rsidR="008E4AB7" w:rsidRDefault="008E4AB7" w:rsidP="008E4AB7">
            <w:pPr>
              <w:pStyle w:val="TAC"/>
              <w:rPr>
                <w:lang w:eastAsia="zh-CN"/>
              </w:rPr>
            </w:pPr>
            <w:r>
              <w:rPr>
                <w:lang w:eastAsia="zh-CN"/>
              </w:rPr>
              <w:t>CA_n78A-n258A</w:t>
            </w:r>
            <w:r>
              <w:t>/G/H/I/J/K</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827"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t>0</w:t>
            </w:r>
          </w:p>
          <w:p w:rsidR="008E4AB7" w:rsidRDefault="008E4AB7" w:rsidP="008E4AB7">
            <w:pPr>
              <w:pStyle w:val="TAC"/>
              <w:rPr>
                <w:lang w:eastAsia="zh-CN"/>
              </w:rPr>
            </w:pPr>
          </w:p>
        </w:tc>
      </w:tr>
      <w:tr w:rsidR="008E4AB7" w:rsidTr="0030133D">
        <w:trPr>
          <w:trHeight w:val="187"/>
          <w:jc w:val="center"/>
          <w:trPrChange w:id="178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83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833"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8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83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CA_n258K</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839"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8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784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w:t>
            </w:r>
            <w:r>
              <w:t>/G/H/I/J/K/L</w:t>
            </w:r>
          </w:p>
          <w:p w:rsidR="008E4AB7" w:rsidRDefault="008E4AB7" w:rsidP="008E4AB7">
            <w:pPr>
              <w:pStyle w:val="TAC"/>
              <w:rPr>
                <w:lang w:eastAsia="zh-CN"/>
              </w:rPr>
            </w:pPr>
            <w:r>
              <w:rPr>
                <w:lang w:eastAsia="zh-CN"/>
              </w:rPr>
              <w:t>CA_n78A-n258A</w:t>
            </w:r>
            <w:r>
              <w:t>/G/H/I/J/K/L</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8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8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84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8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8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5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178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8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786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CA_n7A-n78A</w:t>
            </w:r>
          </w:p>
          <w:p w:rsidR="008E4AB7" w:rsidRDefault="008E4AB7" w:rsidP="008E4AB7">
            <w:pPr>
              <w:pStyle w:val="TAC"/>
              <w:rPr>
                <w:lang w:eastAsia="zh-CN"/>
              </w:rPr>
            </w:pPr>
            <w:r>
              <w:rPr>
                <w:lang w:eastAsia="zh-CN"/>
              </w:rPr>
              <w:t>CA_n7A-n258A</w:t>
            </w:r>
            <w:r>
              <w:t>/G/H/I/J/K/L/M</w:t>
            </w:r>
          </w:p>
          <w:p w:rsidR="008E4AB7" w:rsidRDefault="008E4AB7" w:rsidP="008E4AB7">
            <w:pPr>
              <w:pStyle w:val="TAC"/>
              <w:rPr>
                <w:lang w:eastAsia="zh-CN"/>
              </w:rPr>
            </w:pPr>
            <w:r>
              <w:rPr>
                <w:lang w:eastAsia="zh-CN"/>
              </w:rPr>
              <w:t>CA_n78A-n258A</w:t>
            </w:r>
            <w:r>
              <w:t>/G/H/I/J/K/L/M</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8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8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86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8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8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87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178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8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787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w:t>
            </w:r>
          </w:p>
          <w:p w:rsidR="008E4AB7" w:rsidRDefault="008E4AB7" w:rsidP="008E4AB7">
            <w:pPr>
              <w:pStyle w:val="TAC"/>
              <w:rPr>
                <w:lang w:eastAsia="zh-CN"/>
              </w:rPr>
            </w:pPr>
            <w:r>
              <w:rPr>
                <w:lang w:eastAsia="zh-CN"/>
              </w:rPr>
              <w:t>CA_n78A-n258A</w:t>
            </w:r>
          </w:p>
        </w:tc>
        <w:tc>
          <w:tcPr>
            <w:tcW w:w="1155" w:type="dxa"/>
            <w:gridSpan w:val="2"/>
            <w:tcBorders>
              <w:left w:val="single" w:sz="4" w:space="0" w:color="auto"/>
              <w:bottom w:val="single" w:sz="4" w:space="0" w:color="auto"/>
              <w:right w:val="single" w:sz="4" w:space="0" w:color="auto"/>
            </w:tcBorders>
            <w:vAlign w:val="center"/>
            <w:tcPrChange w:id="178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78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8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88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8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8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89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78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8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789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CA_n7B-n258A/B</w:t>
            </w:r>
          </w:p>
          <w:p w:rsidR="008E4AB7" w:rsidRDefault="008E4AB7" w:rsidP="008E4AB7">
            <w:pPr>
              <w:pStyle w:val="TAC"/>
            </w:pPr>
            <w:r>
              <w:rPr>
                <w:lang w:eastAsia="zh-CN"/>
              </w:rPr>
              <w:t>CA_n78A-n258A/B</w:t>
            </w:r>
          </w:p>
        </w:tc>
        <w:tc>
          <w:tcPr>
            <w:tcW w:w="1155" w:type="dxa"/>
            <w:gridSpan w:val="2"/>
            <w:tcBorders>
              <w:left w:val="single" w:sz="4" w:space="0" w:color="auto"/>
              <w:bottom w:val="single" w:sz="4" w:space="0" w:color="auto"/>
              <w:right w:val="single" w:sz="4" w:space="0" w:color="auto"/>
            </w:tcBorders>
            <w:vAlign w:val="center"/>
            <w:tcPrChange w:id="178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78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cs="Arial"/>
                <w:szCs w:val="18"/>
                <w:lang w:val="en-US" w:eastAsia="zh-CN"/>
              </w:rPr>
              <w:t>0</w:t>
            </w:r>
          </w:p>
        </w:tc>
      </w:tr>
      <w:tr w:rsidR="008E4AB7" w:rsidTr="0030133D">
        <w:trPr>
          <w:trHeight w:val="187"/>
          <w:jc w:val="center"/>
          <w:trPrChange w:id="179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90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9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0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179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9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791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CA_n7B-n258A/B/C</w:t>
            </w:r>
          </w:p>
          <w:p w:rsidR="008E4AB7" w:rsidRDefault="008E4AB7" w:rsidP="008E4AB7">
            <w:pPr>
              <w:pStyle w:val="TAC"/>
              <w:rPr>
                <w:lang w:eastAsia="zh-CN"/>
              </w:rPr>
            </w:pPr>
            <w:r>
              <w:rPr>
                <w:lang w:eastAsia="zh-CN"/>
              </w:rPr>
              <w:t>CA_n78A-n258A/B/C</w:t>
            </w:r>
          </w:p>
        </w:tc>
        <w:tc>
          <w:tcPr>
            <w:tcW w:w="1155" w:type="dxa"/>
            <w:gridSpan w:val="2"/>
            <w:tcBorders>
              <w:left w:val="single" w:sz="4" w:space="0" w:color="auto"/>
              <w:bottom w:val="single" w:sz="4" w:space="0" w:color="auto"/>
              <w:right w:val="single" w:sz="4" w:space="0" w:color="auto"/>
            </w:tcBorders>
            <w:vAlign w:val="center"/>
            <w:tcPrChange w:id="179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79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cs="Arial"/>
                <w:szCs w:val="18"/>
                <w:lang w:val="en-US" w:eastAsia="zh-CN"/>
              </w:rPr>
              <w:t>0</w:t>
            </w:r>
          </w:p>
        </w:tc>
      </w:tr>
      <w:tr w:rsidR="008E4AB7" w:rsidTr="0030133D">
        <w:trPr>
          <w:trHeight w:val="187"/>
          <w:jc w:val="center"/>
          <w:trPrChange w:id="179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92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9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2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179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9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793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p w:rsidR="008E4AB7" w:rsidRDefault="008E4AB7" w:rsidP="008E4AB7">
            <w:pPr>
              <w:pStyle w:val="TAC"/>
              <w:rPr>
                <w:lang w:eastAsia="zh-CN"/>
              </w:rPr>
            </w:pPr>
          </w:p>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CA_n7B-n258A/D</w:t>
            </w:r>
          </w:p>
          <w:p w:rsidR="008E4AB7" w:rsidRDefault="008E4AB7" w:rsidP="008E4AB7">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Change w:id="179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79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rFonts w:cs="Arial"/>
                <w:szCs w:val="18"/>
              </w:rPr>
              <w:t>0</w:t>
            </w:r>
          </w:p>
        </w:tc>
      </w:tr>
      <w:tr w:rsidR="008E4AB7" w:rsidTr="0030133D">
        <w:trPr>
          <w:trHeight w:val="187"/>
          <w:jc w:val="center"/>
          <w:trPrChange w:id="179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93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9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9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9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94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9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179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9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9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795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Pr="00506120" w:rsidRDefault="008E4AB7" w:rsidP="008E4AB7">
            <w:pPr>
              <w:pStyle w:val="TAC"/>
              <w:rPr>
                <w:lang w:val="de-DE" w:eastAsia="zh-CN"/>
              </w:rPr>
            </w:pPr>
            <w:r>
              <w:rPr>
                <w:lang w:eastAsia="zh-CN"/>
              </w:rPr>
              <w:t>CA_n7B-n258A/D/E</w:t>
            </w:r>
          </w:p>
          <w:p w:rsidR="008E4AB7" w:rsidRDefault="008E4AB7" w:rsidP="008E4AB7">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Change w:id="179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79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9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95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9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6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179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9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796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CA_n7B-n258A/D/E/F</w:t>
            </w:r>
          </w:p>
          <w:p w:rsidR="008E4AB7" w:rsidRDefault="008E4AB7" w:rsidP="008E4AB7">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Change w:id="179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79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val="en-US" w:eastAsia="zh-CN"/>
              </w:rPr>
              <w:t>0</w:t>
            </w:r>
          </w:p>
        </w:tc>
      </w:tr>
      <w:tr w:rsidR="008E4AB7" w:rsidTr="0030133D">
        <w:trPr>
          <w:trHeight w:val="187"/>
          <w:jc w:val="center"/>
          <w:trPrChange w:id="179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97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9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98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9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179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79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9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1798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CA_n7B-n258A/G</w:t>
            </w:r>
          </w:p>
          <w:p w:rsidR="008E4AB7" w:rsidRDefault="008E4AB7" w:rsidP="008E4AB7">
            <w:pPr>
              <w:pStyle w:val="TAC"/>
              <w:rPr>
                <w:lang w:eastAsia="zh-CN"/>
              </w:rPr>
            </w:pPr>
            <w:r>
              <w:rPr>
                <w:lang w:eastAsia="zh-CN"/>
              </w:rPr>
              <w:t>CA_n78A-n258A/G</w:t>
            </w:r>
          </w:p>
        </w:tc>
        <w:tc>
          <w:tcPr>
            <w:tcW w:w="1155" w:type="dxa"/>
            <w:gridSpan w:val="2"/>
            <w:tcBorders>
              <w:left w:val="single" w:sz="4" w:space="0" w:color="auto"/>
              <w:bottom w:val="single" w:sz="4" w:space="0" w:color="auto"/>
              <w:right w:val="single" w:sz="4" w:space="0" w:color="auto"/>
            </w:tcBorders>
            <w:vAlign w:val="center"/>
            <w:tcPrChange w:id="179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79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79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99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9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9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79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99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9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180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80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0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CA_n7B-n78A-n258H</w:t>
            </w:r>
          </w:p>
          <w:p w:rsidR="008E4AB7" w:rsidRDefault="008E4AB7" w:rsidP="008E4AB7">
            <w:pPr>
              <w:pStyle w:val="TAC"/>
              <w:rPr>
                <w:lang w:eastAsia="zh-CN"/>
              </w:rPr>
            </w:pPr>
          </w:p>
          <w:p w:rsidR="008E4AB7" w:rsidRDefault="008E4AB7" w:rsidP="008E4AB7">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Change w:id="1800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CA_n7B-n258A/G/H</w:t>
            </w:r>
          </w:p>
          <w:p w:rsidR="008E4AB7" w:rsidRDefault="008E4AB7" w:rsidP="008E4AB7">
            <w:pPr>
              <w:pStyle w:val="TAC"/>
              <w:rPr>
                <w:lang w:eastAsia="zh-CN"/>
              </w:rPr>
            </w:pPr>
            <w:r>
              <w:rPr>
                <w:lang w:eastAsia="zh-CN"/>
              </w:rPr>
              <w:t>CA_n78A-n258G/H</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80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80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801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80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0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1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180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0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80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w:t>
            </w:r>
            <w:r>
              <w:t>/G/H/I</w:t>
            </w:r>
          </w:p>
          <w:p w:rsidR="008E4AB7" w:rsidRDefault="008E4AB7" w:rsidP="008E4AB7">
            <w:pPr>
              <w:pStyle w:val="TAC"/>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Change w:id="180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80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80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80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80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0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180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0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804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w:t>
            </w:r>
            <w:r>
              <w:t>/G/H/I/J</w:t>
            </w:r>
          </w:p>
          <w:p w:rsidR="008E4AB7" w:rsidRDefault="008E4AB7" w:rsidP="008E4AB7">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Change w:id="180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80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80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804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80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80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0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805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80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180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0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805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w:t>
            </w:r>
            <w:r>
              <w:t>/G/H/I/J/K</w:t>
            </w:r>
          </w:p>
          <w:p w:rsidR="008E4AB7" w:rsidRDefault="008E4AB7" w:rsidP="008E4AB7">
            <w:pPr>
              <w:pStyle w:val="TAC"/>
              <w:rPr>
                <w:lang w:eastAsia="zh-CN"/>
              </w:rPr>
            </w:pPr>
            <w:r>
              <w:rPr>
                <w:lang w:eastAsia="zh-CN"/>
              </w:rPr>
              <w:t>CA_n78A-n258A</w:t>
            </w:r>
            <w:r>
              <w:t>/G/H/I/J/K</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80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80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806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80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807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180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0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p w:rsidR="008E4AB7" w:rsidRDefault="008E4AB7" w:rsidP="008E4AB7">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807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CA_n7B-n258A</w:t>
            </w:r>
            <w:r>
              <w:t>/G/H/I/J/K/L</w:t>
            </w:r>
          </w:p>
          <w:p w:rsidR="008E4AB7" w:rsidRDefault="008E4AB7" w:rsidP="008E4AB7">
            <w:pPr>
              <w:pStyle w:val="TAC"/>
              <w:rPr>
                <w:lang w:eastAsia="zh-CN"/>
              </w:rPr>
            </w:pPr>
            <w:r>
              <w:rPr>
                <w:lang w:eastAsia="zh-CN"/>
              </w:rPr>
              <w:t>CA_n78A-n258A</w:t>
            </w:r>
            <w:r>
              <w:t>/G/H/I/J/K/L</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80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80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808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80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0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08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180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rPr>
                <w:lang w:eastAsia="zh-CN"/>
              </w:rPr>
            </w:pPr>
          </w:p>
        </w:tc>
      </w:tr>
      <w:tr w:rsidR="008E4AB7" w:rsidTr="0030133D">
        <w:trPr>
          <w:trHeight w:val="187"/>
          <w:jc w:val="center"/>
          <w:trPrChange w:id="180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0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809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rPr>
                <w:lang w:eastAsia="zh-CN"/>
              </w:rPr>
              <w:t>CA_n7B</w:t>
            </w:r>
          </w:p>
          <w:p w:rsidR="008E4AB7" w:rsidRDefault="008E4AB7" w:rsidP="008E4AB7">
            <w:pPr>
              <w:pStyle w:val="TAC"/>
              <w:rPr>
                <w:lang w:eastAsia="zh-CN"/>
              </w:rPr>
            </w:pPr>
            <w:r>
              <w:rPr>
                <w:lang w:eastAsia="zh-CN"/>
              </w:rPr>
              <w:t>CA_n7B-n78A</w:t>
            </w:r>
          </w:p>
          <w:p w:rsidR="008E4AB7" w:rsidRDefault="008E4AB7" w:rsidP="008E4AB7">
            <w:pPr>
              <w:pStyle w:val="TAC"/>
              <w:rPr>
                <w:lang w:eastAsia="zh-CN"/>
              </w:rPr>
            </w:pPr>
            <w:r>
              <w:rPr>
                <w:lang w:eastAsia="zh-CN"/>
              </w:rPr>
              <w:t>CA_n7B-n258A</w:t>
            </w:r>
            <w:r>
              <w:t>/G/H/I/J/K/L/M</w:t>
            </w:r>
          </w:p>
          <w:p w:rsidR="008E4AB7" w:rsidRDefault="008E4AB7" w:rsidP="008E4AB7">
            <w:pPr>
              <w:pStyle w:val="TAC"/>
              <w:rPr>
                <w:lang w:eastAsia="zh-CN"/>
              </w:rPr>
            </w:pPr>
            <w:r>
              <w:rPr>
                <w:lang w:eastAsia="zh-CN"/>
              </w:rPr>
              <w:t>CA_n78A-n258A</w:t>
            </w:r>
            <w:r>
              <w:t>/G/H/I/J/K/L/M</w:t>
            </w:r>
          </w:p>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0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80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Default="008E4AB7" w:rsidP="008E4AB7">
            <w:pPr>
              <w:pStyle w:val="TAC"/>
              <w:rPr>
                <w:lang w:eastAsia="zh-CN"/>
              </w:rPr>
            </w:pPr>
            <w:r>
              <w:t>0</w:t>
            </w:r>
          </w:p>
        </w:tc>
      </w:tr>
      <w:tr w:rsidR="008E4AB7" w:rsidTr="0030133D">
        <w:trPr>
          <w:trHeight w:val="187"/>
          <w:jc w:val="center"/>
          <w:trPrChange w:id="180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810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1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81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Default="008E4AB7" w:rsidP="008E4AB7">
            <w:pPr>
              <w:keepNext/>
              <w:keepLines/>
              <w:spacing w:after="0"/>
              <w:jc w:val="center"/>
            </w:pPr>
          </w:p>
        </w:tc>
      </w:tr>
      <w:tr w:rsidR="008E4AB7" w:rsidTr="0030133D">
        <w:trPr>
          <w:trHeight w:val="187"/>
          <w:jc w:val="center"/>
          <w:trPrChange w:id="181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1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10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81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Default="008E4AB7" w:rsidP="008E4AB7">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Default="008E4AB7" w:rsidP="008E4AB7">
            <w:pPr>
              <w:pStyle w:val="TAC"/>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181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Default="008E4AB7" w:rsidP="008E4AB7">
            <w:pPr>
              <w:keepNext/>
              <w:keepLines/>
              <w:spacing w:after="0"/>
              <w:jc w:val="center"/>
            </w:pPr>
          </w:p>
        </w:tc>
      </w:tr>
      <w:tr w:rsidR="0030133D" w:rsidTr="0030133D">
        <w:trPr>
          <w:trHeight w:val="187"/>
          <w:jc w:val="center"/>
          <w:ins w:id="18110" w:author="ZTE-Ma Zhifeng" w:date="2023-10-16T15:18:00Z"/>
          <w:trPrChange w:id="181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1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13" w:author="ZTE-Ma Zhifeng" w:date="2023-10-16T15:18:00Z"/>
              </w:rPr>
            </w:pPr>
            <w:ins w:id="18114" w:author="ZTE-Ma Zhifeng" w:date="2023-10-16T15:18:00Z">
              <w:r>
                <w:rPr>
                  <w:lang w:eastAsia="zh-CN"/>
                </w:rPr>
                <w:t>CA_n7A-n105A-n257A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115"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ins w:id="18116" w:author="ZTE-Ma Zhifeng" w:date="2023-10-16T15:18:00Z"/>
                <w:lang w:eastAsia="zh-CN"/>
              </w:rPr>
            </w:pPr>
            <w:ins w:id="18117" w:author="ZTE-Ma Zhifeng" w:date="2023-10-16T15:18:00Z">
              <w:r>
                <w:rPr>
                  <w:lang w:eastAsia="zh-CN"/>
                </w:rPr>
                <w:t>CA_n7A-n105A</w:t>
              </w:r>
            </w:ins>
          </w:p>
          <w:p w:rsidR="0030133D" w:rsidRDefault="0030133D" w:rsidP="0030133D">
            <w:pPr>
              <w:pStyle w:val="TAL"/>
              <w:jc w:val="center"/>
              <w:rPr>
                <w:ins w:id="18118" w:author="ZTE-Ma Zhifeng" w:date="2023-10-16T15:18:00Z"/>
                <w:lang w:eastAsia="zh-CN"/>
              </w:rPr>
            </w:pPr>
            <w:ins w:id="18119" w:author="ZTE-Ma Zhifeng" w:date="2023-10-16T15:18:00Z">
              <w:r>
                <w:rPr>
                  <w:lang w:eastAsia="zh-CN"/>
                </w:rPr>
                <w:t>CA_n7A-n257A</w:t>
              </w:r>
            </w:ins>
          </w:p>
          <w:p w:rsidR="0030133D" w:rsidRDefault="0030133D" w:rsidP="0030133D">
            <w:pPr>
              <w:pStyle w:val="TAC"/>
              <w:rPr>
                <w:ins w:id="18120" w:author="ZTE-Ma Zhifeng" w:date="2023-10-16T15:18:00Z"/>
              </w:rPr>
            </w:pPr>
            <w:ins w:id="18121" w:author="ZTE-Ma Zhifeng" w:date="2023-10-16T15:18:00Z">
              <w:r>
                <w:rPr>
                  <w:lang w:eastAsia="zh-CN"/>
                </w:rPr>
                <w:t>CA_n105A-n257A</w:t>
              </w:r>
            </w:ins>
          </w:p>
        </w:tc>
        <w:tc>
          <w:tcPr>
            <w:tcW w:w="1155" w:type="dxa"/>
            <w:gridSpan w:val="2"/>
            <w:tcBorders>
              <w:left w:val="single" w:sz="4" w:space="0" w:color="auto"/>
              <w:bottom w:val="single" w:sz="4" w:space="0" w:color="auto"/>
              <w:right w:val="single" w:sz="4" w:space="0" w:color="auto"/>
            </w:tcBorders>
            <w:vAlign w:val="center"/>
            <w:tcPrChange w:id="1812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18123" w:author="ZTE-Ma Zhifeng" w:date="2023-10-16T15:18:00Z"/>
              </w:rPr>
            </w:pPr>
            <w:ins w:id="18124" w:author="ZTE-Ma Zhifeng" w:date="2023-10-16T15:18:00Z">
              <w:r>
                <w:rPr>
                  <w:lang w:eastAsia="zh-CN"/>
                </w:rPr>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26" w:author="ZTE-Ma Zhifeng" w:date="2023-10-16T15:18:00Z"/>
                <w:lang w:val="en-US" w:bidi="ar"/>
              </w:rPr>
            </w:pPr>
            <w:ins w:id="18127" w:author="ZTE-Ma Zhifeng" w:date="2023-10-16T15:18:00Z">
              <w:r>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12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keepNext/>
              <w:keepLines/>
              <w:spacing w:after="0"/>
              <w:jc w:val="center"/>
              <w:rPr>
                <w:ins w:id="18129" w:author="ZTE-Ma Zhifeng" w:date="2023-10-16T15:18:00Z"/>
              </w:rPr>
            </w:pPr>
            <w:ins w:id="18130" w:author="ZTE-Ma Zhifeng" w:date="2023-10-16T15:18:00Z">
              <w:r>
                <w:rPr>
                  <w:lang w:eastAsia="zh-CN"/>
                </w:rPr>
                <w:t>0</w:t>
              </w:r>
            </w:ins>
          </w:p>
        </w:tc>
      </w:tr>
      <w:tr w:rsidR="0030133D" w:rsidTr="0030133D">
        <w:trPr>
          <w:trHeight w:val="187"/>
          <w:jc w:val="center"/>
          <w:ins w:id="18131" w:author="ZTE-Ma Zhifeng" w:date="2023-10-16T15:18:00Z"/>
          <w:trPrChange w:id="181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1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34" w:author="ZTE-Ma Zhifeng" w:date="2023-10-16T15:18:00Z"/>
              </w:rPr>
            </w:pPr>
          </w:p>
        </w:tc>
        <w:tc>
          <w:tcPr>
            <w:tcW w:w="3238" w:type="dxa"/>
            <w:tcBorders>
              <w:top w:val="nil"/>
              <w:left w:val="single" w:sz="4" w:space="0" w:color="auto"/>
              <w:bottom w:val="nil"/>
              <w:right w:val="single" w:sz="4" w:space="0" w:color="auto"/>
            </w:tcBorders>
            <w:shd w:val="clear" w:color="auto" w:fill="auto"/>
            <w:vAlign w:val="center"/>
            <w:tcPrChange w:id="18135"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36" w:author="ZTE-Ma Zhifeng" w:date="2023-10-16T15:18:00Z"/>
              </w:rPr>
            </w:pPr>
          </w:p>
        </w:tc>
        <w:tc>
          <w:tcPr>
            <w:tcW w:w="1155" w:type="dxa"/>
            <w:gridSpan w:val="2"/>
            <w:tcBorders>
              <w:left w:val="single" w:sz="4" w:space="0" w:color="auto"/>
              <w:bottom w:val="single" w:sz="4" w:space="0" w:color="auto"/>
              <w:right w:val="single" w:sz="4" w:space="0" w:color="auto"/>
            </w:tcBorders>
            <w:vAlign w:val="center"/>
            <w:tcPrChange w:id="181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18138" w:author="ZTE-Ma Zhifeng" w:date="2023-10-16T15:18:00Z"/>
              </w:rPr>
            </w:pPr>
            <w:ins w:id="18139" w:author="ZTE-Ma Zhifeng" w:date="2023-10-16T15:18: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41" w:author="ZTE-Ma Zhifeng" w:date="2023-10-16T15:18:00Z"/>
                <w:lang w:val="en-US" w:bidi="ar"/>
              </w:rPr>
            </w:pPr>
            <w:ins w:id="18142" w:author="ZTE-Ma Zhifeng" w:date="2023-10-16T15:18: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181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keepNext/>
              <w:keepLines/>
              <w:spacing w:after="0"/>
              <w:jc w:val="center"/>
              <w:rPr>
                <w:ins w:id="18144" w:author="ZTE-Ma Zhifeng" w:date="2023-10-16T15:18:00Z"/>
              </w:rPr>
            </w:pPr>
          </w:p>
        </w:tc>
      </w:tr>
      <w:tr w:rsidR="0030133D" w:rsidTr="0030133D">
        <w:trPr>
          <w:trHeight w:val="187"/>
          <w:jc w:val="center"/>
          <w:ins w:id="18145" w:author="ZTE-Ma Zhifeng" w:date="2023-10-16T15:18:00Z"/>
          <w:trPrChange w:id="181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1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48" w:author="ZTE-Ma Zhifeng" w:date="2023-10-16T15:1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8149"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50" w:author="ZTE-Ma Zhifeng" w:date="2023-10-16T15:18:00Z"/>
              </w:rPr>
            </w:pPr>
          </w:p>
        </w:tc>
        <w:tc>
          <w:tcPr>
            <w:tcW w:w="1155" w:type="dxa"/>
            <w:gridSpan w:val="2"/>
            <w:tcBorders>
              <w:left w:val="single" w:sz="4" w:space="0" w:color="auto"/>
              <w:bottom w:val="single" w:sz="4" w:space="0" w:color="auto"/>
              <w:right w:val="single" w:sz="4" w:space="0" w:color="auto"/>
            </w:tcBorders>
            <w:vAlign w:val="center"/>
            <w:tcPrChange w:id="181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18152" w:author="ZTE-Ma Zhifeng" w:date="2023-10-16T15:18:00Z"/>
              </w:rPr>
            </w:pPr>
            <w:ins w:id="18153" w:author="ZTE-Ma Zhifeng" w:date="2023-10-16T15:18:00Z">
              <w:r>
                <w:rPr>
                  <w:lang w:eastAsia="zh-CN"/>
                </w:rPr>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55" w:author="ZTE-Ma Zhifeng" w:date="2023-10-16T15:18:00Z"/>
                <w:lang w:val="en-US" w:bidi="ar"/>
              </w:rPr>
            </w:pPr>
            <w:ins w:id="18156" w:author="ZTE-Ma Zhifeng" w:date="2023-10-16T15:18: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1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keepNext/>
              <w:keepLines/>
              <w:spacing w:after="0"/>
              <w:jc w:val="center"/>
              <w:rPr>
                <w:ins w:id="18158" w:author="ZTE-Ma Zhifeng" w:date="2023-10-16T15:18:00Z"/>
              </w:rPr>
            </w:pPr>
          </w:p>
        </w:tc>
      </w:tr>
      <w:tr w:rsidR="0030133D" w:rsidTr="0030133D">
        <w:trPr>
          <w:trHeight w:val="187"/>
          <w:jc w:val="center"/>
          <w:ins w:id="18159" w:author="ZTE-Ma Zhifeng" w:date="2023-10-16T15:18:00Z"/>
          <w:trPrChange w:id="181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1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62" w:author="ZTE-Ma Zhifeng" w:date="2023-10-16T15:18:00Z"/>
              </w:rPr>
            </w:pPr>
            <w:ins w:id="18163" w:author="ZTE-Ma Zhifeng" w:date="2023-10-16T15:18:00Z">
              <w:r>
                <w:rPr>
                  <w:lang w:eastAsia="zh-CN"/>
                </w:rPr>
                <w:t>CA_n7A-n105A-n258A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1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ins w:id="18165" w:author="ZTE-Ma Zhifeng" w:date="2023-10-16T15:18:00Z"/>
                <w:lang w:eastAsia="zh-CN"/>
              </w:rPr>
            </w:pPr>
            <w:ins w:id="18166" w:author="ZTE-Ma Zhifeng" w:date="2023-10-16T15:18:00Z">
              <w:r>
                <w:rPr>
                  <w:lang w:eastAsia="zh-CN"/>
                </w:rPr>
                <w:t>CA_n7A-n105A</w:t>
              </w:r>
            </w:ins>
          </w:p>
          <w:p w:rsidR="0030133D" w:rsidRDefault="0030133D" w:rsidP="0030133D">
            <w:pPr>
              <w:pStyle w:val="TAL"/>
              <w:jc w:val="center"/>
              <w:rPr>
                <w:ins w:id="18167" w:author="ZTE-Ma Zhifeng" w:date="2023-10-16T15:18:00Z"/>
                <w:lang w:eastAsia="zh-CN"/>
              </w:rPr>
            </w:pPr>
            <w:ins w:id="18168" w:author="ZTE-Ma Zhifeng" w:date="2023-10-16T15:18:00Z">
              <w:r>
                <w:rPr>
                  <w:lang w:eastAsia="zh-CN"/>
                </w:rPr>
                <w:t>CA_n7A-n258A</w:t>
              </w:r>
            </w:ins>
          </w:p>
          <w:p w:rsidR="0030133D" w:rsidRDefault="0030133D" w:rsidP="0030133D">
            <w:pPr>
              <w:pStyle w:val="TAC"/>
              <w:rPr>
                <w:ins w:id="18169" w:author="ZTE-Ma Zhifeng" w:date="2023-10-16T15:18:00Z"/>
              </w:rPr>
            </w:pPr>
            <w:ins w:id="18170" w:author="ZTE-Ma Zhifeng" w:date="2023-10-16T15:18:00Z">
              <w:r>
                <w:rPr>
                  <w:lang w:eastAsia="zh-CN"/>
                </w:rPr>
                <w:t>CA_n105A-n258A</w:t>
              </w:r>
            </w:ins>
          </w:p>
        </w:tc>
        <w:tc>
          <w:tcPr>
            <w:tcW w:w="1155" w:type="dxa"/>
            <w:gridSpan w:val="2"/>
            <w:tcBorders>
              <w:left w:val="single" w:sz="4" w:space="0" w:color="auto"/>
              <w:bottom w:val="single" w:sz="4" w:space="0" w:color="auto"/>
              <w:right w:val="single" w:sz="4" w:space="0" w:color="auto"/>
            </w:tcBorders>
            <w:vAlign w:val="center"/>
            <w:tcPrChange w:id="181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18172" w:author="ZTE-Ma Zhifeng" w:date="2023-10-16T15:18:00Z"/>
              </w:rPr>
            </w:pPr>
            <w:ins w:id="18173" w:author="ZTE-Ma Zhifeng" w:date="2023-10-16T15:18:00Z">
              <w:r>
                <w:rPr>
                  <w:lang w:eastAsia="zh-CN"/>
                </w:rPr>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75" w:author="ZTE-Ma Zhifeng" w:date="2023-10-16T15:18:00Z"/>
                <w:lang w:val="en-US" w:bidi="ar"/>
              </w:rPr>
            </w:pPr>
            <w:ins w:id="18176" w:author="ZTE-Ma Zhifeng" w:date="2023-10-16T15:18:00Z">
              <w:r>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1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keepNext/>
              <w:keepLines/>
              <w:spacing w:after="0"/>
              <w:jc w:val="center"/>
              <w:rPr>
                <w:ins w:id="18178" w:author="ZTE-Ma Zhifeng" w:date="2023-10-16T15:18:00Z"/>
              </w:rPr>
            </w:pPr>
            <w:ins w:id="18179" w:author="ZTE-Ma Zhifeng" w:date="2023-10-16T15:18:00Z">
              <w:r>
                <w:rPr>
                  <w:lang w:eastAsia="zh-CN"/>
                </w:rPr>
                <w:t>0</w:t>
              </w:r>
            </w:ins>
          </w:p>
        </w:tc>
      </w:tr>
      <w:tr w:rsidR="0030133D" w:rsidTr="0030133D">
        <w:trPr>
          <w:trHeight w:val="187"/>
          <w:jc w:val="center"/>
          <w:ins w:id="18180" w:author="ZTE-Ma Zhifeng" w:date="2023-10-16T15:18:00Z"/>
          <w:trPrChange w:id="1818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1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83" w:author="ZTE-Ma Zhifeng" w:date="2023-10-16T15:18:00Z"/>
              </w:rPr>
            </w:pPr>
          </w:p>
        </w:tc>
        <w:tc>
          <w:tcPr>
            <w:tcW w:w="3238" w:type="dxa"/>
            <w:tcBorders>
              <w:top w:val="nil"/>
              <w:left w:val="single" w:sz="4" w:space="0" w:color="auto"/>
              <w:bottom w:val="nil"/>
              <w:right w:val="single" w:sz="4" w:space="0" w:color="auto"/>
            </w:tcBorders>
            <w:shd w:val="clear" w:color="auto" w:fill="auto"/>
            <w:vAlign w:val="center"/>
            <w:tcPrChange w:id="1818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85" w:author="ZTE-Ma Zhifeng" w:date="2023-10-16T15:18:00Z"/>
              </w:rPr>
            </w:pPr>
          </w:p>
        </w:tc>
        <w:tc>
          <w:tcPr>
            <w:tcW w:w="1155" w:type="dxa"/>
            <w:gridSpan w:val="2"/>
            <w:tcBorders>
              <w:left w:val="single" w:sz="4" w:space="0" w:color="auto"/>
              <w:bottom w:val="single" w:sz="4" w:space="0" w:color="auto"/>
              <w:right w:val="single" w:sz="4" w:space="0" w:color="auto"/>
            </w:tcBorders>
            <w:vAlign w:val="center"/>
            <w:tcPrChange w:id="1818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18187" w:author="ZTE-Ma Zhifeng" w:date="2023-10-16T15:18:00Z"/>
              </w:rPr>
            </w:pPr>
            <w:ins w:id="18188" w:author="ZTE-Ma Zhifeng" w:date="2023-10-16T15:18: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90" w:author="ZTE-Ma Zhifeng" w:date="2023-10-16T15:18:00Z"/>
                <w:lang w:val="en-US" w:bidi="ar"/>
              </w:rPr>
            </w:pPr>
            <w:ins w:id="18191" w:author="ZTE-Ma Zhifeng" w:date="2023-10-16T15:18: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1819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keepNext/>
              <w:keepLines/>
              <w:spacing w:after="0"/>
              <w:jc w:val="center"/>
              <w:rPr>
                <w:ins w:id="18193" w:author="ZTE-Ma Zhifeng" w:date="2023-10-16T15:18:00Z"/>
              </w:rPr>
            </w:pPr>
          </w:p>
        </w:tc>
      </w:tr>
      <w:tr w:rsidR="0030133D" w:rsidTr="0030133D">
        <w:trPr>
          <w:trHeight w:val="187"/>
          <w:jc w:val="center"/>
          <w:ins w:id="18194" w:author="ZTE-Ma Zhifeng" w:date="2023-10-16T15:18:00Z"/>
          <w:trPrChange w:id="1819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19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97" w:author="ZTE-Ma Zhifeng" w:date="2023-10-16T15:1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819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199" w:author="ZTE-Ma Zhifeng" w:date="2023-10-16T15:18:00Z"/>
              </w:rPr>
            </w:pPr>
          </w:p>
        </w:tc>
        <w:tc>
          <w:tcPr>
            <w:tcW w:w="1155" w:type="dxa"/>
            <w:gridSpan w:val="2"/>
            <w:tcBorders>
              <w:left w:val="single" w:sz="4" w:space="0" w:color="auto"/>
              <w:bottom w:val="single" w:sz="4" w:space="0" w:color="auto"/>
              <w:right w:val="single" w:sz="4" w:space="0" w:color="auto"/>
            </w:tcBorders>
            <w:vAlign w:val="center"/>
            <w:tcPrChange w:id="1820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18201" w:author="ZTE-Ma Zhifeng" w:date="2023-10-16T15:18:00Z"/>
              </w:rPr>
            </w:pPr>
            <w:ins w:id="18202" w:author="ZTE-Ma Zhifeng" w:date="2023-10-16T15:18:00Z">
              <w:r>
                <w:rPr>
                  <w:lang w:eastAsia="zh-CN"/>
                </w:rPr>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18204" w:author="ZTE-Ma Zhifeng" w:date="2023-10-16T15:18:00Z"/>
                <w:lang w:val="en-US" w:bidi="ar"/>
              </w:rPr>
            </w:pPr>
            <w:ins w:id="18205" w:author="ZTE-Ma Zhifeng" w:date="2023-10-16T15:18: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20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keepNext/>
              <w:keepLines/>
              <w:spacing w:after="0"/>
              <w:jc w:val="center"/>
              <w:rPr>
                <w:ins w:id="18207" w:author="ZTE-Ma Zhifeng" w:date="2023-10-16T15:18:00Z"/>
              </w:rPr>
            </w:pPr>
          </w:p>
        </w:tc>
      </w:tr>
      <w:tr w:rsidR="0030133D" w:rsidTr="0030133D">
        <w:trPr>
          <w:trHeight w:val="187"/>
          <w:jc w:val="center"/>
          <w:trPrChange w:id="182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2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2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21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2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2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2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1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2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2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2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2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82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52"/>
          <w:jc w:val="center"/>
          <w:trPrChange w:id="18226" w:author="ZTE-Ma Zhifeng" w:date="2023-10-16T15:19:00Z">
            <w:trPr>
              <w:trHeight w:val="152"/>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2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2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nil"/>
              <w:right w:val="single" w:sz="4" w:space="0" w:color="auto"/>
            </w:tcBorders>
            <w:vAlign w:val="center"/>
            <w:tcPrChange w:id="18229" w:author="ZTE-Ma Zhifeng" w:date="2023-10-16T15:19:00Z">
              <w:tcPr>
                <w:tcW w:w="1144" w:type="dxa"/>
                <w:tcBorders>
                  <w:left w:val="single" w:sz="4" w:space="0" w:color="auto"/>
                  <w:bottom w:val="nil"/>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2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2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2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3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2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2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2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4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82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2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lastRenderedPageBreak/>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2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24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2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2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2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5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2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2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2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5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82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2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2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26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2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2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2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7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2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2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2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7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82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2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2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28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2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2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2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8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2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2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2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29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82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2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2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3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30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3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3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3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3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0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3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3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3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1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83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3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3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31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3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3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3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3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2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3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3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3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3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83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3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3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33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3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3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3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3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4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83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3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3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4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83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3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3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35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3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3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3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3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6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3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3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3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6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83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3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3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37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3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3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3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3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7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3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3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3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8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83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3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3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3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39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3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3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3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3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39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3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4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4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0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84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4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4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40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4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4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4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1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4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4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4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2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84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4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4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42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4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4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4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3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4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4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4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3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84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4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4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44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4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4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4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5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4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4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4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5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84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4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4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46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4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4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4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6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4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4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4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7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84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4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4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Change w:id="1848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84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184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4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8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84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4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4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849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84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4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4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lastRenderedPageBreak/>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Change w:id="184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Pr="00C914E3" w:rsidRDefault="0030133D" w:rsidP="0030133D">
            <w:pPr>
              <w:pStyle w:val="TAC"/>
              <w:rPr>
                <w:lang w:val="en-US"/>
              </w:rPr>
            </w:pPr>
            <w:r w:rsidRPr="00C914E3">
              <w:rPr>
                <w:lang w:val="en-US"/>
              </w:rPr>
              <w:t>CA_n8A-n78A</w:t>
            </w:r>
          </w:p>
          <w:p w:rsidR="0030133D" w:rsidRPr="00C914E3" w:rsidRDefault="0030133D" w:rsidP="0030133D">
            <w:pPr>
              <w:pStyle w:val="TAC"/>
              <w:rPr>
                <w:lang w:val="en-US"/>
              </w:rPr>
            </w:pPr>
            <w:r w:rsidRPr="00C914E3">
              <w:rPr>
                <w:lang w:val="en-US"/>
              </w:rPr>
              <w:t>CA_n8A-n257A</w:t>
            </w:r>
          </w:p>
          <w:p w:rsidR="0030133D" w:rsidRDefault="0030133D" w:rsidP="0030133D">
            <w:pPr>
              <w:pStyle w:val="TAC"/>
            </w:pPr>
            <w:r w:rsidRPr="005A065A">
              <w:rPr>
                <w:lang w:val="zh-CN"/>
              </w:rPr>
              <w:t>CA_n78A-n257A</w:t>
            </w:r>
          </w:p>
        </w:tc>
        <w:tc>
          <w:tcPr>
            <w:tcW w:w="1144" w:type="dxa"/>
            <w:tcBorders>
              <w:left w:val="single" w:sz="4" w:space="0" w:color="auto"/>
              <w:bottom w:val="single" w:sz="4" w:space="0" w:color="auto"/>
              <w:right w:val="single" w:sz="4" w:space="0" w:color="auto"/>
            </w:tcBorders>
            <w:tcPrChange w:id="18499"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5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5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503"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504"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05"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507"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5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5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11"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50, 100, 200, 400</w:t>
            </w:r>
          </w:p>
        </w:tc>
        <w:tc>
          <w:tcPr>
            <w:tcW w:w="2230" w:type="dxa"/>
            <w:tcBorders>
              <w:top w:val="nil"/>
              <w:left w:val="single" w:sz="4" w:space="0" w:color="auto"/>
              <w:bottom w:val="single" w:sz="4" w:space="0" w:color="auto"/>
              <w:right w:val="single" w:sz="4" w:space="0" w:color="auto"/>
            </w:tcBorders>
            <w:shd w:val="clear" w:color="auto" w:fill="auto"/>
            <w:tcPrChange w:id="185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5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Change w:id="185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w:t>
            </w:r>
          </w:p>
        </w:tc>
        <w:tc>
          <w:tcPr>
            <w:tcW w:w="1144" w:type="dxa"/>
            <w:tcBorders>
              <w:left w:val="single" w:sz="4" w:space="0" w:color="auto"/>
              <w:bottom w:val="single" w:sz="4" w:space="0" w:color="auto"/>
              <w:right w:val="single" w:sz="4" w:space="0" w:color="auto"/>
            </w:tcBorders>
            <w:tcPrChange w:id="18517"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5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5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521"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522"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23"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525"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5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5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29"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CA_n257D</w:t>
            </w:r>
          </w:p>
        </w:tc>
        <w:tc>
          <w:tcPr>
            <w:tcW w:w="2230" w:type="dxa"/>
            <w:tcBorders>
              <w:top w:val="nil"/>
              <w:left w:val="single" w:sz="4" w:space="0" w:color="auto"/>
              <w:bottom w:val="single" w:sz="4" w:space="0" w:color="auto"/>
              <w:right w:val="single" w:sz="4" w:space="0" w:color="auto"/>
            </w:tcBorders>
            <w:shd w:val="clear" w:color="auto" w:fill="auto"/>
            <w:tcPrChange w:id="185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5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Change w:id="185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w:t>
            </w:r>
          </w:p>
        </w:tc>
        <w:tc>
          <w:tcPr>
            <w:tcW w:w="1144" w:type="dxa"/>
            <w:tcBorders>
              <w:left w:val="single" w:sz="4" w:space="0" w:color="auto"/>
              <w:bottom w:val="single" w:sz="4" w:space="0" w:color="auto"/>
              <w:right w:val="single" w:sz="4" w:space="0" w:color="auto"/>
            </w:tcBorders>
            <w:tcPrChange w:id="18535"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5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5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539"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540"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41"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543"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5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5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47"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CA_n257E</w:t>
            </w:r>
          </w:p>
        </w:tc>
        <w:tc>
          <w:tcPr>
            <w:tcW w:w="2230" w:type="dxa"/>
            <w:tcBorders>
              <w:top w:val="nil"/>
              <w:left w:val="single" w:sz="4" w:space="0" w:color="auto"/>
              <w:bottom w:val="single" w:sz="4" w:space="0" w:color="auto"/>
              <w:right w:val="single" w:sz="4" w:space="0" w:color="auto"/>
            </w:tcBorders>
            <w:shd w:val="clear" w:color="auto" w:fill="auto"/>
            <w:tcPrChange w:id="185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5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Change w:id="185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w:t>
            </w:r>
          </w:p>
        </w:tc>
        <w:tc>
          <w:tcPr>
            <w:tcW w:w="1144" w:type="dxa"/>
            <w:tcBorders>
              <w:left w:val="single" w:sz="4" w:space="0" w:color="auto"/>
              <w:bottom w:val="single" w:sz="4" w:space="0" w:color="auto"/>
              <w:right w:val="single" w:sz="4" w:space="0" w:color="auto"/>
            </w:tcBorders>
            <w:tcPrChange w:id="18553"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5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5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557"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558"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59"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561"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5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5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65"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CA_n257F</w:t>
            </w:r>
          </w:p>
        </w:tc>
        <w:tc>
          <w:tcPr>
            <w:tcW w:w="2230" w:type="dxa"/>
            <w:tcBorders>
              <w:top w:val="nil"/>
              <w:left w:val="single" w:sz="4" w:space="0" w:color="auto"/>
              <w:bottom w:val="single" w:sz="4" w:space="0" w:color="auto"/>
              <w:right w:val="single" w:sz="4" w:space="0" w:color="auto"/>
            </w:tcBorders>
            <w:shd w:val="clear" w:color="auto" w:fill="auto"/>
            <w:tcPrChange w:id="185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5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Change w:id="185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Pr="00C914E3" w:rsidRDefault="0030133D" w:rsidP="0030133D">
            <w:pPr>
              <w:pStyle w:val="TAC"/>
              <w:rPr>
                <w:lang w:val="en-US"/>
              </w:rPr>
            </w:pPr>
            <w:r w:rsidRPr="00C914E3">
              <w:rPr>
                <w:lang w:val="en-US"/>
              </w:rPr>
              <w:t>CA_n257G</w:t>
            </w:r>
          </w:p>
          <w:p w:rsidR="0030133D" w:rsidRPr="00C914E3" w:rsidRDefault="0030133D" w:rsidP="0030133D">
            <w:pPr>
              <w:pStyle w:val="TAC"/>
              <w:rPr>
                <w:lang w:val="en-US"/>
              </w:rPr>
            </w:pPr>
            <w:r w:rsidRPr="00C914E3">
              <w:rPr>
                <w:lang w:val="en-US"/>
              </w:rPr>
              <w:t>CA_n8A-n78A</w:t>
            </w:r>
          </w:p>
          <w:p w:rsidR="0030133D" w:rsidRPr="00C914E3" w:rsidRDefault="0030133D" w:rsidP="0030133D">
            <w:pPr>
              <w:pStyle w:val="TAC"/>
              <w:rPr>
                <w:lang w:val="en-US"/>
              </w:rPr>
            </w:pPr>
            <w:r w:rsidRPr="00C914E3">
              <w:rPr>
                <w:lang w:val="en-US"/>
              </w:rPr>
              <w:t>CA_n8A-n257A</w:t>
            </w:r>
            <w:r>
              <w:rPr>
                <w:lang w:val="en-US"/>
              </w:rPr>
              <w:t>/G</w:t>
            </w:r>
          </w:p>
          <w:p w:rsidR="0030133D" w:rsidRDefault="0030133D" w:rsidP="0030133D">
            <w:pPr>
              <w:pStyle w:val="TAC"/>
            </w:pPr>
            <w:r w:rsidRPr="00C914E3">
              <w:rPr>
                <w:lang w:val="en-US"/>
              </w:rPr>
              <w:t>CA_n78A-n257A</w:t>
            </w:r>
            <w:r>
              <w:rPr>
                <w:lang w:val="en-US"/>
              </w:rPr>
              <w:t>/G</w:t>
            </w:r>
          </w:p>
        </w:tc>
        <w:tc>
          <w:tcPr>
            <w:tcW w:w="1144" w:type="dxa"/>
            <w:tcBorders>
              <w:left w:val="single" w:sz="4" w:space="0" w:color="auto"/>
              <w:bottom w:val="single" w:sz="4" w:space="0" w:color="auto"/>
              <w:right w:val="single" w:sz="4" w:space="0" w:color="auto"/>
            </w:tcBorders>
            <w:tcPrChange w:id="18571"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5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5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575"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576"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77"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579"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5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5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83"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CA_n257G</w:t>
            </w:r>
          </w:p>
        </w:tc>
        <w:tc>
          <w:tcPr>
            <w:tcW w:w="2230" w:type="dxa"/>
            <w:tcBorders>
              <w:top w:val="nil"/>
              <w:left w:val="single" w:sz="4" w:space="0" w:color="auto"/>
              <w:bottom w:val="single" w:sz="4" w:space="0" w:color="auto"/>
              <w:right w:val="single" w:sz="4" w:space="0" w:color="auto"/>
            </w:tcBorders>
            <w:shd w:val="clear" w:color="auto" w:fill="auto"/>
            <w:tcPrChange w:id="185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5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Change w:id="185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Pr="00C914E3" w:rsidRDefault="0030133D" w:rsidP="0030133D">
            <w:pPr>
              <w:pStyle w:val="TAC"/>
              <w:rPr>
                <w:lang w:val="en-US"/>
              </w:rPr>
            </w:pPr>
            <w:r w:rsidRPr="00C914E3">
              <w:rPr>
                <w:lang w:val="en-US"/>
              </w:rPr>
              <w:t>CA_n257G</w:t>
            </w:r>
            <w:r>
              <w:rPr>
                <w:lang w:val="en-US"/>
              </w:rPr>
              <w:t>/H</w:t>
            </w:r>
          </w:p>
          <w:p w:rsidR="0030133D" w:rsidRPr="00C914E3" w:rsidRDefault="0030133D" w:rsidP="0030133D">
            <w:pPr>
              <w:pStyle w:val="TAC"/>
              <w:rPr>
                <w:lang w:val="en-US"/>
              </w:rPr>
            </w:pPr>
            <w:r w:rsidRPr="00C914E3">
              <w:rPr>
                <w:lang w:val="en-US"/>
              </w:rPr>
              <w:t>CA_n8A-n78A</w:t>
            </w:r>
          </w:p>
          <w:p w:rsidR="0030133D" w:rsidRPr="00C914E3" w:rsidRDefault="0030133D" w:rsidP="0030133D">
            <w:pPr>
              <w:pStyle w:val="TAC"/>
              <w:rPr>
                <w:lang w:val="en-US"/>
              </w:rPr>
            </w:pPr>
            <w:r w:rsidRPr="00C914E3">
              <w:rPr>
                <w:lang w:val="en-US"/>
              </w:rPr>
              <w:t>CA_n8A-n257A</w:t>
            </w:r>
            <w:r>
              <w:rPr>
                <w:lang w:val="en-US"/>
              </w:rPr>
              <w:t>/G/H</w:t>
            </w:r>
          </w:p>
          <w:p w:rsidR="0030133D" w:rsidRDefault="0030133D" w:rsidP="0030133D">
            <w:pPr>
              <w:pStyle w:val="TAC"/>
            </w:pPr>
            <w:r w:rsidRPr="00C914E3">
              <w:rPr>
                <w:lang w:val="en-US"/>
              </w:rPr>
              <w:t>CA_n78A-n257A</w:t>
            </w:r>
            <w:r>
              <w:rPr>
                <w:lang w:val="en-US"/>
              </w:rPr>
              <w:t>/G/H</w:t>
            </w:r>
          </w:p>
        </w:tc>
        <w:tc>
          <w:tcPr>
            <w:tcW w:w="1144" w:type="dxa"/>
            <w:tcBorders>
              <w:left w:val="single" w:sz="4" w:space="0" w:color="auto"/>
              <w:bottom w:val="single" w:sz="4" w:space="0" w:color="auto"/>
              <w:right w:val="single" w:sz="4" w:space="0" w:color="auto"/>
            </w:tcBorders>
            <w:tcPrChange w:id="18589"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5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5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593"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594"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595"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597"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5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5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6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01"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CA_n257H</w:t>
            </w:r>
          </w:p>
        </w:tc>
        <w:tc>
          <w:tcPr>
            <w:tcW w:w="2230" w:type="dxa"/>
            <w:tcBorders>
              <w:top w:val="nil"/>
              <w:left w:val="single" w:sz="4" w:space="0" w:color="auto"/>
              <w:bottom w:val="single" w:sz="4" w:space="0" w:color="auto"/>
              <w:right w:val="single" w:sz="4" w:space="0" w:color="auto"/>
            </w:tcBorders>
            <w:shd w:val="clear" w:color="auto" w:fill="auto"/>
            <w:tcPrChange w:id="186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6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Change w:id="186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Pr="00C914E3" w:rsidRDefault="0030133D" w:rsidP="0030133D">
            <w:pPr>
              <w:pStyle w:val="TAC"/>
              <w:rPr>
                <w:lang w:val="en-US"/>
              </w:rPr>
            </w:pPr>
            <w:r w:rsidRPr="00C914E3">
              <w:rPr>
                <w:lang w:val="en-US"/>
              </w:rPr>
              <w:t>CA_n257G</w:t>
            </w:r>
            <w:r>
              <w:rPr>
                <w:lang w:val="en-US"/>
              </w:rPr>
              <w:t>/H/I</w:t>
            </w:r>
          </w:p>
          <w:p w:rsidR="0030133D" w:rsidRPr="00C914E3" w:rsidRDefault="0030133D" w:rsidP="0030133D">
            <w:pPr>
              <w:pStyle w:val="TAC"/>
              <w:rPr>
                <w:lang w:val="en-US"/>
              </w:rPr>
            </w:pPr>
            <w:r w:rsidRPr="00C914E3">
              <w:rPr>
                <w:lang w:val="en-US"/>
              </w:rPr>
              <w:t>CA_n8A-n78A</w:t>
            </w:r>
          </w:p>
          <w:p w:rsidR="0030133D" w:rsidRPr="00C914E3" w:rsidRDefault="0030133D" w:rsidP="0030133D">
            <w:pPr>
              <w:pStyle w:val="TAC"/>
              <w:rPr>
                <w:lang w:val="en-US"/>
              </w:rPr>
            </w:pPr>
            <w:r w:rsidRPr="00C914E3">
              <w:rPr>
                <w:lang w:val="en-US"/>
              </w:rPr>
              <w:t>CA_n8A-n257A</w:t>
            </w:r>
            <w:r>
              <w:rPr>
                <w:lang w:val="en-US"/>
              </w:rPr>
              <w:t>/G/H/I</w:t>
            </w:r>
          </w:p>
          <w:p w:rsidR="0030133D" w:rsidRDefault="0030133D" w:rsidP="0030133D">
            <w:pPr>
              <w:pStyle w:val="TAC"/>
            </w:pPr>
            <w:r w:rsidRPr="00C914E3">
              <w:rPr>
                <w:lang w:val="en-US"/>
              </w:rPr>
              <w:t>CA_n78A-n257A</w:t>
            </w:r>
            <w:r>
              <w:rPr>
                <w:lang w:val="en-US"/>
              </w:rPr>
              <w:t>/G/H/I</w:t>
            </w:r>
          </w:p>
        </w:tc>
        <w:tc>
          <w:tcPr>
            <w:tcW w:w="1144" w:type="dxa"/>
            <w:tcBorders>
              <w:left w:val="single" w:sz="4" w:space="0" w:color="auto"/>
              <w:bottom w:val="single" w:sz="4" w:space="0" w:color="auto"/>
              <w:right w:val="single" w:sz="4" w:space="0" w:color="auto"/>
            </w:tcBorders>
            <w:tcPrChange w:id="18607"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6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6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611"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612"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13"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615"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6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6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19"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CA_n257I</w:t>
            </w:r>
          </w:p>
        </w:tc>
        <w:tc>
          <w:tcPr>
            <w:tcW w:w="2230" w:type="dxa"/>
            <w:tcBorders>
              <w:top w:val="nil"/>
              <w:left w:val="single" w:sz="4" w:space="0" w:color="auto"/>
              <w:bottom w:val="single" w:sz="4" w:space="0" w:color="auto"/>
              <w:right w:val="single" w:sz="4" w:space="0" w:color="auto"/>
            </w:tcBorders>
            <w:shd w:val="clear" w:color="auto" w:fill="auto"/>
            <w:tcPrChange w:id="186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6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Change w:id="186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Pr="00C914E3" w:rsidRDefault="0030133D" w:rsidP="0030133D">
            <w:pPr>
              <w:pStyle w:val="TAC"/>
              <w:rPr>
                <w:lang w:val="en-US"/>
              </w:rPr>
            </w:pPr>
            <w:r w:rsidRPr="00C914E3">
              <w:rPr>
                <w:lang w:val="en-US"/>
              </w:rPr>
              <w:t>CA_n257G</w:t>
            </w:r>
            <w:r>
              <w:rPr>
                <w:lang w:val="en-US"/>
              </w:rPr>
              <w:t>/H/I/J</w:t>
            </w:r>
          </w:p>
          <w:p w:rsidR="0030133D" w:rsidRPr="00C914E3" w:rsidRDefault="0030133D" w:rsidP="0030133D">
            <w:pPr>
              <w:pStyle w:val="TAC"/>
              <w:rPr>
                <w:lang w:val="en-US"/>
              </w:rPr>
            </w:pPr>
            <w:r w:rsidRPr="00C914E3">
              <w:rPr>
                <w:lang w:val="en-US"/>
              </w:rPr>
              <w:t>CA_n8A-n78A</w:t>
            </w:r>
          </w:p>
          <w:p w:rsidR="0030133D" w:rsidRPr="00C914E3" w:rsidRDefault="0030133D" w:rsidP="0030133D">
            <w:pPr>
              <w:pStyle w:val="TAC"/>
              <w:rPr>
                <w:lang w:val="en-US"/>
              </w:rPr>
            </w:pPr>
            <w:r w:rsidRPr="00C914E3">
              <w:rPr>
                <w:lang w:val="en-US"/>
              </w:rPr>
              <w:t>CA_n8A-n257A</w:t>
            </w:r>
            <w:r>
              <w:rPr>
                <w:lang w:val="en-US"/>
              </w:rPr>
              <w:t>/G/H/I/J</w:t>
            </w:r>
          </w:p>
          <w:p w:rsidR="0030133D" w:rsidRDefault="0030133D" w:rsidP="0030133D">
            <w:pPr>
              <w:pStyle w:val="TAC"/>
            </w:pPr>
            <w:r w:rsidRPr="00C914E3">
              <w:rPr>
                <w:lang w:val="en-US"/>
              </w:rPr>
              <w:t>CA_n78A-n257A</w:t>
            </w:r>
            <w:r>
              <w:rPr>
                <w:lang w:val="en-US"/>
              </w:rPr>
              <w:t>/G/H/I/J</w:t>
            </w:r>
          </w:p>
        </w:tc>
        <w:tc>
          <w:tcPr>
            <w:tcW w:w="1144" w:type="dxa"/>
            <w:tcBorders>
              <w:left w:val="single" w:sz="4" w:space="0" w:color="auto"/>
              <w:bottom w:val="single" w:sz="4" w:space="0" w:color="auto"/>
              <w:right w:val="single" w:sz="4" w:space="0" w:color="auto"/>
            </w:tcBorders>
            <w:tcPrChange w:id="18625"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6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6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629"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630"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31"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633"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6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6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37"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CA_n257J</w:t>
            </w:r>
          </w:p>
        </w:tc>
        <w:tc>
          <w:tcPr>
            <w:tcW w:w="2230" w:type="dxa"/>
            <w:tcBorders>
              <w:top w:val="nil"/>
              <w:left w:val="single" w:sz="4" w:space="0" w:color="auto"/>
              <w:bottom w:val="single" w:sz="4" w:space="0" w:color="auto"/>
              <w:right w:val="single" w:sz="4" w:space="0" w:color="auto"/>
            </w:tcBorders>
            <w:shd w:val="clear" w:color="auto" w:fill="auto"/>
            <w:tcPrChange w:id="186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6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Change w:id="186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Pr="00C914E3" w:rsidRDefault="0030133D" w:rsidP="0030133D">
            <w:pPr>
              <w:pStyle w:val="TAC"/>
              <w:rPr>
                <w:lang w:val="en-US"/>
              </w:rPr>
            </w:pPr>
            <w:r w:rsidRPr="00C914E3">
              <w:rPr>
                <w:lang w:val="en-US"/>
              </w:rPr>
              <w:t>CA_n257G</w:t>
            </w:r>
            <w:r>
              <w:rPr>
                <w:lang w:val="en-US"/>
              </w:rPr>
              <w:t>/H/I/J/K</w:t>
            </w:r>
          </w:p>
          <w:p w:rsidR="0030133D" w:rsidRPr="00C914E3" w:rsidRDefault="0030133D" w:rsidP="0030133D">
            <w:pPr>
              <w:pStyle w:val="TAC"/>
              <w:rPr>
                <w:lang w:val="en-US"/>
              </w:rPr>
            </w:pPr>
            <w:r w:rsidRPr="00C914E3">
              <w:rPr>
                <w:lang w:val="en-US"/>
              </w:rPr>
              <w:t>CA_n8A-n78A</w:t>
            </w:r>
          </w:p>
          <w:p w:rsidR="0030133D" w:rsidRPr="00C914E3" w:rsidRDefault="0030133D" w:rsidP="0030133D">
            <w:pPr>
              <w:pStyle w:val="TAC"/>
              <w:rPr>
                <w:lang w:val="en-US"/>
              </w:rPr>
            </w:pPr>
            <w:r w:rsidRPr="00C914E3">
              <w:rPr>
                <w:lang w:val="en-US"/>
              </w:rPr>
              <w:t>CA_n8A-n257A</w:t>
            </w:r>
            <w:r>
              <w:rPr>
                <w:lang w:val="en-US"/>
              </w:rPr>
              <w:t>/G/H/I/J/K</w:t>
            </w:r>
          </w:p>
          <w:p w:rsidR="0030133D" w:rsidRDefault="0030133D" w:rsidP="0030133D">
            <w:pPr>
              <w:pStyle w:val="TAC"/>
            </w:pPr>
            <w:r w:rsidRPr="00C914E3">
              <w:rPr>
                <w:lang w:val="en-US"/>
              </w:rPr>
              <w:t>CA_n78A-n257A</w:t>
            </w:r>
            <w:r>
              <w:rPr>
                <w:lang w:val="en-US"/>
              </w:rPr>
              <w:t>/G/H/I/J/K</w:t>
            </w:r>
          </w:p>
        </w:tc>
        <w:tc>
          <w:tcPr>
            <w:tcW w:w="1144" w:type="dxa"/>
            <w:tcBorders>
              <w:left w:val="single" w:sz="4" w:space="0" w:color="auto"/>
              <w:bottom w:val="single" w:sz="4" w:space="0" w:color="auto"/>
              <w:right w:val="single" w:sz="4" w:space="0" w:color="auto"/>
            </w:tcBorders>
            <w:tcPrChange w:id="18643"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6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6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647"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648"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49"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651"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6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6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55"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CA_n257K</w:t>
            </w:r>
          </w:p>
        </w:tc>
        <w:tc>
          <w:tcPr>
            <w:tcW w:w="2230" w:type="dxa"/>
            <w:tcBorders>
              <w:top w:val="nil"/>
              <w:left w:val="single" w:sz="4" w:space="0" w:color="auto"/>
              <w:bottom w:val="single" w:sz="4" w:space="0" w:color="auto"/>
              <w:right w:val="single" w:sz="4" w:space="0" w:color="auto"/>
            </w:tcBorders>
            <w:shd w:val="clear" w:color="auto" w:fill="auto"/>
            <w:tcPrChange w:id="186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6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Change w:id="186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w:t>
            </w:r>
          </w:p>
        </w:tc>
        <w:tc>
          <w:tcPr>
            <w:tcW w:w="1144" w:type="dxa"/>
            <w:tcBorders>
              <w:left w:val="single" w:sz="4" w:space="0" w:color="auto"/>
              <w:bottom w:val="single" w:sz="4" w:space="0" w:color="auto"/>
              <w:right w:val="single" w:sz="4" w:space="0" w:color="auto"/>
            </w:tcBorders>
            <w:tcPrChange w:id="18661"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6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6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665"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666"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67"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669"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6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6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73"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CA_n257L</w:t>
            </w:r>
          </w:p>
        </w:tc>
        <w:tc>
          <w:tcPr>
            <w:tcW w:w="2230" w:type="dxa"/>
            <w:tcBorders>
              <w:top w:val="nil"/>
              <w:left w:val="single" w:sz="4" w:space="0" w:color="auto"/>
              <w:bottom w:val="single" w:sz="4" w:space="0" w:color="auto"/>
              <w:right w:val="single" w:sz="4" w:space="0" w:color="auto"/>
            </w:tcBorders>
            <w:shd w:val="clear" w:color="auto" w:fill="auto"/>
            <w:tcPrChange w:id="186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86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6B5692" w:rsidRDefault="0030133D" w:rsidP="0030133D">
            <w:pPr>
              <w:pStyle w:val="TAC"/>
            </w:pPr>
            <w:r w:rsidRPr="00547C1B">
              <w:rPr>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Change w:id="186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w:t>
            </w:r>
          </w:p>
        </w:tc>
        <w:tc>
          <w:tcPr>
            <w:tcW w:w="1144" w:type="dxa"/>
            <w:tcBorders>
              <w:left w:val="single" w:sz="4" w:space="0" w:color="auto"/>
              <w:bottom w:val="single" w:sz="4" w:space="0" w:color="auto"/>
              <w:right w:val="single" w:sz="4" w:space="0" w:color="auto"/>
            </w:tcBorders>
            <w:tcPrChange w:id="18679"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186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sidRPr="00547C1B">
              <w:rPr>
                <w:lang w:val="zh-CN"/>
              </w:rPr>
              <w:t>0</w:t>
            </w:r>
          </w:p>
        </w:tc>
      </w:tr>
      <w:tr w:rsidR="0030133D" w:rsidTr="0030133D">
        <w:trPr>
          <w:trHeight w:val="187"/>
          <w:jc w:val="center"/>
          <w:trPrChange w:id="186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8683"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tcPrChange w:id="18684"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85"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0" w:type="dxa"/>
            <w:tcBorders>
              <w:top w:val="nil"/>
              <w:left w:val="single" w:sz="4" w:space="0" w:color="auto"/>
              <w:bottom w:val="nil"/>
              <w:right w:val="single" w:sz="4" w:space="0" w:color="auto"/>
            </w:tcBorders>
            <w:shd w:val="clear" w:color="auto" w:fill="auto"/>
            <w:tcPrChange w:id="18687"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86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6B5692"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86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tcPrChange w:id="18691" w:author="ZTE-Ma Zhifeng" w:date="2023-10-16T15:19:00Z">
              <w:tcPr>
                <w:tcW w:w="1144" w:type="dxa"/>
                <w:tcBorders>
                  <w:left w:val="single" w:sz="4" w:space="0" w:color="auto"/>
                  <w:bottom w:val="single" w:sz="4" w:space="0" w:color="auto"/>
                  <w:right w:val="single" w:sz="4" w:space="0" w:color="auto"/>
                </w:tcBorders>
              </w:tcPr>
            </w:tcPrChange>
          </w:tcPr>
          <w:p w:rsidR="0030133D" w:rsidRDefault="0030133D" w:rsidP="0030133D">
            <w:pPr>
              <w:pStyle w:val="TAC"/>
            </w:pPr>
            <w:r w:rsidRPr="00547C1B">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18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val="en-US" w:bidi="ar"/>
              </w:rPr>
            </w:pPr>
            <w:r w:rsidRPr="00547C1B">
              <w:rPr>
                <w:lang w:val="zh-CN"/>
              </w:rPr>
              <w:t>CA_n257M</w:t>
            </w:r>
          </w:p>
        </w:tc>
        <w:tc>
          <w:tcPr>
            <w:tcW w:w="2230" w:type="dxa"/>
            <w:tcBorders>
              <w:top w:val="nil"/>
              <w:left w:val="single" w:sz="4" w:space="0" w:color="auto"/>
              <w:bottom w:val="single" w:sz="4" w:space="0" w:color="auto"/>
              <w:right w:val="single" w:sz="4" w:space="0" w:color="auto"/>
            </w:tcBorders>
            <w:shd w:val="clear" w:color="auto" w:fill="auto"/>
            <w:tcPrChange w:id="186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r>
      <w:tr w:rsidR="0030133D" w:rsidTr="0030133D">
        <w:trPr>
          <w:trHeight w:val="187"/>
          <w:jc w:val="center"/>
          <w:trPrChange w:id="186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6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86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w:t>
            </w:r>
          </w:p>
          <w:p w:rsidR="0030133D" w:rsidRDefault="0030133D" w:rsidP="0030133D">
            <w:pPr>
              <w:pStyle w:val="TAC"/>
            </w:pPr>
            <w:r>
              <w:t>CA_n30A-n260A</w:t>
            </w:r>
          </w:p>
        </w:tc>
        <w:tc>
          <w:tcPr>
            <w:tcW w:w="1144" w:type="dxa"/>
            <w:tcBorders>
              <w:left w:val="single" w:sz="4" w:space="0" w:color="auto"/>
              <w:right w:val="single" w:sz="4" w:space="0" w:color="auto"/>
            </w:tcBorders>
            <w:vAlign w:val="center"/>
            <w:tcPrChange w:id="18697"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6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6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7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7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18703"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7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7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18709"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87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7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71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CA_n12A-n260A/G</w:t>
            </w:r>
          </w:p>
          <w:p w:rsidR="0030133D" w:rsidRDefault="0030133D" w:rsidP="0030133D">
            <w:pPr>
              <w:pStyle w:val="TAC"/>
            </w:pPr>
            <w:r>
              <w:t>CA_n30A-n260A/G</w:t>
            </w:r>
          </w:p>
        </w:tc>
        <w:tc>
          <w:tcPr>
            <w:tcW w:w="1155" w:type="dxa"/>
            <w:gridSpan w:val="2"/>
            <w:tcBorders>
              <w:left w:val="single" w:sz="4" w:space="0" w:color="auto"/>
              <w:right w:val="single" w:sz="4" w:space="0" w:color="auto"/>
            </w:tcBorders>
            <w:vAlign w:val="center"/>
            <w:tcPrChange w:id="1871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7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7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72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2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7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2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2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87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7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73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CA_n12A-n260A/G/H</w:t>
            </w:r>
          </w:p>
          <w:p w:rsidR="0030133D" w:rsidRDefault="0030133D" w:rsidP="0030133D">
            <w:pPr>
              <w:pStyle w:val="TAC"/>
            </w:pPr>
            <w:r>
              <w:t>CA_n30A-n260A/G/H</w:t>
            </w:r>
          </w:p>
        </w:tc>
        <w:tc>
          <w:tcPr>
            <w:tcW w:w="1155" w:type="dxa"/>
            <w:gridSpan w:val="2"/>
            <w:tcBorders>
              <w:left w:val="single" w:sz="4" w:space="0" w:color="auto"/>
              <w:right w:val="single" w:sz="4" w:space="0" w:color="auto"/>
            </w:tcBorders>
            <w:vAlign w:val="center"/>
            <w:tcPrChange w:id="1873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7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7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73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3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7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4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87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7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75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CA_n12A-n260A/G/H/I</w:t>
            </w:r>
          </w:p>
          <w:p w:rsidR="0030133D" w:rsidRDefault="0030133D" w:rsidP="0030133D">
            <w:pPr>
              <w:pStyle w:val="TAC"/>
            </w:pPr>
            <w:r>
              <w:t>CA_n30A-n260A/G/H/I</w:t>
            </w:r>
          </w:p>
        </w:tc>
        <w:tc>
          <w:tcPr>
            <w:tcW w:w="1155" w:type="dxa"/>
            <w:gridSpan w:val="2"/>
            <w:tcBorders>
              <w:left w:val="single" w:sz="4" w:space="0" w:color="auto"/>
              <w:right w:val="single" w:sz="4" w:space="0" w:color="auto"/>
            </w:tcBorders>
            <w:vAlign w:val="center"/>
            <w:tcPrChange w:id="187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7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7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75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7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6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6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87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7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876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CA_n12A-n260A/G/H/I/J</w:t>
            </w:r>
          </w:p>
          <w:p w:rsidR="0030133D" w:rsidRDefault="0030133D" w:rsidP="0030133D">
            <w:pPr>
              <w:pStyle w:val="TAC"/>
            </w:pPr>
            <w:r>
              <w:t>CA_n30A-n260A/G/H/I/J</w:t>
            </w:r>
          </w:p>
        </w:tc>
        <w:tc>
          <w:tcPr>
            <w:tcW w:w="1155" w:type="dxa"/>
            <w:gridSpan w:val="2"/>
            <w:tcBorders>
              <w:left w:val="single" w:sz="4" w:space="0" w:color="auto"/>
              <w:right w:val="single" w:sz="4" w:space="0" w:color="auto"/>
            </w:tcBorders>
            <w:vAlign w:val="center"/>
            <w:tcPrChange w:id="187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7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7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77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7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8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87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7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878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CA_n12A-n260A/G/H/I/J/K</w:t>
            </w:r>
          </w:p>
          <w:p w:rsidR="0030133D" w:rsidRDefault="0030133D" w:rsidP="0030133D">
            <w:pPr>
              <w:pStyle w:val="TAC"/>
            </w:pPr>
            <w:r>
              <w:t>CA_n30A-n260A/G/H/I/J/K</w:t>
            </w:r>
          </w:p>
        </w:tc>
        <w:tc>
          <w:tcPr>
            <w:tcW w:w="1155" w:type="dxa"/>
            <w:gridSpan w:val="2"/>
            <w:tcBorders>
              <w:left w:val="single" w:sz="4" w:space="0" w:color="auto"/>
              <w:right w:val="single" w:sz="4" w:space="0" w:color="auto"/>
            </w:tcBorders>
            <w:vAlign w:val="center"/>
            <w:tcPrChange w:id="187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7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7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79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7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7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79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7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88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8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880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CA_n12A-n260A/G/H/I/J/K/L</w:t>
            </w:r>
          </w:p>
          <w:p w:rsidR="0030133D" w:rsidRDefault="0030133D" w:rsidP="0030133D">
            <w:pPr>
              <w:pStyle w:val="TAC"/>
            </w:pPr>
            <w:r>
              <w:t>CA_n30A-n260A/G/H/I/J/K/L</w:t>
            </w:r>
          </w:p>
        </w:tc>
        <w:tc>
          <w:tcPr>
            <w:tcW w:w="1155" w:type="dxa"/>
            <w:gridSpan w:val="2"/>
            <w:tcBorders>
              <w:left w:val="single" w:sz="4" w:space="0" w:color="auto"/>
              <w:right w:val="single" w:sz="4" w:space="0" w:color="auto"/>
            </w:tcBorders>
            <w:vAlign w:val="center"/>
            <w:tcPrChange w:id="188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8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8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81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8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8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1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88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8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88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CA_n12A-n30A</w:t>
            </w:r>
          </w:p>
          <w:p w:rsidR="0030133D" w:rsidRDefault="0030133D" w:rsidP="0030133D">
            <w:pPr>
              <w:pStyle w:val="TAC"/>
            </w:pPr>
            <w:r>
              <w:t>CA_n12A-n260A/G/H/I/J/K/L/M</w:t>
            </w:r>
          </w:p>
          <w:p w:rsidR="0030133D" w:rsidRDefault="0030133D" w:rsidP="0030133D">
            <w:pPr>
              <w:pStyle w:val="TAC"/>
            </w:pPr>
            <w:r>
              <w:t>CA_n30A-n260A/G/H/I/J/K/L/M</w:t>
            </w:r>
          </w:p>
        </w:tc>
        <w:tc>
          <w:tcPr>
            <w:tcW w:w="1155" w:type="dxa"/>
            <w:gridSpan w:val="2"/>
            <w:tcBorders>
              <w:left w:val="single" w:sz="4" w:space="0" w:color="auto"/>
              <w:right w:val="single" w:sz="4" w:space="0" w:color="auto"/>
            </w:tcBorders>
            <w:vAlign w:val="center"/>
            <w:tcPrChange w:id="188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8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8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8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88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8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88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8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lastRenderedPageBreak/>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884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w:t>
            </w:r>
          </w:p>
          <w:p w:rsidR="0030133D" w:rsidRDefault="0030133D" w:rsidP="0030133D">
            <w:pPr>
              <w:pStyle w:val="TAC"/>
            </w:pPr>
            <w:r>
              <w:t>CA_n66A-n260A</w:t>
            </w:r>
          </w:p>
        </w:tc>
        <w:tc>
          <w:tcPr>
            <w:tcW w:w="1155" w:type="dxa"/>
            <w:gridSpan w:val="2"/>
            <w:tcBorders>
              <w:left w:val="single" w:sz="4" w:space="0" w:color="auto"/>
              <w:right w:val="single" w:sz="4" w:space="0" w:color="auto"/>
            </w:tcBorders>
            <w:vAlign w:val="center"/>
            <w:tcPrChange w:id="188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8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8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84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8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8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5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88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8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885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CA_n12A-n260A/G</w:t>
            </w:r>
          </w:p>
          <w:p w:rsidR="0030133D" w:rsidRDefault="0030133D" w:rsidP="0030133D">
            <w:pPr>
              <w:pStyle w:val="TAC"/>
            </w:pPr>
            <w:r>
              <w:t>CA_n66A-n260A/G</w:t>
            </w:r>
          </w:p>
        </w:tc>
        <w:tc>
          <w:tcPr>
            <w:tcW w:w="1155" w:type="dxa"/>
            <w:gridSpan w:val="2"/>
            <w:tcBorders>
              <w:left w:val="single" w:sz="4" w:space="0" w:color="auto"/>
              <w:right w:val="single" w:sz="4" w:space="0" w:color="auto"/>
            </w:tcBorders>
            <w:vAlign w:val="center"/>
            <w:tcPrChange w:id="188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8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8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86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8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8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7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88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8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887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CA_n12A-n260A/G/H</w:t>
            </w:r>
          </w:p>
          <w:p w:rsidR="0030133D" w:rsidRDefault="0030133D" w:rsidP="0030133D">
            <w:pPr>
              <w:pStyle w:val="TAC"/>
            </w:pPr>
            <w:r>
              <w:t>CA_n66A-n260A/G/H</w:t>
            </w:r>
          </w:p>
        </w:tc>
        <w:tc>
          <w:tcPr>
            <w:tcW w:w="1155" w:type="dxa"/>
            <w:gridSpan w:val="2"/>
            <w:tcBorders>
              <w:left w:val="single" w:sz="4" w:space="0" w:color="auto"/>
              <w:right w:val="single" w:sz="4" w:space="0" w:color="auto"/>
            </w:tcBorders>
            <w:vAlign w:val="center"/>
            <w:tcPrChange w:id="188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8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8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88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8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8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88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8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88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8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8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889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CA_n12A-n260A/G/H/I</w:t>
            </w:r>
          </w:p>
          <w:p w:rsidR="0030133D" w:rsidRDefault="0030133D" w:rsidP="0030133D">
            <w:pPr>
              <w:pStyle w:val="TAC"/>
            </w:pPr>
            <w:r>
              <w:t>CA_n66A-n260A/G/H/I</w:t>
            </w:r>
          </w:p>
        </w:tc>
        <w:tc>
          <w:tcPr>
            <w:tcW w:w="1155" w:type="dxa"/>
            <w:gridSpan w:val="2"/>
            <w:tcBorders>
              <w:left w:val="single" w:sz="4" w:space="0" w:color="auto"/>
              <w:right w:val="single" w:sz="4" w:space="0" w:color="auto"/>
            </w:tcBorders>
            <w:vAlign w:val="center"/>
            <w:tcPrChange w:id="188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8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8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90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9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9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0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89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9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891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CA_n12A-n260A/G/H/I/J</w:t>
            </w:r>
          </w:p>
          <w:p w:rsidR="0030133D" w:rsidRDefault="0030133D" w:rsidP="0030133D">
            <w:pPr>
              <w:pStyle w:val="TAC"/>
            </w:pPr>
            <w:r>
              <w:t>CA_n66A-n260A/G/H/I/J</w:t>
            </w:r>
          </w:p>
        </w:tc>
        <w:tc>
          <w:tcPr>
            <w:tcW w:w="1155" w:type="dxa"/>
            <w:gridSpan w:val="2"/>
            <w:tcBorders>
              <w:left w:val="single" w:sz="4" w:space="0" w:color="auto"/>
              <w:right w:val="single" w:sz="4" w:space="0" w:color="auto"/>
            </w:tcBorders>
            <w:vAlign w:val="center"/>
            <w:tcPrChange w:id="189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9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9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91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9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9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2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89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9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893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CA_n12A-n260A/G/H/I/J/K</w:t>
            </w:r>
          </w:p>
          <w:p w:rsidR="0030133D" w:rsidRDefault="0030133D" w:rsidP="0030133D">
            <w:pPr>
              <w:pStyle w:val="TAC"/>
            </w:pPr>
            <w:r>
              <w:t>CA_n66A-n260A/G/H/I/J/K</w:t>
            </w:r>
          </w:p>
        </w:tc>
        <w:tc>
          <w:tcPr>
            <w:tcW w:w="1155" w:type="dxa"/>
            <w:gridSpan w:val="2"/>
            <w:tcBorders>
              <w:left w:val="single" w:sz="4" w:space="0" w:color="auto"/>
              <w:right w:val="single" w:sz="4" w:space="0" w:color="auto"/>
            </w:tcBorders>
            <w:vAlign w:val="center"/>
            <w:tcPrChange w:id="189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9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9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93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9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9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4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89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9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894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CA_n12A-n260A/G/H/I/J/K/L</w:t>
            </w:r>
          </w:p>
          <w:p w:rsidR="0030133D" w:rsidRDefault="0030133D" w:rsidP="0030133D">
            <w:pPr>
              <w:pStyle w:val="TAC"/>
            </w:pPr>
            <w:r>
              <w:t>CA_n66A-n260A/G/H/I/J/K/L</w:t>
            </w:r>
          </w:p>
        </w:tc>
        <w:tc>
          <w:tcPr>
            <w:tcW w:w="1155" w:type="dxa"/>
            <w:gridSpan w:val="2"/>
            <w:tcBorders>
              <w:left w:val="single" w:sz="4" w:space="0" w:color="auto"/>
              <w:right w:val="single" w:sz="4" w:space="0" w:color="auto"/>
            </w:tcBorders>
            <w:vAlign w:val="center"/>
            <w:tcPrChange w:id="189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9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9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95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9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9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6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6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89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9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896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CA_n12A-n66A</w:t>
            </w:r>
          </w:p>
          <w:p w:rsidR="0030133D" w:rsidRDefault="0030133D" w:rsidP="0030133D">
            <w:pPr>
              <w:pStyle w:val="TAC"/>
            </w:pPr>
            <w:r>
              <w:t>CA_n12A-n260A/G/H/I/J/K/L/M</w:t>
            </w:r>
          </w:p>
          <w:p w:rsidR="0030133D" w:rsidRDefault="0030133D" w:rsidP="0030133D">
            <w:pPr>
              <w:pStyle w:val="TAC"/>
            </w:pPr>
            <w:r>
              <w:t>CA_n66A-n260A/G/H/I/J/K/L/M</w:t>
            </w:r>
          </w:p>
        </w:tc>
        <w:tc>
          <w:tcPr>
            <w:tcW w:w="1155" w:type="dxa"/>
            <w:gridSpan w:val="2"/>
            <w:tcBorders>
              <w:left w:val="single" w:sz="4" w:space="0" w:color="auto"/>
              <w:right w:val="single" w:sz="4" w:space="0" w:color="auto"/>
            </w:tcBorders>
            <w:vAlign w:val="center"/>
            <w:tcPrChange w:id="1896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9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9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97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7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89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9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7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7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89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9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898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pPr>
            <w:r>
              <w:t>CA_n12A-n260A</w:t>
            </w:r>
          </w:p>
          <w:p w:rsidR="0030133D" w:rsidRDefault="0030133D" w:rsidP="0030133D">
            <w:pPr>
              <w:pStyle w:val="TAC"/>
            </w:pPr>
            <w:r>
              <w:t>CA_n77A-n260A</w:t>
            </w:r>
          </w:p>
        </w:tc>
        <w:tc>
          <w:tcPr>
            <w:tcW w:w="1155" w:type="dxa"/>
            <w:gridSpan w:val="2"/>
            <w:tcBorders>
              <w:left w:val="single" w:sz="4" w:space="0" w:color="auto"/>
              <w:right w:val="single" w:sz="4" w:space="0" w:color="auto"/>
            </w:tcBorders>
            <w:vAlign w:val="center"/>
            <w:tcPrChange w:id="1898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89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89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899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9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89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89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9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899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89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89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0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lastRenderedPageBreak/>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900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pPr>
            <w:r>
              <w:t>CA_n12A-n260A/G</w:t>
            </w:r>
          </w:p>
          <w:p w:rsidR="0030133D" w:rsidRDefault="0030133D" w:rsidP="0030133D">
            <w:pPr>
              <w:pStyle w:val="TAC"/>
            </w:pPr>
            <w:r>
              <w:t>CA_n77A-n260A/G</w:t>
            </w:r>
          </w:p>
        </w:tc>
        <w:tc>
          <w:tcPr>
            <w:tcW w:w="1155" w:type="dxa"/>
            <w:gridSpan w:val="2"/>
            <w:tcBorders>
              <w:left w:val="single" w:sz="4" w:space="0" w:color="auto"/>
              <w:right w:val="single" w:sz="4" w:space="0" w:color="auto"/>
            </w:tcBorders>
            <w:vAlign w:val="center"/>
            <w:tcPrChange w:id="1900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0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0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00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0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0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1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1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90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0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902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pPr>
            <w:r>
              <w:t>CA_n12A-n260A/G/H</w:t>
            </w:r>
          </w:p>
          <w:p w:rsidR="0030133D" w:rsidRDefault="0030133D" w:rsidP="0030133D">
            <w:pPr>
              <w:pStyle w:val="TAC"/>
            </w:pPr>
            <w:r>
              <w:t>CA_n77A-n260A/G/H</w:t>
            </w:r>
          </w:p>
        </w:tc>
        <w:tc>
          <w:tcPr>
            <w:tcW w:w="1155" w:type="dxa"/>
            <w:gridSpan w:val="2"/>
            <w:tcBorders>
              <w:left w:val="single" w:sz="4" w:space="0" w:color="auto"/>
              <w:right w:val="single" w:sz="4" w:space="0" w:color="auto"/>
            </w:tcBorders>
            <w:vAlign w:val="center"/>
            <w:tcPrChange w:id="1902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0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0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02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2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0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3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3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90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0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903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pPr>
            <w:r>
              <w:t>CA_n12A-n260A/G/H/I</w:t>
            </w:r>
          </w:p>
          <w:p w:rsidR="0030133D" w:rsidRDefault="0030133D" w:rsidP="0030133D">
            <w:pPr>
              <w:pStyle w:val="TAC"/>
            </w:pPr>
            <w:r>
              <w:t>CA_n77A-n260A/G/H/I</w:t>
            </w:r>
          </w:p>
        </w:tc>
        <w:tc>
          <w:tcPr>
            <w:tcW w:w="1155" w:type="dxa"/>
            <w:gridSpan w:val="2"/>
            <w:tcBorders>
              <w:left w:val="single" w:sz="4" w:space="0" w:color="auto"/>
              <w:right w:val="single" w:sz="4" w:space="0" w:color="auto"/>
            </w:tcBorders>
            <w:vAlign w:val="center"/>
            <w:tcPrChange w:id="1903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0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0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04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0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5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90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0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905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pPr>
            <w:r>
              <w:t>CA_n12A-n260A/G/H/I/J</w:t>
            </w:r>
          </w:p>
          <w:p w:rsidR="0030133D" w:rsidRDefault="0030133D" w:rsidP="0030133D">
            <w:pPr>
              <w:pStyle w:val="TAC"/>
            </w:pPr>
            <w:r>
              <w:t>CA_n77A-n260A/G/H/I/J</w:t>
            </w:r>
          </w:p>
        </w:tc>
        <w:tc>
          <w:tcPr>
            <w:tcW w:w="1155" w:type="dxa"/>
            <w:gridSpan w:val="2"/>
            <w:tcBorders>
              <w:left w:val="single" w:sz="4" w:space="0" w:color="auto"/>
              <w:right w:val="single" w:sz="4" w:space="0" w:color="auto"/>
            </w:tcBorders>
            <w:vAlign w:val="center"/>
            <w:tcPrChange w:id="190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0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0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06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6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0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6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90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0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907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rPr>
                <w:lang w:eastAsia="zh-CN"/>
              </w:rPr>
            </w:pPr>
            <w:r>
              <w:t>CA_n12A-n260A/G/H/I</w:t>
            </w:r>
            <w:r>
              <w:rPr>
                <w:rFonts w:hint="eastAsia"/>
                <w:lang w:eastAsia="zh-CN"/>
              </w:rPr>
              <w:t>/</w:t>
            </w:r>
            <w:r>
              <w:rPr>
                <w:lang w:eastAsia="zh-CN"/>
              </w:rPr>
              <w:t>J/K</w:t>
            </w:r>
          </w:p>
          <w:p w:rsidR="0030133D" w:rsidRDefault="0030133D" w:rsidP="0030133D">
            <w:pPr>
              <w:pStyle w:val="TAC"/>
            </w:pPr>
            <w:r>
              <w:t>CA_n77A-n260A/G/H/I/J/K</w:t>
            </w:r>
          </w:p>
        </w:tc>
        <w:tc>
          <w:tcPr>
            <w:tcW w:w="1155" w:type="dxa"/>
            <w:gridSpan w:val="2"/>
            <w:tcBorders>
              <w:left w:val="single" w:sz="4" w:space="0" w:color="auto"/>
              <w:right w:val="single" w:sz="4" w:space="0" w:color="auto"/>
            </w:tcBorders>
            <w:vAlign w:val="center"/>
            <w:tcPrChange w:id="190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0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0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08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0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08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90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0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0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909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pPr>
            <w:r>
              <w:t>CA_n12A-n260A/G/H/I/J/K/L</w:t>
            </w:r>
          </w:p>
          <w:p w:rsidR="0030133D" w:rsidRDefault="0030133D" w:rsidP="0030133D">
            <w:pPr>
              <w:pStyle w:val="TAC"/>
            </w:pPr>
            <w:r>
              <w:t>CA_n77A-n260A/G/H/I/J/K/L</w:t>
            </w:r>
          </w:p>
        </w:tc>
        <w:tc>
          <w:tcPr>
            <w:tcW w:w="1155" w:type="dxa"/>
            <w:gridSpan w:val="2"/>
            <w:tcBorders>
              <w:left w:val="single" w:sz="4" w:space="0" w:color="auto"/>
              <w:right w:val="single" w:sz="4" w:space="0" w:color="auto"/>
            </w:tcBorders>
            <w:vAlign w:val="center"/>
            <w:tcPrChange w:id="190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0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0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09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0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1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1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0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91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1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911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CA_n12A-n77A</w:t>
            </w:r>
          </w:p>
          <w:p w:rsidR="0030133D" w:rsidRDefault="0030133D" w:rsidP="0030133D">
            <w:pPr>
              <w:pStyle w:val="TAC"/>
            </w:pPr>
            <w:r>
              <w:t>CA_n12A-n260A/G/H/I/J/K/L/M</w:t>
            </w:r>
          </w:p>
          <w:p w:rsidR="0030133D" w:rsidRDefault="0030133D" w:rsidP="0030133D">
            <w:pPr>
              <w:pStyle w:val="TAC"/>
            </w:pPr>
            <w:r>
              <w:t>CA_n77A-n260A/G/H/I/J/K/L/M</w:t>
            </w:r>
          </w:p>
        </w:tc>
        <w:tc>
          <w:tcPr>
            <w:tcW w:w="1155" w:type="dxa"/>
            <w:gridSpan w:val="2"/>
            <w:tcBorders>
              <w:left w:val="single" w:sz="4" w:space="0" w:color="auto"/>
              <w:right w:val="single" w:sz="4" w:space="0" w:color="auto"/>
            </w:tcBorders>
            <w:vAlign w:val="center"/>
            <w:tcPrChange w:id="191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1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1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11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1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1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2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91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1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912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w:t>
            </w:r>
          </w:p>
          <w:p w:rsidR="0030133D" w:rsidRDefault="0030133D" w:rsidP="0030133D">
            <w:pPr>
              <w:pStyle w:val="TAC"/>
            </w:pPr>
            <w:r>
              <w:t>CA_n30A-n260A</w:t>
            </w:r>
          </w:p>
        </w:tc>
        <w:tc>
          <w:tcPr>
            <w:tcW w:w="1155" w:type="dxa"/>
            <w:gridSpan w:val="2"/>
            <w:tcBorders>
              <w:left w:val="single" w:sz="4" w:space="0" w:color="auto"/>
              <w:right w:val="single" w:sz="4" w:space="0" w:color="auto"/>
            </w:tcBorders>
            <w:vAlign w:val="center"/>
            <w:tcPrChange w:id="191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1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1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13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1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1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4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1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1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914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CA_n14A-n260A/G</w:t>
            </w:r>
          </w:p>
          <w:p w:rsidR="0030133D" w:rsidRDefault="0030133D" w:rsidP="0030133D">
            <w:pPr>
              <w:pStyle w:val="TAC"/>
            </w:pPr>
            <w:r>
              <w:t>CA_n30A-n260A/G</w:t>
            </w:r>
          </w:p>
        </w:tc>
        <w:tc>
          <w:tcPr>
            <w:tcW w:w="1155" w:type="dxa"/>
            <w:gridSpan w:val="2"/>
            <w:tcBorders>
              <w:left w:val="single" w:sz="4" w:space="0" w:color="auto"/>
              <w:right w:val="single" w:sz="4" w:space="0" w:color="auto"/>
            </w:tcBorders>
            <w:vAlign w:val="center"/>
            <w:tcPrChange w:id="191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1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1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15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1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1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5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91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1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lastRenderedPageBreak/>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916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CA_n14A-n260A/G/H</w:t>
            </w:r>
          </w:p>
          <w:p w:rsidR="0030133D" w:rsidRDefault="0030133D" w:rsidP="0030133D">
            <w:pPr>
              <w:pStyle w:val="TAC"/>
            </w:pPr>
            <w:r>
              <w:t>CA_n30A-n260A/G/H</w:t>
            </w:r>
          </w:p>
        </w:tc>
        <w:tc>
          <w:tcPr>
            <w:tcW w:w="1155" w:type="dxa"/>
            <w:gridSpan w:val="2"/>
            <w:tcBorders>
              <w:left w:val="single" w:sz="4" w:space="0" w:color="auto"/>
              <w:right w:val="single" w:sz="4" w:space="0" w:color="auto"/>
            </w:tcBorders>
            <w:vAlign w:val="center"/>
            <w:tcPrChange w:id="191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1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1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17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1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1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7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91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1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918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CA_n14A-n260A/G/H/I</w:t>
            </w:r>
          </w:p>
          <w:p w:rsidR="0030133D" w:rsidRDefault="0030133D" w:rsidP="0030133D">
            <w:pPr>
              <w:pStyle w:val="TAC"/>
            </w:pPr>
            <w:r>
              <w:t>CA_n30A-n260A/G/H/I</w:t>
            </w:r>
          </w:p>
        </w:tc>
        <w:tc>
          <w:tcPr>
            <w:tcW w:w="1155" w:type="dxa"/>
            <w:gridSpan w:val="2"/>
            <w:tcBorders>
              <w:left w:val="single" w:sz="4" w:space="0" w:color="auto"/>
              <w:right w:val="single" w:sz="4" w:space="0" w:color="auto"/>
            </w:tcBorders>
            <w:vAlign w:val="center"/>
            <w:tcPrChange w:id="191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1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1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18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1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1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19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1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91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1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1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920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CA_n14A-n260A/G/H/I/J</w:t>
            </w:r>
          </w:p>
          <w:p w:rsidR="0030133D" w:rsidRDefault="0030133D" w:rsidP="0030133D">
            <w:pPr>
              <w:pStyle w:val="TAC"/>
            </w:pPr>
            <w:r>
              <w:t>CA_n30A-n260A/G/H/I/J</w:t>
            </w:r>
          </w:p>
        </w:tc>
        <w:tc>
          <w:tcPr>
            <w:tcW w:w="1155" w:type="dxa"/>
            <w:gridSpan w:val="2"/>
            <w:tcBorders>
              <w:left w:val="single" w:sz="4" w:space="0" w:color="auto"/>
              <w:right w:val="single" w:sz="4" w:space="0" w:color="auto"/>
            </w:tcBorders>
            <w:vAlign w:val="center"/>
            <w:tcPrChange w:id="192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2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2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2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20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2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1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92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2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921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CA_n14A-n260A/G/H/I/J/K</w:t>
            </w:r>
          </w:p>
          <w:p w:rsidR="0030133D" w:rsidRDefault="0030133D" w:rsidP="0030133D">
            <w:pPr>
              <w:pStyle w:val="TAC"/>
            </w:pPr>
            <w:r>
              <w:t>CA_n30A-n260A/G/H/I/J/K</w:t>
            </w:r>
          </w:p>
        </w:tc>
        <w:tc>
          <w:tcPr>
            <w:tcW w:w="1155" w:type="dxa"/>
            <w:gridSpan w:val="2"/>
            <w:tcBorders>
              <w:left w:val="single" w:sz="4" w:space="0" w:color="auto"/>
              <w:right w:val="single" w:sz="4" w:space="0" w:color="auto"/>
            </w:tcBorders>
            <w:vAlign w:val="center"/>
            <w:tcPrChange w:id="192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2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2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2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22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2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3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92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2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923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CA_n14A-n260A/G/H/I/J/K/L</w:t>
            </w:r>
          </w:p>
          <w:p w:rsidR="0030133D" w:rsidRDefault="0030133D" w:rsidP="0030133D">
            <w:pPr>
              <w:pStyle w:val="TAC"/>
            </w:pPr>
            <w:r>
              <w:t>CA_n30A-n260A/G/H/I/J/K/L</w:t>
            </w:r>
          </w:p>
        </w:tc>
        <w:tc>
          <w:tcPr>
            <w:tcW w:w="1155" w:type="dxa"/>
            <w:gridSpan w:val="2"/>
            <w:tcBorders>
              <w:left w:val="single" w:sz="4" w:space="0" w:color="auto"/>
              <w:right w:val="single" w:sz="4" w:space="0" w:color="auto"/>
            </w:tcBorders>
            <w:vAlign w:val="center"/>
            <w:tcPrChange w:id="192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2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2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2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24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2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4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92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2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925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CA_n14A-n30A</w:t>
            </w:r>
          </w:p>
          <w:p w:rsidR="0030133D" w:rsidRDefault="0030133D" w:rsidP="0030133D">
            <w:pPr>
              <w:pStyle w:val="TAC"/>
            </w:pPr>
            <w:r>
              <w:t>CA_n14A-n260A/G/H/I/J/K/L/M</w:t>
            </w:r>
          </w:p>
          <w:p w:rsidR="0030133D" w:rsidRDefault="0030133D" w:rsidP="0030133D">
            <w:pPr>
              <w:pStyle w:val="TAC"/>
            </w:pPr>
            <w:r>
              <w:t>CA_n30A-n260A/G/H/I/J/K/L/M</w:t>
            </w:r>
          </w:p>
        </w:tc>
        <w:tc>
          <w:tcPr>
            <w:tcW w:w="1155" w:type="dxa"/>
            <w:gridSpan w:val="2"/>
            <w:tcBorders>
              <w:left w:val="single" w:sz="4" w:space="0" w:color="auto"/>
              <w:right w:val="single" w:sz="4" w:space="0" w:color="auto"/>
            </w:tcBorders>
            <w:vAlign w:val="center"/>
            <w:tcPrChange w:id="192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2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2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2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26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6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2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6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6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92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2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927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w:t>
            </w:r>
          </w:p>
          <w:p w:rsidR="0030133D" w:rsidRDefault="0030133D" w:rsidP="0030133D">
            <w:pPr>
              <w:pStyle w:val="TAC"/>
            </w:pPr>
            <w:r>
              <w:t>CA_n66A-n260A</w:t>
            </w:r>
          </w:p>
        </w:tc>
        <w:tc>
          <w:tcPr>
            <w:tcW w:w="1155" w:type="dxa"/>
            <w:gridSpan w:val="2"/>
            <w:tcBorders>
              <w:left w:val="single" w:sz="4" w:space="0" w:color="auto"/>
              <w:right w:val="single" w:sz="4" w:space="0" w:color="auto"/>
            </w:tcBorders>
            <w:vAlign w:val="center"/>
            <w:tcPrChange w:id="1927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2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2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2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27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7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2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28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8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2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2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2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92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CA_n14A-n260A/G</w:t>
            </w:r>
          </w:p>
          <w:p w:rsidR="0030133D" w:rsidRDefault="0030133D" w:rsidP="0030133D">
            <w:pPr>
              <w:pStyle w:val="TAC"/>
            </w:pPr>
            <w:r>
              <w:t>CA_n66A-n260A/G</w:t>
            </w:r>
          </w:p>
        </w:tc>
        <w:tc>
          <w:tcPr>
            <w:tcW w:w="1155" w:type="dxa"/>
            <w:gridSpan w:val="2"/>
            <w:tcBorders>
              <w:left w:val="single" w:sz="4" w:space="0" w:color="auto"/>
              <w:right w:val="single" w:sz="4" w:space="0" w:color="auto"/>
            </w:tcBorders>
            <w:vAlign w:val="center"/>
            <w:tcPrChange w:id="1929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2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2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2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2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2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2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3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30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0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93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930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CA_n14A-n260A/G/H</w:t>
            </w:r>
          </w:p>
          <w:p w:rsidR="0030133D" w:rsidRDefault="0030133D" w:rsidP="0030133D">
            <w:pPr>
              <w:pStyle w:val="TAC"/>
            </w:pPr>
            <w:r>
              <w:t>CA_n66A-n260A/G/H</w:t>
            </w:r>
          </w:p>
        </w:tc>
        <w:tc>
          <w:tcPr>
            <w:tcW w:w="1155" w:type="dxa"/>
            <w:gridSpan w:val="2"/>
            <w:tcBorders>
              <w:left w:val="single" w:sz="4" w:space="0" w:color="auto"/>
              <w:right w:val="single" w:sz="4" w:space="0" w:color="auto"/>
            </w:tcBorders>
            <w:vAlign w:val="center"/>
            <w:tcPrChange w:id="1930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3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3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3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31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1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3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3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32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2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93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lastRenderedPageBreak/>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932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CA_n14A-n260A/G/H/I</w:t>
            </w:r>
          </w:p>
          <w:p w:rsidR="0030133D" w:rsidRDefault="0030133D" w:rsidP="0030133D">
            <w:pPr>
              <w:pStyle w:val="TAC"/>
            </w:pPr>
            <w:r>
              <w:t>CA_n66A-n260A/G/H/I</w:t>
            </w:r>
          </w:p>
        </w:tc>
        <w:tc>
          <w:tcPr>
            <w:tcW w:w="1155" w:type="dxa"/>
            <w:gridSpan w:val="2"/>
            <w:tcBorders>
              <w:left w:val="single" w:sz="4" w:space="0" w:color="auto"/>
              <w:right w:val="single" w:sz="4" w:space="0" w:color="auto"/>
            </w:tcBorders>
            <w:vAlign w:val="center"/>
            <w:tcPrChange w:id="1932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3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3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3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33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3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3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3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33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3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93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934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CA_n14A-n260A/G/H/I/J</w:t>
            </w:r>
          </w:p>
          <w:p w:rsidR="0030133D" w:rsidRDefault="0030133D" w:rsidP="0030133D">
            <w:pPr>
              <w:pStyle w:val="TAC"/>
            </w:pPr>
            <w:r>
              <w:t>CA_n66A-n260A/G/H/I/J</w:t>
            </w:r>
          </w:p>
        </w:tc>
        <w:tc>
          <w:tcPr>
            <w:tcW w:w="1155" w:type="dxa"/>
            <w:gridSpan w:val="2"/>
            <w:tcBorders>
              <w:left w:val="single" w:sz="4" w:space="0" w:color="auto"/>
              <w:right w:val="single" w:sz="4" w:space="0" w:color="auto"/>
            </w:tcBorders>
            <w:vAlign w:val="center"/>
            <w:tcPrChange w:id="193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3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3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3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35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3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3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35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93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936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CA_n14A-n260A/G/H/I/J/K</w:t>
            </w:r>
          </w:p>
          <w:p w:rsidR="0030133D" w:rsidRDefault="0030133D" w:rsidP="0030133D">
            <w:pPr>
              <w:pStyle w:val="TAC"/>
            </w:pPr>
            <w:r>
              <w:t>CA_n66A-n260A/G/H/I/J/K</w:t>
            </w:r>
          </w:p>
        </w:tc>
        <w:tc>
          <w:tcPr>
            <w:tcW w:w="1155" w:type="dxa"/>
            <w:gridSpan w:val="2"/>
            <w:tcBorders>
              <w:left w:val="single" w:sz="4" w:space="0" w:color="auto"/>
              <w:right w:val="single" w:sz="4" w:space="0" w:color="auto"/>
            </w:tcBorders>
            <w:vAlign w:val="center"/>
            <w:tcPrChange w:id="1936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3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3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3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36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3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3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37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93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938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CA_n14A-n260A/G/H/I/J/K/L</w:t>
            </w:r>
          </w:p>
          <w:p w:rsidR="0030133D" w:rsidRDefault="0030133D" w:rsidP="0030133D">
            <w:pPr>
              <w:pStyle w:val="TAC"/>
            </w:pPr>
            <w:r>
              <w:t>CA_n66A-n260A/G/H/I/J/K/L</w:t>
            </w:r>
          </w:p>
        </w:tc>
        <w:tc>
          <w:tcPr>
            <w:tcW w:w="1155" w:type="dxa"/>
            <w:gridSpan w:val="2"/>
            <w:tcBorders>
              <w:left w:val="single" w:sz="4" w:space="0" w:color="auto"/>
              <w:right w:val="single" w:sz="4" w:space="0" w:color="auto"/>
            </w:tcBorders>
            <w:vAlign w:val="center"/>
            <w:tcPrChange w:id="193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3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3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3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38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3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3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39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3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93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3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939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CA_n14A-n66A</w:t>
            </w:r>
          </w:p>
          <w:p w:rsidR="0030133D" w:rsidRDefault="0030133D" w:rsidP="0030133D">
            <w:pPr>
              <w:pStyle w:val="TAC"/>
            </w:pPr>
            <w:r>
              <w:t>CA_n14A-n260A/G/H/I/J/K/L/M</w:t>
            </w:r>
          </w:p>
          <w:p w:rsidR="0030133D" w:rsidRDefault="0030133D" w:rsidP="0030133D">
            <w:pPr>
              <w:pStyle w:val="TAC"/>
            </w:pPr>
            <w:r>
              <w:t>CA_n66A-n260A/G/H/I/J/K/L/M</w:t>
            </w:r>
          </w:p>
        </w:tc>
        <w:tc>
          <w:tcPr>
            <w:tcW w:w="1155" w:type="dxa"/>
            <w:gridSpan w:val="2"/>
            <w:tcBorders>
              <w:left w:val="single" w:sz="4" w:space="0" w:color="auto"/>
              <w:right w:val="single" w:sz="4" w:space="0" w:color="auto"/>
            </w:tcBorders>
            <w:vAlign w:val="center"/>
            <w:tcPrChange w:id="193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4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4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4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40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194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4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1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94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4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1941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w:t>
            </w:r>
          </w:p>
          <w:p w:rsidR="0030133D" w:rsidRDefault="0030133D" w:rsidP="0030133D">
            <w:pPr>
              <w:pStyle w:val="TAC"/>
            </w:pPr>
            <w:r>
              <w:t>CA_n77A-n260A</w:t>
            </w:r>
          </w:p>
        </w:tc>
        <w:tc>
          <w:tcPr>
            <w:tcW w:w="1155" w:type="dxa"/>
            <w:gridSpan w:val="2"/>
            <w:tcBorders>
              <w:left w:val="single" w:sz="4" w:space="0" w:color="auto"/>
              <w:right w:val="single" w:sz="4" w:space="0" w:color="auto"/>
            </w:tcBorders>
            <w:vAlign w:val="center"/>
            <w:tcPrChange w:id="194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4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4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4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42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4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4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2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4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4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Change w:id="1943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CA_n14A-n260A/G</w:t>
            </w:r>
          </w:p>
          <w:p w:rsidR="0030133D" w:rsidRDefault="0030133D" w:rsidP="0030133D">
            <w:pPr>
              <w:pStyle w:val="TAC"/>
            </w:pPr>
            <w:r>
              <w:t>CA_n77A-n260A/G</w:t>
            </w:r>
          </w:p>
        </w:tc>
        <w:tc>
          <w:tcPr>
            <w:tcW w:w="1155" w:type="dxa"/>
            <w:gridSpan w:val="2"/>
            <w:tcBorders>
              <w:left w:val="single" w:sz="4" w:space="0" w:color="auto"/>
              <w:right w:val="single" w:sz="4" w:space="0" w:color="auto"/>
            </w:tcBorders>
            <w:vAlign w:val="center"/>
            <w:tcPrChange w:id="194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4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4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4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44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4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4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4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94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4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Change w:id="1945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CA_n14A-n260A/G/H</w:t>
            </w:r>
          </w:p>
          <w:p w:rsidR="0030133D" w:rsidRDefault="0030133D" w:rsidP="0030133D">
            <w:pPr>
              <w:pStyle w:val="TAC"/>
            </w:pPr>
            <w:r>
              <w:t>CA_n77A-n260A/G/H</w:t>
            </w:r>
          </w:p>
        </w:tc>
        <w:tc>
          <w:tcPr>
            <w:tcW w:w="1155" w:type="dxa"/>
            <w:gridSpan w:val="2"/>
            <w:tcBorders>
              <w:left w:val="single" w:sz="4" w:space="0" w:color="auto"/>
              <w:right w:val="single" w:sz="4" w:space="0" w:color="auto"/>
            </w:tcBorders>
            <w:vAlign w:val="center"/>
            <w:tcPrChange w:id="194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4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4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4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45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4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4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94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4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Change w:id="1947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CA_n14A-n260A/G/H/I</w:t>
            </w:r>
          </w:p>
          <w:p w:rsidR="0030133D" w:rsidRDefault="0030133D" w:rsidP="0030133D">
            <w:pPr>
              <w:pStyle w:val="TAC"/>
            </w:pPr>
            <w:r>
              <w:t>CA_n77A-n260A/G/H/I</w:t>
            </w:r>
          </w:p>
        </w:tc>
        <w:tc>
          <w:tcPr>
            <w:tcW w:w="1155" w:type="dxa"/>
            <w:gridSpan w:val="2"/>
            <w:tcBorders>
              <w:left w:val="single" w:sz="4" w:space="0" w:color="auto"/>
              <w:right w:val="single" w:sz="4" w:space="0" w:color="auto"/>
            </w:tcBorders>
            <w:vAlign w:val="center"/>
            <w:tcPrChange w:id="194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4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4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4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47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4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4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48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94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4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lastRenderedPageBreak/>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Change w:id="1948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CA_n14A-n260A/G/H/I/J</w:t>
            </w:r>
          </w:p>
          <w:p w:rsidR="0030133D" w:rsidRDefault="0030133D" w:rsidP="0030133D">
            <w:pPr>
              <w:pStyle w:val="TAC"/>
            </w:pPr>
            <w:r>
              <w:t>CA_n77A-n260A/G/H/I/J</w:t>
            </w:r>
          </w:p>
        </w:tc>
        <w:tc>
          <w:tcPr>
            <w:tcW w:w="1155" w:type="dxa"/>
            <w:gridSpan w:val="2"/>
            <w:tcBorders>
              <w:left w:val="single" w:sz="4" w:space="0" w:color="auto"/>
              <w:right w:val="single" w:sz="4" w:space="0" w:color="auto"/>
            </w:tcBorders>
            <w:vAlign w:val="center"/>
            <w:tcPrChange w:id="194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4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4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4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49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4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4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4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4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0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5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95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5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Change w:id="1950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CA_n14A-n260A/G/H/I/J/K</w:t>
            </w:r>
          </w:p>
          <w:p w:rsidR="0030133D" w:rsidRDefault="0030133D" w:rsidP="0030133D">
            <w:pPr>
              <w:pStyle w:val="TAC"/>
            </w:pPr>
            <w:r>
              <w:t>CA_n77A-n260A/G/H/I/J/K</w:t>
            </w:r>
          </w:p>
        </w:tc>
        <w:tc>
          <w:tcPr>
            <w:tcW w:w="1155" w:type="dxa"/>
            <w:gridSpan w:val="2"/>
            <w:tcBorders>
              <w:left w:val="single" w:sz="4" w:space="0" w:color="auto"/>
              <w:right w:val="single" w:sz="4" w:space="0" w:color="auto"/>
            </w:tcBorders>
            <w:vAlign w:val="center"/>
            <w:tcPrChange w:id="195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5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5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51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5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5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5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1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5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95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5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Change w:id="1952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CA_n14A-n260A/G/H/I/J/K/L</w:t>
            </w:r>
          </w:p>
          <w:p w:rsidR="0030133D" w:rsidRDefault="0030133D" w:rsidP="0030133D">
            <w:pPr>
              <w:pStyle w:val="TAC"/>
            </w:pPr>
            <w:r>
              <w:t>CA_n77A-n260A/G/H/I/J/K/L</w:t>
            </w:r>
          </w:p>
        </w:tc>
        <w:tc>
          <w:tcPr>
            <w:tcW w:w="1155" w:type="dxa"/>
            <w:gridSpan w:val="2"/>
            <w:tcBorders>
              <w:left w:val="single" w:sz="4" w:space="0" w:color="auto"/>
              <w:right w:val="single" w:sz="4" w:space="0" w:color="auto"/>
            </w:tcBorders>
            <w:vAlign w:val="center"/>
            <w:tcPrChange w:id="195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5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5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53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5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5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5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3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5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95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5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954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CA_n14A-n77A</w:t>
            </w:r>
          </w:p>
          <w:p w:rsidR="0030133D" w:rsidRDefault="0030133D" w:rsidP="0030133D">
            <w:pPr>
              <w:pStyle w:val="TAC"/>
            </w:pPr>
            <w:r>
              <w:t>CA_n14A-n260A/G/H/I/J/K/L/M</w:t>
            </w:r>
          </w:p>
          <w:p w:rsidR="0030133D" w:rsidRDefault="0030133D" w:rsidP="0030133D">
            <w:pPr>
              <w:pStyle w:val="TAC"/>
            </w:pPr>
            <w:r>
              <w:t>CA_n77A-n260A/G/H/I/J/K/L/M</w:t>
            </w:r>
          </w:p>
        </w:tc>
        <w:tc>
          <w:tcPr>
            <w:tcW w:w="1155" w:type="dxa"/>
            <w:gridSpan w:val="2"/>
            <w:tcBorders>
              <w:left w:val="single" w:sz="4" w:space="0" w:color="auto"/>
              <w:right w:val="single" w:sz="4" w:space="0" w:color="auto"/>
            </w:tcBorders>
            <w:vAlign w:val="center"/>
            <w:tcPrChange w:id="195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195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5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1954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5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5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5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55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195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95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5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9A6585">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5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CA_n18A-n28A</w:t>
            </w:r>
          </w:p>
          <w:p w:rsidR="0030133D" w:rsidRDefault="0030133D" w:rsidP="0030133D">
            <w:pPr>
              <w:pStyle w:val="TAC"/>
            </w:pPr>
            <w:r>
              <w:t>CA_n18A-n257A</w:t>
            </w:r>
          </w:p>
          <w:p w:rsidR="0030133D" w:rsidRDefault="0030133D" w:rsidP="0030133D">
            <w:pPr>
              <w:pStyle w:val="TAC"/>
            </w:pPr>
            <w:r w:rsidRPr="009A6585">
              <w:t>CA_n28A-n257A</w:t>
            </w:r>
          </w:p>
        </w:tc>
        <w:tc>
          <w:tcPr>
            <w:tcW w:w="1144" w:type="dxa"/>
            <w:tcBorders>
              <w:top w:val="single" w:sz="4" w:space="0" w:color="auto"/>
              <w:left w:val="single" w:sz="4" w:space="0" w:color="auto"/>
              <w:bottom w:val="single" w:sz="4" w:space="0" w:color="auto"/>
              <w:right w:val="single" w:sz="4" w:space="0" w:color="auto"/>
            </w:tcBorders>
            <w:vAlign w:val="center"/>
            <w:tcPrChange w:id="195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5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5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5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5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5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5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5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5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5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5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9A6585">
              <w:t>CA_n18A-n28A-n257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5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CA_n18A-n28A</w:t>
            </w:r>
          </w:p>
          <w:p w:rsidR="0030133D" w:rsidRDefault="0030133D" w:rsidP="0030133D">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Change w:id="195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5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5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5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5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5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5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5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5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95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5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5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9A6585">
              <w:t>CA_n18A-n28A-n257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5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CA_n18A-n28A</w:t>
            </w:r>
          </w:p>
          <w:p w:rsidR="0030133D" w:rsidRDefault="0030133D" w:rsidP="0030133D">
            <w:pPr>
              <w:pStyle w:val="TAC"/>
            </w:pPr>
            <w:r>
              <w:t>CA_n18A-n257A/G/H</w:t>
            </w:r>
          </w:p>
          <w:p w:rsidR="0030133D" w:rsidRDefault="0030133D" w:rsidP="0030133D">
            <w:pPr>
              <w:pStyle w:val="TAC"/>
            </w:pPr>
            <w:r w:rsidRPr="009A6585">
              <w:t>CA_n28A-n257A</w:t>
            </w:r>
            <w:r>
              <w:t>/G/H</w:t>
            </w:r>
          </w:p>
        </w:tc>
        <w:tc>
          <w:tcPr>
            <w:tcW w:w="1144" w:type="dxa"/>
            <w:tcBorders>
              <w:top w:val="single" w:sz="4" w:space="0" w:color="auto"/>
              <w:left w:val="single" w:sz="4" w:space="0" w:color="auto"/>
              <w:bottom w:val="single" w:sz="4" w:space="0" w:color="auto"/>
              <w:right w:val="single" w:sz="4" w:space="0" w:color="auto"/>
            </w:tcBorders>
            <w:vAlign w:val="center"/>
            <w:tcPrChange w:id="195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5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6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6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6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6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96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6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9A6585">
              <w:t>CA_n18A-n28A-n257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6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CA_n18A-n28A</w:t>
            </w:r>
          </w:p>
          <w:p w:rsidR="0030133D" w:rsidRDefault="0030133D" w:rsidP="0030133D">
            <w:pPr>
              <w:pStyle w:val="TAC"/>
            </w:pPr>
            <w:r>
              <w:t>CA_n18A-n257A/G/H/I</w:t>
            </w:r>
          </w:p>
          <w:p w:rsidR="0030133D" w:rsidRDefault="0030133D" w:rsidP="0030133D">
            <w:pPr>
              <w:pStyle w:val="TAC"/>
            </w:pPr>
            <w:r w:rsidRPr="009A6585">
              <w:t>CA_n28A-n257A</w:t>
            </w:r>
            <w:r>
              <w:t>/G/H/I</w:t>
            </w:r>
          </w:p>
        </w:tc>
        <w:tc>
          <w:tcPr>
            <w:tcW w:w="1144" w:type="dxa"/>
            <w:tcBorders>
              <w:top w:val="single" w:sz="4" w:space="0" w:color="auto"/>
              <w:left w:val="single" w:sz="4" w:space="0" w:color="auto"/>
              <w:bottom w:val="single" w:sz="4" w:space="0" w:color="auto"/>
              <w:right w:val="single" w:sz="4" w:space="0" w:color="auto"/>
            </w:tcBorders>
            <w:vAlign w:val="center"/>
            <w:tcPrChange w:id="196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6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6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6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96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6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96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6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31998">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6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CA_n18A-n41A</w:t>
            </w:r>
          </w:p>
          <w:p w:rsidR="0030133D" w:rsidRDefault="0030133D" w:rsidP="0030133D">
            <w:pPr>
              <w:pStyle w:val="TAC"/>
            </w:pPr>
            <w:r>
              <w:t>CA_n18A-n257A</w:t>
            </w:r>
          </w:p>
          <w:p w:rsidR="0030133D" w:rsidRDefault="0030133D" w:rsidP="0030133D">
            <w:pPr>
              <w:pStyle w:val="TAC"/>
            </w:pPr>
            <w:r>
              <w:t>CA_n41</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Change w:id="196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6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6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6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147AAA">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96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6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6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6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CA_n18A-n41</w:t>
            </w:r>
            <w:r w:rsidRPr="009A6585">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6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CA_n18A-n41A</w:t>
            </w:r>
          </w:p>
          <w:p w:rsidR="0030133D" w:rsidRDefault="0030133D" w:rsidP="0030133D">
            <w:pPr>
              <w:pStyle w:val="TAC"/>
            </w:pPr>
            <w:r>
              <w:t>CA_n18A-n257A/G</w:t>
            </w:r>
          </w:p>
          <w:p w:rsidR="0030133D" w:rsidRDefault="0030133D" w:rsidP="0030133D">
            <w:pPr>
              <w:pStyle w:val="TAC"/>
            </w:pPr>
            <w:r>
              <w:t>CA_n41</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Change w:id="196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6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6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6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147AAA">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96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6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96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CA_n18A-n41</w:t>
            </w:r>
            <w:r w:rsidRPr="009A6585">
              <w:t>A-n257</w:t>
            </w:r>
            <w:r>
              <w:t>H</w:t>
            </w:r>
          </w:p>
        </w:tc>
        <w:tc>
          <w:tcPr>
            <w:tcW w:w="3249" w:type="dxa"/>
            <w:gridSpan w:val="2"/>
            <w:tcBorders>
              <w:top w:val="nil"/>
              <w:left w:val="single" w:sz="4" w:space="0" w:color="auto"/>
              <w:bottom w:val="nil"/>
              <w:right w:val="single" w:sz="4" w:space="0" w:color="auto"/>
            </w:tcBorders>
            <w:shd w:val="clear" w:color="auto" w:fill="auto"/>
            <w:vAlign w:val="center"/>
            <w:tcPrChange w:id="196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CA_n18A-n41A</w:t>
            </w:r>
          </w:p>
          <w:p w:rsidR="0030133D" w:rsidRDefault="0030133D" w:rsidP="0030133D">
            <w:pPr>
              <w:pStyle w:val="TAC"/>
            </w:pPr>
            <w:r>
              <w:t>CA_n18A-n257A/G/H</w:t>
            </w:r>
          </w:p>
          <w:p w:rsidR="0030133D" w:rsidRDefault="0030133D" w:rsidP="0030133D">
            <w:pPr>
              <w:pStyle w:val="TAC"/>
            </w:pPr>
            <w:r>
              <w:t>CA_n41</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Change w:id="196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6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6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6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147AAA">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96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6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96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6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CA_n18A-n41</w:t>
            </w:r>
            <w:r w:rsidRPr="009A6585">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6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CA_n18A-n41A</w:t>
            </w:r>
          </w:p>
          <w:p w:rsidR="0030133D" w:rsidRDefault="0030133D" w:rsidP="0030133D">
            <w:pPr>
              <w:pStyle w:val="TAC"/>
            </w:pPr>
            <w:r>
              <w:t>CA_n18A-n257A/G/H/I</w:t>
            </w:r>
          </w:p>
          <w:p w:rsidR="0030133D" w:rsidRDefault="0030133D" w:rsidP="0030133D">
            <w:pPr>
              <w:pStyle w:val="TAC"/>
            </w:pPr>
            <w:r>
              <w:t>CA_n41</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Change w:id="196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6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6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6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147AAA">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96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6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6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6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97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7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w:t>
            </w:r>
          </w:p>
          <w:p w:rsidR="0030133D" w:rsidRDefault="0030133D" w:rsidP="0030133D">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Change w:id="197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7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7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7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7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7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7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7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7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CA_n18A-n257A/G</w:t>
            </w:r>
          </w:p>
          <w:p w:rsidR="0030133D" w:rsidRDefault="0030133D" w:rsidP="0030133D">
            <w:pPr>
              <w:pStyle w:val="TAC"/>
            </w:pPr>
            <w:r>
              <w:t>CA_n77</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Change w:id="197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7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7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7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7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7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7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97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7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CA_n18A-n257A/G/H</w:t>
            </w:r>
          </w:p>
          <w:p w:rsidR="0030133D" w:rsidRDefault="0030133D" w:rsidP="0030133D">
            <w:pPr>
              <w:pStyle w:val="TAC"/>
            </w:pPr>
            <w:r>
              <w:t>CA_n77</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Change w:id="197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7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7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7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7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7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7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97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7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CA_n18A-n257A/G/H/I</w:t>
            </w:r>
          </w:p>
          <w:p w:rsidR="0030133D" w:rsidRDefault="0030133D" w:rsidP="0030133D">
            <w:pPr>
              <w:pStyle w:val="TAC"/>
            </w:pPr>
            <w:r>
              <w:t>CA_n77</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Change w:id="197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7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7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7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7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7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7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97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CA_n18A-n77(2</w:t>
            </w:r>
            <w:r w:rsidRPr="00631998">
              <w:t>A</w:t>
            </w:r>
            <w:r>
              <w:t>)</w:t>
            </w:r>
            <w:r w:rsidRPr="00631998">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7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w:t>
            </w:r>
          </w:p>
          <w:p w:rsidR="0030133D" w:rsidRDefault="0030133D" w:rsidP="0030133D">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Change w:id="197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7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7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7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97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7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7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7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7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7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CA_n18A-n77(2</w:t>
            </w:r>
            <w:r w:rsidRPr="00631998">
              <w:t>A</w:t>
            </w:r>
            <w:r>
              <w:t>)</w:t>
            </w:r>
            <w:r w:rsidRPr="00631998">
              <w:t>-n257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7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CA_n18A-n257A/G</w:t>
            </w:r>
          </w:p>
          <w:p w:rsidR="0030133D" w:rsidRDefault="0030133D" w:rsidP="0030133D">
            <w:pPr>
              <w:pStyle w:val="TAC"/>
            </w:pPr>
            <w:r>
              <w:t>CA_n77</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Change w:id="197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7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7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8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98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8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98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CA_n18A-n77(2</w:t>
            </w:r>
            <w:r w:rsidRPr="00631998">
              <w:t>A</w:t>
            </w:r>
            <w:r>
              <w:t>)</w:t>
            </w:r>
            <w:r w:rsidRPr="00631998">
              <w:t>-n257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8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CA_n18A-n257A/G/H</w:t>
            </w:r>
          </w:p>
          <w:p w:rsidR="0030133D" w:rsidRDefault="0030133D" w:rsidP="0030133D">
            <w:pPr>
              <w:pStyle w:val="TAC"/>
            </w:pPr>
            <w:r>
              <w:t>CA_n77</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Change w:id="198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8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8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8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98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8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98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CA_n18A-n77(2</w:t>
            </w:r>
            <w:r w:rsidRPr="00631998">
              <w:t>A</w:t>
            </w:r>
            <w:r>
              <w:t>)</w:t>
            </w:r>
            <w:r w:rsidRPr="00631998">
              <w:t>-n257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8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CA_n18A-n77A</w:t>
            </w:r>
          </w:p>
          <w:p w:rsidR="0030133D" w:rsidRDefault="0030133D" w:rsidP="0030133D">
            <w:pPr>
              <w:pStyle w:val="TAC"/>
            </w:pPr>
            <w:r>
              <w:t>CA_n18A-n257A/G/H/I</w:t>
            </w:r>
          </w:p>
          <w:p w:rsidR="0030133D" w:rsidRDefault="0030133D" w:rsidP="0030133D">
            <w:pPr>
              <w:pStyle w:val="TAC"/>
            </w:pPr>
            <w:r>
              <w:t>CA_n77</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Change w:id="198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8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8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8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98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8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98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8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CA_n18A-n78A</w:t>
            </w:r>
          </w:p>
          <w:p w:rsidR="0030133D" w:rsidRDefault="0030133D" w:rsidP="0030133D">
            <w:pPr>
              <w:pStyle w:val="TAC"/>
            </w:pPr>
            <w:r>
              <w:t>CA_n18A-n257A</w:t>
            </w:r>
          </w:p>
          <w:p w:rsidR="0030133D" w:rsidRDefault="0030133D" w:rsidP="0030133D">
            <w:pPr>
              <w:pStyle w:val="TAC"/>
            </w:pPr>
            <w:r>
              <w:t>CA_n78</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Change w:id="198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8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8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8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8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8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8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8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CA_n18A-n78A</w:t>
            </w:r>
          </w:p>
          <w:p w:rsidR="0030133D" w:rsidRDefault="0030133D" w:rsidP="0030133D">
            <w:pPr>
              <w:pStyle w:val="TAC"/>
            </w:pPr>
            <w:r>
              <w:t>CA_n18A-n257A/G</w:t>
            </w:r>
          </w:p>
          <w:p w:rsidR="0030133D" w:rsidRDefault="0030133D" w:rsidP="0030133D">
            <w:pPr>
              <w:pStyle w:val="TAC"/>
            </w:pPr>
            <w:r>
              <w:t>CA_n78</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Change w:id="198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8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8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8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8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8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98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8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CA_n18A-n78A</w:t>
            </w:r>
          </w:p>
          <w:p w:rsidR="0030133D" w:rsidRDefault="0030133D" w:rsidP="0030133D">
            <w:pPr>
              <w:pStyle w:val="TAC"/>
            </w:pPr>
            <w:r>
              <w:t>CA_n18A-n257A/G/H</w:t>
            </w:r>
          </w:p>
          <w:p w:rsidR="0030133D" w:rsidRDefault="0030133D" w:rsidP="0030133D">
            <w:pPr>
              <w:pStyle w:val="TAC"/>
            </w:pPr>
            <w:r>
              <w:t>CA_n78</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Change w:id="198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8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8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8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8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8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8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8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98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9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9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CA_n18A-n78A</w:t>
            </w:r>
          </w:p>
          <w:p w:rsidR="0030133D" w:rsidRDefault="0030133D" w:rsidP="0030133D">
            <w:pPr>
              <w:pStyle w:val="TAC"/>
            </w:pPr>
            <w:r>
              <w:t>CA_n18A-n257A/G/H/I</w:t>
            </w:r>
          </w:p>
          <w:p w:rsidR="0030133D" w:rsidRDefault="0030133D" w:rsidP="0030133D">
            <w:pPr>
              <w:pStyle w:val="TAC"/>
            </w:pPr>
            <w:r>
              <w:t>CA_n78</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Change w:id="199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9A6585">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199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199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9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9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sidRPr="00737E0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99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9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9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9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99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99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199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9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1992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199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rFonts w:hint="eastAsia"/>
                <w:lang w:eastAsia="zh-CN"/>
              </w:rPr>
              <w:t>0</w:t>
            </w:r>
          </w:p>
        </w:tc>
      </w:tr>
      <w:tr w:rsidR="0030133D" w:rsidTr="0030133D">
        <w:trPr>
          <w:trHeight w:val="187"/>
          <w:jc w:val="center"/>
          <w:trPrChange w:id="199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9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2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199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9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9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3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9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CA_n25A-n41A-n260</w:t>
            </w:r>
            <w:r>
              <w:rPr>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9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1993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199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rFonts w:hint="eastAsia"/>
                <w:lang w:eastAsia="zh-CN"/>
              </w:rPr>
              <w:t>0</w:t>
            </w:r>
          </w:p>
        </w:tc>
      </w:tr>
      <w:tr w:rsidR="0030133D" w:rsidTr="0030133D">
        <w:trPr>
          <w:trHeight w:val="187"/>
          <w:jc w:val="center"/>
          <w:trPrChange w:id="199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9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4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199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9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9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5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99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CA_n25A-n41A-n260</w:t>
            </w:r>
            <w:r>
              <w:rPr>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9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1995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199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rFonts w:hint="eastAsia"/>
                <w:lang w:eastAsia="zh-CN"/>
              </w:rPr>
              <w:t>0</w:t>
            </w:r>
          </w:p>
        </w:tc>
      </w:tr>
      <w:tr w:rsidR="0030133D" w:rsidTr="0030133D">
        <w:trPr>
          <w:trHeight w:val="187"/>
          <w:jc w:val="center"/>
          <w:trPrChange w:id="199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9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6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199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9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9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6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99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CA_n25A-n41A-n260</w:t>
            </w:r>
            <w:r>
              <w:rPr>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9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1997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199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rFonts w:hint="eastAsia"/>
                <w:lang w:eastAsia="zh-CN"/>
              </w:rPr>
              <w:t>0</w:t>
            </w:r>
          </w:p>
        </w:tc>
      </w:tr>
      <w:tr w:rsidR="0030133D" w:rsidTr="0030133D">
        <w:trPr>
          <w:trHeight w:val="187"/>
          <w:jc w:val="center"/>
          <w:trPrChange w:id="199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9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8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199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9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9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8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99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199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val="zh-CN"/>
              </w:rPr>
              <w:t>CA_n25A-n41A-n260</w:t>
            </w:r>
            <w:r>
              <w:rPr>
                <w:lang w:val="sv-SE"/>
              </w:rPr>
              <w:t>(2</w:t>
            </w:r>
            <w:r>
              <w:rPr>
                <w:lang w:val="zh-CN"/>
              </w:rPr>
              <w:t>A</w:t>
            </w:r>
            <w:r>
              <w:rPr>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9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1999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199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rFonts w:hint="eastAsia"/>
                <w:lang w:eastAsia="zh-CN"/>
              </w:rPr>
              <w:t>0</w:t>
            </w:r>
          </w:p>
        </w:tc>
      </w:tr>
      <w:tr w:rsidR="0030133D" w:rsidTr="0030133D">
        <w:trPr>
          <w:trHeight w:val="187"/>
          <w:jc w:val="center"/>
          <w:trPrChange w:id="199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9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1999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0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0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0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0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pPr>
            <w:r>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rPr>
            </w:pPr>
            <w:r>
              <w:rPr>
                <w:lang w:val="en-US" w:bidi="ar"/>
              </w:rPr>
              <w:t>CA_n260(2A)</w:t>
            </w:r>
          </w:p>
        </w:tc>
        <w:tc>
          <w:tcPr>
            <w:tcW w:w="2230" w:type="dxa"/>
            <w:tcBorders>
              <w:top w:val="nil"/>
              <w:left w:val="single" w:sz="4" w:space="0" w:color="auto"/>
              <w:bottom w:val="single" w:sz="4" w:space="0" w:color="auto"/>
              <w:right w:val="single" w:sz="4" w:space="0" w:color="auto"/>
            </w:tcBorders>
            <w:shd w:val="clear" w:color="auto" w:fill="auto"/>
            <w:vAlign w:val="center"/>
            <w:tcPrChange w:id="200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0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0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CA_n26A-n258A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Change w:id="2001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0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0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0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1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0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0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0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2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0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0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0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CA_n26A-n258A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Change w:id="2002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0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0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0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3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0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0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0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4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200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0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0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CA_n26A-n258A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Change w:id="2004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0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0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0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5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0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0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0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5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200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0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0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CA_n26A-n258A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Change w:id="2006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0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0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0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7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0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0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0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7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00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0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0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CA_n26A-n258A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Change w:id="2008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0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0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0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89"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0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0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0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095"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00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0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0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1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CA_n26A-n258A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Change w:id="20101"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1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1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1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1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107"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1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1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1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bottom w:val="single" w:sz="4" w:space="0" w:color="auto"/>
              <w:right w:val="single" w:sz="4" w:space="0" w:color="auto"/>
            </w:tcBorders>
            <w:vAlign w:val="center"/>
            <w:tcPrChange w:id="20113" w:author="ZTE-Ma Zhifeng" w:date="2023-10-16T15:19:00Z">
              <w:tcPr>
                <w:tcW w:w="1144" w:type="dxa"/>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01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1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1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CA_n26A-n258A/G</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CA_n78A-n258A/G</w:t>
            </w:r>
          </w:p>
          <w:p w:rsidR="0030133D" w:rsidRDefault="0030133D" w:rsidP="0030133D">
            <w:pPr>
              <w:pStyle w:val="TAC"/>
            </w:pPr>
            <w:r>
              <w:rPr>
                <w:lang w:val="sv-SE"/>
              </w:rPr>
              <w:t>CA_n26A-n78A</w:t>
            </w:r>
          </w:p>
        </w:tc>
        <w:tc>
          <w:tcPr>
            <w:tcW w:w="1155" w:type="dxa"/>
            <w:gridSpan w:val="2"/>
            <w:tcBorders>
              <w:left w:val="single" w:sz="4" w:space="0" w:color="auto"/>
              <w:bottom w:val="single" w:sz="4" w:space="0" w:color="auto"/>
              <w:right w:val="single" w:sz="4" w:space="0" w:color="auto"/>
            </w:tcBorders>
            <w:vAlign w:val="center"/>
            <w:tcPrChange w:id="201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1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1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1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1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1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1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1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01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1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1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CA_n26A-n258A/G/H</w:t>
            </w:r>
          </w:p>
          <w:p w:rsidR="0030133D" w:rsidRDefault="0030133D" w:rsidP="0030133D">
            <w:pPr>
              <w:keepNext/>
              <w:keepLines/>
              <w:spacing w:after="0"/>
              <w:jc w:val="center"/>
              <w:rPr>
                <w:rFonts w:ascii="Arial" w:hAnsi="Arial"/>
                <w:sz w:val="18"/>
              </w:rPr>
            </w:pPr>
            <w:r>
              <w:rPr>
                <w:rFonts w:ascii="Arial" w:hAnsi="Arial"/>
                <w:sz w:val="18"/>
              </w:rPr>
              <w:t>CA_n78A-n258A/G/H</w:t>
            </w:r>
          </w:p>
          <w:p w:rsidR="0030133D" w:rsidRDefault="0030133D" w:rsidP="0030133D">
            <w:pPr>
              <w:pStyle w:val="TAC"/>
            </w:pPr>
            <w:r>
              <w:t>CA_n26A-n78A</w:t>
            </w:r>
          </w:p>
        </w:tc>
        <w:tc>
          <w:tcPr>
            <w:tcW w:w="1155" w:type="dxa"/>
            <w:gridSpan w:val="2"/>
            <w:tcBorders>
              <w:left w:val="single" w:sz="4" w:space="0" w:color="auto"/>
              <w:bottom w:val="single" w:sz="4" w:space="0" w:color="auto"/>
              <w:right w:val="single" w:sz="4" w:space="0" w:color="auto"/>
            </w:tcBorders>
            <w:vAlign w:val="center"/>
            <w:tcPrChange w:id="201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1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1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1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1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1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1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1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01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1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CA_n26A-n78A-n258I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1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CA_n26A-n258A/G/H/I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CA_n26A-n78A</w:t>
            </w:r>
          </w:p>
        </w:tc>
        <w:tc>
          <w:tcPr>
            <w:tcW w:w="1155" w:type="dxa"/>
            <w:gridSpan w:val="2"/>
            <w:tcBorders>
              <w:left w:val="single" w:sz="4" w:space="0" w:color="auto"/>
              <w:bottom w:val="single" w:sz="4" w:space="0" w:color="auto"/>
              <w:right w:val="single" w:sz="4" w:space="0" w:color="auto"/>
            </w:tcBorders>
            <w:vAlign w:val="center"/>
            <w:tcPrChange w:id="201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1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1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1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1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1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1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1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01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1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1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CA_n26A-n258A/G/H/I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CA_n26A-n78A</w:t>
            </w:r>
          </w:p>
        </w:tc>
        <w:tc>
          <w:tcPr>
            <w:tcW w:w="1155" w:type="dxa"/>
            <w:gridSpan w:val="2"/>
            <w:tcBorders>
              <w:left w:val="single" w:sz="4" w:space="0" w:color="auto"/>
              <w:bottom w:val="single" w:sz="4" w:space="0" w:color="auto"/>
              <w:right w:val="single" w:sz="4" w:space="0" w:color="auto"/>
            </w:tcBorders>
            <w:vAlign w:val="center"/>
            <w:tcPrChange w:id="201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1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1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1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1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1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1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1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01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188" w:author="ZTE-Ma Zhifeng" w:date="2023-10-16T15:19:00Z">
            <w:trPr>
              <w:trHeight w:val="187"/>
              <w:jc w:val="center"/>
            </w:trPr>
          </w:trPrChange>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Change w:id="20189" w:author="ZTE-Ma Zhifeng" w:date="2023-10-16T15:19:00Z">
              <w:tcPr>
                <w:tcW w:w="25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t>CA_n26A-n78A-n258K</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90" w:author="ZTE-Ma Zhifeng" w:date="2023-10-16T15:19:00Z">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CA_n26A-n258A/G/H/I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CA_n26A-n78A</w:t>
            </w:r>
          </w:p>
        </w:tc>
        <w:tc>
          <w:tcPr>
            <w:tcW w:w="1155" w:type="dxa"/>
            <w:gridSpan w:val="2"/>
            <w:tcBorders>
              <w:left w:val="single" w:sz="4" w:space="0" w:color="auto"/>
              <w:bottom w:val="single" w:sz="4" w:space="0" w:color="auto"/>
              <w:right w:val="single" w:sz="4" w:space="0" w:color="auto"/>
            </w:tcBorders>
            <w:vAlign w:val="center"/>
            <w:tcPrChange w:id="201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Change w:id="20193" w:author="ZTE-Ma Zhifeng" w:date="2023-10-16T15:19:00Z">
              <w:tcPr>
                <w:tcW w:w="22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1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1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1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1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single" w:sz="4" w:space="0" w:color="auto"/>
              <w:right w:val="single" w:sz="4" w:space="0" w:color="auto"/>
            </w:tcBorders>
            <w:shd w:val="clear" w:color="auto" w:fill="auto"/>
            <w:vAlign w:val="center"/>
            <w:tcPrChange w:id="201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2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2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2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02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2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2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2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CA_n26A-n258A/G/H/I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CA_n26A-n78A</w:t>
            </w:r>
          </w:p>
        </w:tc>
        <w:tc>
          <w:tcPr>
            <w:tcW w:w="1155" w:type="dxa"/>
            <w:gridSpan w:val="2"/>
            <w:tcBorders>
              <w:left w:val="single" w:sz="4" w:space="0" w:color="auto"/>
              <w:bottom w:val="single" w:sz="4" w:space="0" w:color="auto"/>
              <w:right w:val="single" w:sz="4" w:space="0" w:color="auto"/>
            </w:tcBorders>
            <w:vAlign w:val="center"/>
            <w:tcPrChange w:id="202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2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2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2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2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2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2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2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2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02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2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2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CA_n26A-n78A-n258M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2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CA_n26A-n258A/G/H/I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CA_n26A-n78A</w:t>
            </w:r>
          </w:p>
        </w:tc>
        <w:tc>
          <w:tcPr>
            <w:tcW w:w="1155" w:type="dxa"/>
            <w:gridSpan w:val="2"/>
            <w:tcBorders>
              <w:left w:val="single" w:sz="4" w:space="0" w:color="auto"/>
              <w:bottom w:val="single" w:sz="4" w:space="0" w:color="auto"/>
              <w:right w:val="single" w:sz="4" w:space="0" w:color="auto"/>
            </w:tcBorders>
            <w:vAlign w:val="center"/>
            <w:tcPrChange w:id="202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rPr>
                <w:szCs w:val="21"/>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2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2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2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2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rPr>
                <w:szCs w:val="21"/>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2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2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2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2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szCs w:val="21"/>
              </w:rPr>
            </w:pPr>
            <w:r>
              <w:rPr>
                <w:szCs w:val="21"/>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02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2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2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CA_n28A-n41A-n257A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2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CA_n28A</w:t>
            </w:r>
            <w:r w:rsidRPr="00A1115A">
              <w:rPr>
                <w:lang w:val="sv-SE"/>
              </w:rPr>
              <w:t>-</w:t>
            </w:r>
            <w:r>
              <w:rPr>
                <w:lang w:val="sv-SE"/>
              </w:rPr>
              <w:t>n41A</w:t>
            </w:r>
          </w:p>
          <w:p w:rsidR="0030133D" w:rsidRDefault="0030133D" w:rsidP="0030133D">
            <w:pPr>
              <w:pStyle w:val="TAC"/>
              <w:rPr>
                <w:lang w:val="sv-SE"/>
              </w:rPr>
            </w:pPr>
            <w:r>
              <w:rPr>
                <w:lang w:val="sv-SE"/>
              </w:rPr>
              <w:t>CA_n28A</w:t>
            </w:r>
            <w:r w:rsidRPr="00A1115A">
              <w:rPr>
                <w:lang w:val="sv-SE"/>
              </w:rPr>
              <w:t>-</w:t>
            </w:r>
            <w:r>
              <w:rPr>
                <w:lang w:val="sv-SE"/>
              </w:rPr>
              <w:t>n257A</w:t>
            </w:r>
          </w:p>
          <w:p w:rsidR="0030133D" w:rsidRDefault="0030133D" w:rsidP="0030133D">
            <w:pPr>
              <w:pStyle w:val="TAC"/>
            </w:pPr>
            <w:r>
              <w:rPr>
                <w:lang w:val="sv-SE"/>
              </w:rPr>
              <w:t>CA_n41A</w:t>
            </w:r>
            <w:r w:rsidRPr="00A1115A">
              <w:rPr>
                <w:lang w:val="sv-SE"/>
              </w:rPr>
              <w:t>-</w:t>
            </w:r>
            <w:r>
              <w:rPr>
                <w:lang w:val="sv-SE"/>
              </w:rPr>
              <w:t>n257A</w:t>
            </w:r>
          </w:p>
        </w:tc>
        <w:tc>
          <w:tcPr>
            <w:tcW w:w="1155" w:type="dxa"/>
            <w:gridSpan w:val="2"/>
            <w:tcBorders>
              <w:left w:val="single" w:sz="4" w:space="0" w:color="auto"/>
              <w:bottom w:val="single" w:sz="4" w:space="0" w:color="auto"/>
              <w:right w:val="single" w:sz="4" w:space="0" w:color="auto"/>
            </w:tcBorders>
            <w:vAlign w:val="center"/>
            <w:tcPrChange w:id="202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02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02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2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2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02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2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2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2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w:t>
            </w:r>
            <w:r>
              <w:rPr>
                <w:rFonts w:hint="eastAsia"/>
              </w:rPr>
              <w:t>2</w:t>
            </w:r>
            <w: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2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2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2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CA_n28A-n41A-n257G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2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CA_n28A</w:t>
            </w:r>
            <w:r w:rsidRPr="00A1115A">
              <w:rPr>
                <w:lang w:val="sv-SE"/>
              </w:rPr>
              <w:t>-</w:t>
            </w:r>
            <w:r>
              <w:rPr>
                <w:lang w:val="sv-SE"/>
              </w:rPr>
              <w:t>n41A</w:t>
            </w:r>
          </w:p>
          <w:p w:rsidR="0030133D" w:rsidRDefault="0030133D" w:rsidP="0030133D">
            <w:pPr>
              <w:pStyle w:val="TAC"/>
              <w:rPr>
                <w:lang w:val="sv-SE"/>
              </w:rPr>
            </w:pPr>
            <w:r>
              <w:rPr>
                <w:lang w:val="sv-SE"/>
              </w:rPr>
              <w:t>CA_n28A-n257A/G</w:t>
            </w:r>
          </w:p>
          <w:p w:rsidR="0030133D" w:rsidRDefault="0030133D" w:rsidP="0030133D">
            <w:pPr>
              <w:pStyle w:val="TAC"/>
            </w:pPr>
            <w:r>
              <w:rPr>
                <w:lang w:val="sv-SE"/>
              </w:rPr>
              <w:t>CA_n41A-n257A/G</w:t>
            </w:r>
          </w:p>
        </w:tc>
        <w:tc>
          <w:tcPr>
            <w:tcW w:w="1155" w:type="dxa"/>
            <w:gridSpan w:val="2"/>
            <w:tcBorders>
              <w:left w:val="single" w:sz="4" w:space="0" w:color="auto"/>
              <w:bottom w:val="single" w:sz="4" w:space="0" w:color="auto"/>
              <w:right w:val="single" w:sz="4" w:space="0" w:color="auto"/>
            </w:tcBorders>
            <w:vAlign w:val="center"/>
            <w:tcPrChange w:id="202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02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02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2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2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02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2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2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2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w:t>
            </w:r>
            <w:r>
              <w:rPr>
                <w:rFonts w:hint="eastAsia"/>
              </w:rPr>
              <w:t>2</w:t>
            </w:r>
            <w: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02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2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2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CA_n28A-n41A-n257H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2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CA_n28A</w:t>
            </w:r>
            <w:r w:rsidRPr="00A1115A">
              <w:rPr>
                <w:lang w:val="sv-SE"/>
              </w:rPr>
              <w:t>-</w:t>
            </w:r>
            <w:r>
              <w:rPr>
                <w:lang w:val="sv-SE"/>
              </w:rPr>
              <w:t>n41A</w:t>
            </w:r>
          </w:p>
          <w:p w:rsidR="0030133D" w:rsidRDefault="0030133D" w:rsidP="0030133D">
            <w:pPr>
              <w:pStyle w:val="TAC"/>
              <w:rPr>
                <w:lang w:val="sv-SE"/>
              </w:rPr>
            </w:pPr>
            <w:r>
              <w:rPr>
                <w:lang w:val="sv-SE"/>
              </w:rPr>
              <w:t>CA_n28A-n257A</w:t>
            </w:r>
            <w:r>
              <w:t>/G/H</w:t>
            </w:r>
          </w:p>
          <w:p w:rsidR="0030133D" w:rsidRDefault="0030133D" w:rsidP="0030133D">
            <w:pPr>
              <w:pStyle w:val="TAC"/>
            </w:pPr>
            <w:r>
              <w:rPr>
                <w:lang w:val="sv-SE"/>
              </w:rPr>
              <w:t>CA_n41A-n257A</w:t>
            </w:r>
            <w:r>
              <w:t>/G/H</w:t>
            </w:r>
          </w:p>
        </w:tc>
        <w:tc>
          <w:tcPr>
            <w:tcW w:w="1155" w:type="dxa"/>
            <w:gridSpan w:val="2"/>
            <w:tcBorders>
              <w:left w:val="single" w:sz="4" w:space="0" w:color="auto"/>
              <w:bottom w:val="single" w:sz="4" w:space="0" w:color="auto"/>
              <w:right w:val="single" w:sz="4" w:space="0" w:color="auto"/>
            </w:tcBorders>
            <w:vAlign w:val="center"/>
            <w:tcPrChange w:id="202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02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02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2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2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02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2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2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2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2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w:t>
            </w:r>
            <w:r>
              <w:rPr>
                <w:rFonts w:hint="eastAsia"/>
              </w:rPr>
              <w:t>2</w:t>
            </w:r>
            <w: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02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2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2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CA_n28A-n41A-n257I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2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CA_n28A</w:t>
            </w:r>
            <w:r w:rsidRPr="00A1115A">
              <w:rPr>
                <w:lang w:val="sv-SE"/>
              </w:rPr>
              <w:t>-</w:t>
            </w:r>
            <w:r>
              <w:rPr>
                <w:lang w:val="sv-SE"/>
              </w:rPr>
              <w:t>n41A</w:t>
            </w:r>
          </w:p>
          <w:p w:rsidR="0030133D" w:rsidRDefault="0030133D" w:rsidP="0030133D">
            <w:pPr>
              <w:pStyle w:val="TAC"/>
              <w:rPr>
                <w:lang w:val="sv-SE"/>
              </w:rPr>
            </w:pPr>
            <w:r>
              <w:rPr>
                <w:lang w:val="sv-SE"/>
              </w:rPr>
              <w:t>CA_n28A-n257A</w:t>
            </w:r>
            <w:r>
              <w:t>/G/H/I</w:t>
            </w:r>
          </w:p>
          <w:p w:rsidR="0030133D" w:rsidRDefault="0030133D" w:rsidP="0030133D">
            <w:pPr>
              <w:pStyle w:val="TAC"/>
            </w:pPr>
            <w:r>
              <w:rPr>
                <w:lang w:val="sv-SE"/>
              </w:rPr>
              <w:t>CA_n41A-n257A</w:t>
            </w:r>
            <w:r>
              <w:t>/G/H/I</w:t>
            </w:r>
          </w:p>
        </w:tc>
        <w:tc>
          <w:tcPr>
            <w:tcW w:w="1155" w:type="dxa"/>
            <w:gridSpan w:val="2"/>
            <w:tcBorders>
              <w:left w:val="single" w:sz="4" w:space="0" w:color="auto"/>
              <w:bottom w:val="single" w:sz="4" w:space="0" w:color="auto"/>
              <w:right w:val="single" w:sz="4" w:space="0" w:color="auto"/>
            </w:tcBorders>
            <w:vAlign w:val="center"/>
            <w:tcPrChange w:id="202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03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03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3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3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3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03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3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3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3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w:t>
            </w:r>
            <w:r>
              <w:rPr>
                <w:rFonts w:hint="eastAsia"/>
              </w:rPr>
              <w:t>2</w:t>
            </w:r>
            <w:r>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203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3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CA_n28A-n77A-n257A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3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CA_n28A-n77A</w:t>
            </w:r>
          </w:p>
          <w:p w:rsidR="0030133D" w:rsidRDefault="0030133D" w:rsidP="0030133D">
            <w:pPr>
              <w:pStyle w:val="TAC"/>
            </w:pPr>
            <w:r>
              <w:t>CA_n28A-n257A</w:t>
            </w:r>
          </w:p>
          <w:p w:rsidR="0030133D" w:rsidRDefault="0030133D" w:rsidP="0030133D">
            <w:pPr>
              <w:pStyle w:val="TAC"/>
            </w:pPr>
            <w:r>
              <w:t>CA_n77A-n257A</w:t>
            </w:r>
          </w:p>
        </w:tc>
        <w:tc>
          <w:tcPr>
            <w:tcW w:w="1155" w:type="dxa"/>
            <w:gridSpan w:val="2"/>
            <w:tcBorders>
              <w:left w:val="single" w:sz="4" w:space="0" w:color="auto"/>
              <w:bottom w:val="single" w:sz="4" w:space="0" w:color="auto"/>
              <w:right w:val="single" w:sz="4" w:space="0" w:color="auto"/>
            </w:tcBorders>
            <w:vAlign w:val="center"/>
            <w:tcPrChange w:id="203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3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03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3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3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3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3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3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3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3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3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3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CA_n28A-n77A-n257D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3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w:t>
            </w:r>
            <w:r>
              <w:rPr>
                <w:lang w:eastAsia="zh-CN"/>
              </w:rPr>
              <w:t>28</w:t>
            </w:r>
            <w:r>
              <w:t>A-n</w:t>
            </w:r>
            <w:r>
              <w:rPr>
                <w:lang w:eastAsia="zh-CN"/>
              </w:rPr>
              <w:t>77</w:t>
            </w:r>
            <w:r>
              <w:t>A</w:t>
            </w:r>
          </w:p>
          <w:p w:rsidR="0030133D" w:rsidRDefault="0030133D" w:rsidP="0030133D">
            <w:pPr>
              <w:pStyle w:val="TAC"/>
              <w:rPr>
                <w:rFonts w:cs="Arial"/>
                <w:lang w:eastAsia="zh-CN"/>
              </w:rPr>
            </w:pPr>
            <w:r>
              <w:t>CA_n</w:t>
            </w:r>
            <w:r>
              <w:rPr>
                <w:lang w:eastAsia="zh-CN"/>
              </w:rPr>
              <w:t>28</w:t>
            </w:r>
            <w:r>
              <w:t>A-n</w:t>
            </w:r>
            <w:r>
              <w:rPr>
                <w:lang w:eastAsia="zh-CN"/>
              </w:rPr>
              <w:t>257</w:t>
            </w:r>
            <w:r>
              <w:t>A/D</w:t>
            </w:r>
          </w:p>
          <w:p w:rsidR="0030133D" w:rsidRDefault="0030133D" w:rsidP="0030133D">
            <w:pPr>
              <w:pStyle w:val="TAC"/>
            </w:pPr>
            <w:r>
              <w:t>CA_n</w:t>
            </w:r>
            <w:r>
              <w:rPr>
                <w:lang w:eastAsia="zh-CN"/>
              </w:rPr>
              <w:t>77</w:t>
            </w:r>
            <w:r>
              <w:t>A-n</w:t>
            </w:r>
            <w:r>
              <w:rPr>
                <w:lang w:eastAsia="zh-CN"/>
              </w:rPr>
              <w:t>257</w:t>
            </w:r>
            <w:r>
              <w:t>A/D</w:t>
            </w:r>
          </w:p>
        </w:tc>
        <w:tc>
          <w:tcPr>
            <w:tcW w:w="1155" w:type="dxa"/>
            <w:gridSpan w:val="2"/>
            <w:tcBorders>
              <w:top w:val="single" w:sz="4" w:space="0" w:color="auto"/>
              <w:left w:val="single" w:sz="4" w:space="0" w:color="auto"/>
              <w:right w:val="single" w:sz="4" w:space="0" w:color="auto"/>
            </w:tcBorders>
            <w:vAlign w:val="center"/>
            <w:tcPrChange w:id="2033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3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3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3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3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34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3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3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3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347"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03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3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3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t>CA_n</w:t>
            </w:r>
            <w:r>
              <w:rPr>
                <w:lang w:eastAsia="zh-CN"/>
              </w:rPr>
              <w:t>28</w:t>
            </w:r>
            <w:r>
              <w:t>A-n</w:t>
            </w:r>
            <w:r>
              <w:rPr>
                <w:lang w:eastAsia="zh-CN"/>
              </w:rPr>
              <w:t>77</w:t>
            </w:r>
            <w:r>
              <w:t>A</w:t>
            </w:r>
          </w:p>
          <w:p w:rsidR="0030133D" w:rsidRDefault="0030133D" w:rsidP="0030133D">
            <w:pPr>
              <w:pStyle w:val="TAC"/>
              <w:rPr>
                <w:rFonts w:cs="Arial"/>
                <w:lang w:eastAsia="zh-CN"/>
              </w:rPr>
            </w:pPr>
            <w:r>
              <w:t>CA_n</w:t>
            </w:r>
            <w:r>
              <w:rPr>
                <w:lang w:eastAsia="zh-CN"/>
              </w:rPr>
              <w:t>28</w:t>
            </w:r>
            <w:r>
              <w:t>A-n</w:t>
            </w:r>
            <w:r>
              <w:rPr>
                <w:lang w:eastAsia="zh-CN"/>
              </w:rPr>
              <w:t>257</w:t>
            </w:r>
            <w:r>
              <w:t>A/G</w:t>
            </w:r>
          </w:p>
          <w:p w:rsidR="0030133D" w:rsidRDefault="0030133D" w:rsidP="0030133D">
            <w:pPr>
              <w:pStyle w:val="TAC"/>
            </w:pPr>
            <w:r>
              <w:t>CA_n</w:t>
            </w:r>
            <w:r>
              <w:rPr>
                <w:lang w:eastAsia="zh-CN"/>
              </w:rPr>
              <w:t>77</w:t>
            </w:r>
            <w:r>
              <w:t>A-n</w:t>
            </w:r>
            <w:r>
              <w:rPr>
                <w:lang w:eastAsia="zh-CN"/>
              </w:rPr>
              <w:t>257</w:t>
            </w:r>
            <w:r>
              <w:t>A/G</w:t>
            </w:r>
          </w:p>
        </w:tc>
        <w:tc>
          <w:tcPr>
            <w:tcW w:w="1155" w:type="dxa"/>
            <w:gridSpan w:val="2"/>
            <w:tcBorders>
              <w:top w:val="single" w:sz="4" w:space="0" w:color="auto"/>
              <w:left w:val="single" w:sz="4" w:space="0" w:color="auto"/>
              <w:right w:val="single" w:sz="4" w:space="0" w:color="auto"/>
            </w:tcBorders>
            <w:vAlign w:val="center"/>
            <w:tcPrChange w:id="20353"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3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3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3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3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359"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3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3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3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36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03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3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3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t>CA_n</w:t>
            </w:r>
            <w:r>
              <w:rPr>
                <w:lang w:eastAsia="zh-CN"/>
              </w:rPr>
              <w:t>28</w:t>
            </w:r>
            <w:r>
              <w:t>A-n</w:t>
            </w:r>
            <w:r>
              <w:rPr>
                <w:lang w:eastAsia="zh-CN"/>
              </w:rPr>
              <w:t>77</w:t>
            </w:r>
            <w:r>
              <w:t>A</w:t>
            </w:r>
          </w:p>
          <w:p w:rsidR="0030133D" w:rsidRDefault="0030133D" w:rsidP="0030133D">
            <w:pPr>
              <w:pStyle w:val="TAC"/>
              <w:rPr>
                <w:rFonts w:cs="Arial"/>
                <w:lang w:eastAsia="zh-CN"/>
              </w:rPr>
            </w:pPr>
            <w:r>
              <w:t>CA_n</w:t>
            </w:r>
            <w:r>
              <w:rPr>
                <w:lang w:eastAsia="zh-CN"/>
              </w:rPr>
              <w:t>28</w:t>
            </w:r>
            <w:r>
              <w:t>A-n</w:t>
            </w:r>
            <w:r>
              <w:rPr>
                <w:lang w:eastAsia="zh-CN"/>
              </w:rPr>
              <w:t>257</w:t>
            </w:r>
            <w:r>
              <w:t>A/G/H</w:t>
            </w:r>
          </w:p>
          <w:p w:rsidR="0030133D" w:rsidRDefault="0030133D" w:rsidP="0030133D">
            <w:pPr>
              <w:pStyle w:val="TAC"/>
            </w:pPr>
            <w:r>
              <w:t>CA_n</w:t>
            </w:r>
            <w:r>
              <w:rPr>
                <w:lang w:eastAsia="zh-CN"/>
              </w:rPr>
              <w:t>77</w:t>
            </w:r>
            <w:r>
              <w:t>A-n</w:t>
            </w:r>
            <w:r>
              <w:rPr>
                <w:lang w:eastAsia="zh-CN"/>
              </w:rPr>
              <w:t>257</w:t>
            </w:r>
            <w:r>
              <w:t>A/G/H</w:t>
            </w:r>
          </w:p>
        </w:tc>
        <w:tc>
          <w:tcPr>
            <w:tcW w:w="1155" w:type="dxa"/>
            <w:gridSpan w:val="2"/>
            <w:tcBorders>
              <w:top w:val="single" w:sz="4" w:space="0" w:color="auto"/>
              <w:left w:val="single" w:sz="4" w:space="0" w:color="auto"/>
              <w:right w:val="single" w:sz="4" w:space="0" w:color="auto"/>
            </w:tcBorders>
            <w:vAlign w:val="center"/>
            <w:tcPrChange w:id="2037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3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3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3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3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377"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3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3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3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383"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03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3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3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t>CA_n</w:t>
            </w:r>
            <w:r>
              <w:rPr>
                <w:lang w:eastAsia="zh-CN"/>
              </w:rPr>
              <w:t>28</w:t>
            </w:r>
            <w:r>
              <w:t>A-n</w:t>
            </w:r>
            <w:r>
              <w:rPr>
                <w:lang w:eastAsia="zh-CN"/>
              </w:rPr>
              <w:t>77</w:t>
            </w:r>
            <w:r>
              <w:t>A</w:t>
            </w:r>
          </w:p>
          <w:p w:rsidR="0030133D" w:rsidRDefault="0030133D" w:rsidP="0030133D">
            <w:pPr>
              <w:pStyle w:val="TAC"/>
              <w:rPr>
                <w:rFonts w:cs="Arial"/>
                <w:lang w:eastAsia="zh-CN"/>
              </w:rPr>
            </w:pPr>
            <w:r>
              <w:t>CA_n</w:t>
            </w:r>
            <w:r>
              <w:rPr>
                <w:lang w:eastAsia="zh-CN"/>
              </w:rPr>
              <w:t>28</w:t>
            </w:r>
            <w:r>
              <w:t>A-n</w:t>
            </w:r>
            <w:r>
              <w:rPr>
                <w:lang w:eastAsia="zh-CN"/>
              </w:rPr>
              <w:t>257</w:t>
            </w:r>
            <w:r>
              <w:t>A/G/H/I</w:t>
            </w:r>
          </w:p>
          <w:p w:rsidR="0030133D" w:rsidRDefault="0030133D" w:rsidP="0030133D">
            <w:pPr>
              <w:pStyle w:val="TAC"/>
            </w:pPr>
            <w:r>
              <w:t>CA_n</w:t>
            </w:r>
            <w:r>
              <w:rPr>
                <w:lang w:eastAsia="zh-CN"/>
              </w:rPr>
              <w:t>77</w:t>
            </w:r>
            <w:r>
              <w:t>A-n</w:t>
            </w:r>
            <w:r>
              <w:rPr>
                <w:lang w:eastAsia="zh-CN"/>
              </w:rPr>
              <w:t>257</w:t>
            </w:r>
            <w:r>
              <w:t>A/G/H/I</w:t>
            </w:r>
          </w:p>
        </w:tc>
        <w:tc>
          <w:tcPr>
            <w:tcW w:w="1155" w:type="dxa"/>
            <w:gridSpan w:val="2"/>
            <w:tcBorders>
              <w:top w:val="single" w:sz="4" w:space="0" w:color="auto"/>
              <w:left w:val="single" w:sz="4" w:space="0" w:color="auto"/>
              <w:right w:val="single" w:sz="4" w:space="0" w:color="auto"/>
            </w:tcBorders>
            <w:vAlign w:val="center"/>
            <w:tcPrChange w:id="20389"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3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3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3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3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39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3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3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3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4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40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04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04"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0405"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CA_n28A-n77(2A)-n257A</w:t>
            </w:r>
          </w:p>
        </w:tc>
        <w:tc>
          <w:tcPr>
            <w:tcW w:w="3256" w:type="dxa"/>
            <w:gridSpan w:val="2"/>
            <w:tcBorders>
              <w:left w:val="single" w:sz="4" w:space="0" w:color="auto"/>
              <w:bottom w:val="nil"/>
              <w:right w:val="single" w:sz="4" w:space="0" w:color="auto"/>
            </w:tcBorders>
            <w:shd w:val="clear" w:color="auto" w:fill="auto"/>
            <w:vAlign w:val="center"/>
            <w:tcPrChange w:id="20406"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w:t>
            </w:r>
          </w:p>
          <w:p w:rsidR="0030133D" w:rsidRDefault="0030133D" w:rsidP="0030133D">
            <w:pPr>
              <w:pStyle w:val="TAC"/>
            </w:pPr>
            <w:r>
              <w:rPr>
                <w:rFonts w:cs="Arial"/>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Change w:id="204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409"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4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4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4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4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04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4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4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bottom w:val="single" w:sz="4" w:space="0" w:color="auto"/>
              <w:right w:val="single" w:sz="4" w:space="0" w:color="auto"/>
            </w:tcBorders>
            <w:vAlign w:val="center"/>
            <w:tcPrChange w:id="204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4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4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CA_n28A-n77(2A)-n257D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4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CA_n28A-n257A/D</w:t>
            </w:r>
          </w:p>
          <w:p w:rsidR="0030133D" w:rsidRDefault="0030133D" w:rsidP="0030133D">
            <w:pPr>
              <w:pStyle w:val="TAC"/>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Change w:id="2042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4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4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4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4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43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04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4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4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437"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04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4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szCs w:val="21"/>
              </w:rPr>
            </w:pPr>
            <w:r>
              <w:t>CA_n28A-n77(2A)-n257G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4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CA_n28A-n257A/G</w:t>
            </w:r>
          </w:p>
          <w:p w:rsidR="0030133D" w:rsidRDefault="0030133D" w:rsidP="0030133D">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Change w:id="20443"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4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4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4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szCs w:val="21"/>
              </w:rPr>
            </w:pPr>
          </w:p>
        </w:tc>
        <w:tc>
          <w:tcPr>
            <w:tcW w:w="3256" w:type="dxa"/>
            <w:gridSpan w:val="2"/>
            <w:tcBorders>
              <w:top w:val="nil"/>
              <w:left w:val="single" w:sz="4" w:space="0" w:color="auto"/>
              <w:bottom w:val="nil"/>
              <w:right w:val="single" w:sz="4" w:space="0" w:color="auto"/>
            </w:tcBorders>
            <w:shd w:val="clear" w:color="auto" w:fill="auto"/>
            <w:vAlign w:val="center"/>
            <w:tcPrChange w:id="204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449"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rPr>
                <w:szCs w:val="21"/>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04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4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4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45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rPr>
                <w:szCs w:val="21"/>
              </w:rPr>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04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4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szCs w:val="21"/>
              </w:rPr>
            </w:pPr>
            <w:r>
              <w:rPr>
                <w:szCs w:val="21"/>
              </w:rPr>
              <w:t>CA_n28A-n77(2A)-n257H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4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w:t>
            </w:r>
            <w:r>
              <w:t>/G/H</w:t>
            </w:r>
          </w:p>
          <w:p w:rsidR="0030133D" w:rsidRDefault="0030133D" w:rsidP="0030133D">
            <w:pPr>
              <w:pStyle w:val="TAC"/>
              <w:rPr>
                <w:szCs w:val="21"/>
              </w:rPr>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vAlign w:val="center"/>
            <w:tcPrChange w:id="2046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rPr>
                <w:szCs w:val="21"/>
              </w:rPr>
            </w:pPr>
            <w:r>
              <w:rPr>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szCs w:val="21"/>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4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04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4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szCs w:val="21"/>
              </w:rPr>
            </w:pPr>
          </w:p>
        </w:tc>
        <w:tc>
          <w:tcPr>
            <w:tcW w:w="3256" w:type="dxa"/>
            <w:gridSpan w:val="2"/>
            <w:tcBorders>
              <w:top w:val="nil"/>
              <w:left w:val="single" w:sz="4" w:space="0" w:color="auto"/>
              <w:bottom w:val="nil"/>
              <w:right w:val="single" w:sz="4" w:space="0" w:color="auto"/>
            </w:tcBorders>
            <w:shd w:val="clear" w:color="auto" w:fill="auto"/>
            <w:vAlign w:val="center"/>
            <w:tcPrChange w:id="204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szCs w:val="21"/>
              </w:rPr>
            </w:pPr>
          </w:p>
        </w:tc>
        <w:tc>
          <w:tcPr>
            <w:tcW w:w="1155" w:type="dxa"/>
            <w:gridSpan w:val="2"/>
            <w:tcBorders>
              <w:top w:val="single" w:sz="4" w:space="0" w:color="auto"/>
              <w:left w:val="single" w:sz="4" w:space="0" w:color="auto"/>
              <w:right w:val="single" w:sz="4" w:space="0" w:color="auto"/>
            </w:tcBorders>
            <w:vAlign w:val="center"/>
            <w:tcPrChange w:id="20467"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rPr>
                <w:szCs w:val="21"/>
              </w:rPr>
            </w:pPr>
            <w:r>
              <w:rPr>
                <w:szCs w:val="21"/>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szCs w:val="21"/>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04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04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4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4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szCs w:val="21"/>
              </w:rPr>
            </w:pPr>
          </w:p>
        </w:tc>
        <w:tc>
          <w:tcPr>
            <w:tcW w:w="1155" w:type="dxa"/>
            <w:gridSpan w:val="2"/>
            <w:tcBorders>
              <w:top w:val="single" w:sz="4" w:space="0" w:color="auto"/>
              <w:left w:val="single" w:sz="4" w:space="0" w:color="auto"/>
              <w:right w:val="single" w:sz="4" w:space="0" w:color="auto"/>
            </w:tcBorders>
            <w:vAlign w:val="center"/>
            <w:tcPrChange w:id="20473"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Default="0030133D" w:rsidP="0030133D">
            <w:pPr>
              <w:pStyle w:val="TAC"/>
              <w:rPr>
                <w:szCs w:val="21"/>
              </w:rPr>
            </w:pPr>
            <w:r>
              <w:rPr>
                <w:szCs w:val="21"/>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szCs w:val="21"/>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04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RPr="00032D3A" w:rsidTr="0030133D">
        <w:trPr>
          <w:trHeight w:val="187"/>
          <w:jc w:val="center"/>
          <w:trPrChange w:id="204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4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szCs w:val="21"/>
              </w:rPr>
              <w:lastRenderedPageBreak/>
              <w:t>CA_n28A-n77(2A)-n257I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4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szCs w:val="22"/>
                <w:lang w:eastAsia="zh-CN"/>
              </w:rPr>
            </w:pPr>
            <w:r w:rsidRPr="00032D3A">
              <w:rPr>
                <w:rFonts w:cs="Arial"/>
                <w:szCs w:val="22"/>
                <w:lang w:eastAsia="zh-CN"/>
              </w:rPr>
              <w:t>CA_n28A-n77A</w:t>
            </w:r>
          </w:p>
          <w:p w:rsidR="0030133D" w:rsidRPr="00032D3A" w:rsidRDefault="0030133D" w:rsidP="0030133D">
            <w:pPr>
              <w:pStyle w:val="TAC"/>
              <w:rPr>
                <w:rFonts w:cs="Arial"/>
                <w:szCs w:val="22"/>
                <w:lang w:eastAsia="zh-CN"/>
              </w:rPr>
            </w:pPr>
            <w:r w:rsidRPr="00032D3A">
              <w:rPr>
                <w:rFonts w:cs="Arial"/>
                <w:szCs w:val="22"/>
                <w:lang w:eastAsia="zh-CN"/>
              </w:rPr>
              <w:t>CA_n28A-n257A</w:t>
            </w:r>
            <w:r>
              <w:t>/G/H/I</w:t>
            </w:r>
          </w:p>
          <w:p w:rsidR="0030133D" w:rsidRPr="00032D3A" w:rsidRDefault="0030133D" w:rsidP="0030133D">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vAlign w:val="center"/>
            <w:tcPrChange w:id="20479"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Pr="00032D3A" w:rsidRDefault="0030133D" w:rsidP="0030133D">
            <w:pPr>
              <w:pStyle w:val="TAC"/>
            </w:pPr>
            <w:r w:rsidRPr="00032D3A">
              <w:rPr>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4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4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4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4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48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Pr="00032D3A" w:rsidRDefault="0030133D" w:rsidP="0030133D">
            <w:pPr>
              <w:pStyle w:val="TAC"/>
            </w:pPr>
            <w:r w:rsidRPr="00032D3A">
              <w:rPr>
                <w:szCs w:val="21"/>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04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4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4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4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vAlign w:val="center"/>
            <w:tcPrChange w:id="2049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30133D" w:rsidRPr="00032D3A" w:rsidRDefault="0030133D" w:rsidP="0030133D">
            <w:pPr>
              <w:pStyle w:val="TAC"/>
            </w:pPr>
            <w:r w:rsidRPr="00032D3A">
              <w:rPr>
                <w:szCs w:val="21"/>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04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4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0495"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5B2A6A">
              <w:rPr>
                <w:lang w:eastAsia="en-GB"/>
              </w:rPr>
              <w:t>CA_n28A-n77(3A)-n257A</w:t>
            </w:r>
          </w:p>
        </w:tc>
        <w:tc>
          <w:tcPr>
            <w:tcW w:w="3256" w:type="dxa"/>
            <w:gridSpan w:val="2"/>
            <w:tcBorders>
              <w:top w:val="single" w:sz="4" w:space="0" w:color="auto"/>
              <w:left w:val="single" w:sz="4" w:space="0" w:color="auto"/>
              <w:bottom w:val="nil"/>
              <w:right w:val="single" w:sz="4" w:space="0" w:color="auto"/>
            </w:tcBorders>
            <w:shd w:val="clear" w:color="auto" w:fill="auto"/>
            <w:tcPrChange w:id="204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w:t>
            </w:r>
          </w:p>
          <w:p w:rsidR="0030133D" w:rsidRPr="00032D3A" w:rsidRDefault="0030133D" w:rsidP="0030133D">
            <w:pPr>
              <w:pStyle w:val="TAC"/>
            </w:pPr>
            <w:r>
              <w:rPr>
                <w:rFonts w:cs="Arial"/>
                <w:szCs w:val="22"/>
                <w:lang w:eastAsia="zh-CN"/>
              </w:rPr>
              <w:t>CA_n77A-n257A</w:t>
            </w:r>
          </w:p>
        </w:tc>
        <w:tc>
          <w:tcPr>
            <w:tcW w:w="1155" w:type="dxa"/>
            <w:gridSpan w:val="2"/>
            <w:tcBorders>
              <w:top w:val="single" w:sz="4" w:space="0" w:color="auto"/>
              <w:left w:val="single" w:sz="4" w:space="0" w:color="auto"/>
              <w:right w:val="single" w:sz="4" w:space="0" w:color="auto"/>
            </w:tcBorders>
            <w:tcPrChange w:id="20497"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4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5B2A6A">
              <w:rPr>
                <w:lang w:eastAsia="zh-CN"/>
              </w:rPr>
              <w:t>0</w:t>
            </w:r>
          </w:p>
        </w:tc>
      </w:tr>
      <w:tr w:rsidR="0030133D" w:rsidRPr="00032D3A" w:rsidTr="0030133D">
        <w:trPr>
          <w:trHeight w:val="187"/>
          <w:jc w:val="center"/>
          <w:trPrChange w:id="205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0501"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0502"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03"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Change w:id="205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0507"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05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09"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5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0513"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5B2A6A" w:rsidRDefault="0030133D" w:rsidP="0030133D">
            <w:pPr>
              <w:pStyle w:val="TAC"/>
              <w:rPr>
                <w:lang w:eastAsia="en-GB"/>
              </w:rPr>
            </w:pPr>
            <w:r w:rsidRPr="00CB4A4F">
              <w:t>CA_n28A-n77(3A)-n257D</w:t>
            </w:r>
          </w:p>
        </w:tc>
        <w:tc>
          <w:tcPr>
            <w:tcW w:w="3256" w:type="dxa"/>
            <w:gridSpan w:val="2"/>
            <w:tcBorders>
              <w:top w:val="single" w:sz="4" w:space="0" w:color="auto"/>
              <w:left w:val="single" w:sz="4" w:space="0" w:color="auto"/>
              <w:bottom w:val="nil"/>
              <w:right w:val="single" w:sz="4" w:space="0" w:color="auto"/>
            </w:tcBorders>
            <w:shd w:val="clear" w:color="auto" w:fill="auto"/>
            <w:tcPrChange w:id="205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CA_n28A-n257A/D</w:t>
            </w:r>
          </w:p>
          <w:p w:rsidR="0030133D" w:rsidRDefault="0030133D" w:rsidP="0030133D">
            <w:pPr>
              <w:pStyle w:val="TAC"/>
              <w:rPr>
                <w:rFonts w:cs="Arial"/>
                <w:szCs w:val="22"/>
                <w:lang w:eastAsia="zh-CN"/>
              </w:rPr>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tcPrChange w:id="20515"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5B2A6A" w:rsidRDefault="0030133D" w:rsidP="0030133D">
            <w:pPr>
              <w:pStyle w:val="TAC"/>
              <w:rPr>
                <w:lang w:eastAsia="ja-JP"/>
              </w:rPr>
            </w:pPr>
            <w:r w:rsidRPr="00547C1B">
              <w:rPr>
                <w:lang w:eastAsia="en-GB"/>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5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CB4A4F">
              <w:t>0</w:t>
            </w:r>
          </w:p>
        </w:tc>
      </w:tr>
      <w:tr w:rsidR="0030133D" w:rsidRPr="00032D3A" w:rsidTr="0030133D">
        <w:trPr>
          <w:trHeight w:val="187"/>
          <w:jc w:val="center"/>
          <w:trPrChange w:id="205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0519"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5B2A6A" w:rsidRDefault="0030133D" w:rsidP="0030133D">
            <w:pPr>
              <w:pStyle w:val="TAC"/>
              <w:rPr>
                <w:lang w:eastAsia="en-GB"/>
              </w:rPr>
            </w:pPr>
          </w:p>
        </w:tc>
        <w:tc>
          <w:tcPr>
            <w:tcW w:w="3256" w:type="dxa"/>
            <w:gridSpan w:val="2"/>
            <w:tcBorders>
              <w:top w:val="nil"/>
              <w:left w:val="single" w:sz="4" w:space="0" w:color="auto"/>
              <w:bottom w:val="nil"/>
              <w:right w:val="single" w:sz="4" w:space="0" w:color="auto"/>
            </w:tcBorders>
            <w:shd w:val="clear" w:color="auto" w:fill="auto"/>
            <w:tcPrChange w:id="20520"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Change w:id="20521"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5B2A6A" w:rsidRDefault="0030133D" w:rsidP="0030133D">
            <w:pPr>
              <w:pStyle w:val="TAC"/>
              <w:rPr>
                <w:lang w:eastAsia="ja-JP"/>
              </w:rPr>
            </w:pPr>
            <w:r w:rsidRPr="00547C1B">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CA_n77(3A)</w:t>
            </w:r>
          </w:p>
        </w:tc>
        <w:tc>
          <w:tcPr>
            <w:tcW w:w="2230" w:type="dxa"/>
            <w:tcBorders>
              <w:top w:val="nil"/>
              <w:left w:val="single" w:sz="4" w:space="0" w:color="auto"/>
              <w:bottom w:val="nil"/>
              <w:right w:val="single" w:sz="4" w:space="0" w:color="auto"/>
            </w:tcBorders>
            <w:shd w:val="clear" w:color="auto" w:fill="auto"/>
            <w:vAlign w:val="center"/>
            <w:tcPrChange w:id="205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52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0525"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5B2A6A" w:rsidRDefault="0030133D" w:rsidP="0030133D">
            <w:pPr>
              <w:pStyle w:val="TAC"/>
              <w:rPr>
                <w:lang w:eastAsia="en-GB"/>
              </w:rPr>
            </w:pPr>
          </w:p>
        </w:tc>
        <w:tc>
          <w:tcPr>
            <w:tcW w:w="3256" w:type="dxa"/>
            <w:gridSpan w:val="2"/>
            <w:tcBorders>
              <w:top w:val="nil"/>
              <w:left w:val="single" w:sz="4" w:space="0" w:color="auto"/>
              <w:bottom w:val="single" w:sz="4" w:space="0" w:color="auto"/>
              <w:right w:val="single" w:sz="4" w:space="0" w:color="auto"/>
            </w:tcBorders>
            <w:shd w:val="clear" w:color="auto" w:fill="auto"/>
            <w:tcPrChange w:id="2052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Change w:id="20527"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5B2A6A" w:rsidRDefault="0030133D" w:rsidP="0030133D">
            <w:pPr>
              <w:pStyle w:val="TAC"/>
              <w:rPr>
                <w:lang w:eastAsia="ja-JP"/>
              </w:rPr>
            </w:pPr>
            <w:r w:rsidRPr="00547C1B">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05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5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0531"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5B2A6A">
              <w:rPr>
                <w:lang w:eastAsia="en-GB"/>
              </w:rPr>
              <w:t>CA_n28A-n77(3A)-n257G</w:t>
            </w:r>
          </w:p>
        </w:tc>
        <w:tc>
          <w:tcPr>
            <w:tcW w:w="3256" w:type="dxa"/>
            <w:gridSpan w:val="2"/>
            <w:tcBorders>
              <w:top w:val="single" w:sz="4" w:space="0" w:color="auto"/>
              <w:left w:val="single" w:sz="4" w:space="0" w:color="auto"/>
              <w:bottom w:val="nil"/>
              <w:right w:val="single" w:sz="4" w:space="0" w:color="auto"/>
            </w:tcBorders>
            <w:shd w:val="clear" w:color="auto" w:fill="auto"/>
            <w:tcPrChange w:id="205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CA_n28A-n257A/G</w:t>
            </w:r>
          </w:p>
          <w:p w:rsidR="0030133D" w:rsidRPr="00032D3A" w:rsidRDefault="0030133D" w:rsidP="0030133D">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tcPrChange w:id="20533"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5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5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0537"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0538"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39"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Change w:id="205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0543"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05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45"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CA_n257</w:t>
            </w:r>
            <w:r w:rsidRPr="00032D3A">
              <w:rPr>
                <w:rFonts w:hint="eastAsia"/>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05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0549"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5B2A6A">
              <w:rPr>
                <w:lang w:eastAsia="en-GB"/>
              </w:rPr>
              <w:t>CA_n28A-n77(3A)-n257H</w:t>
            </w:r>
          </w:p>
        </w:tc>
        <w:tc>
          <w:tcPr>
            <w:tcW w:w="3256" w:type="dxa"/>
            <w:gridSpan w:val="2"/>
            <w:tcBorders>
              <w:top w:val="single" w:sz="4" w:space="0" w:color="auto"/>
              <w:left w:val="single" w:sz="4" w:space="0" w:color="auto"/>
              <w:bottom w:val="nil"/>
              <w:right w:val="single" w:sz="4" w:space="0" w:color="auto"/>
            </w:tcBorders>
            <w:shd w:val="clear" w:color="auto" w:fill="auto"/>
            <w:tcPrChange w:id="205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rFonts w:cs="Arial"/>
                <w:szCs w:val="22"/>
                <w:lang w:eastAsia="zh-CN"/>
              </w:rPr>
            </w:pPr>
            <w:r>
              <w:rPr>
                <w:rFonts w:cs="Arial"/>
                <w:szCs w:val="22"/>
                <w:lang w:eastAsia="zh-CN"/>
              </w:rPr>
              <w:t>CA_n28A-n77A</w:t>
            </w:r>
          </w:p>
          <w:p w:rsidR="0030133D" w:rsidRDefault="0030133D" w:rsidP="0030133D">
            <w:pPr>
              <w:pStyle w:val="TAC"/>
              <w:rPr>
                <w:rFonts w:cs="Arial"/>
                <w:szCs w:val="22"/>
                <w:lang w:eastAsia="zh-CN"/>
              </w:rPr>
            </w:pPr>
            <w:r>
              <w:rPr>
                <w:rFonts w:cs="Arial"/>
                <w:szCs w:val="22"/>
                <w:lang w:eastAsia="zh-CN"/>
              </w:rPr>
              <w:t>CA_n28A-n257A</w:t>
            </w:r>
            <w:r>
              <w:t>/G/H</w:t>
            </w:r>
          </w:p>
          <w:p w:rsidR="0030133D" w:rsidRPr="00032D3A" w:rsidRDefault="0030133D" w:rsidP="0030133D">
            <w:pPr>
              <w:pStyle w:val="TAC"/>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tcPrChange w:id="20551"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5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5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0555"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0556"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57"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Change w:id="205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0561"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05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63"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CA_n257</w:t>
            </w:r>
            <w:r w:rsidRPr="00032D3A">
              <w:rPr>
                <w:rFonts w:hint="eastAsia"/>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05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0567"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5B2A6A">
              <w:rPr>
                <w:lang w:eastAsia="en-GB"/>
              </w:rPr>
              <w:t>CA_n28A-n77(3A)-n257I</w:t>
            </w:r>
          </w:p>
        </w:tc>
        <w:tc>
          <w:tcPr>
            <w:tcW w:w="3256" w:type="dxa"/>
            <w:gridSpan w:val="2"/>
            <w:tcBorders>
              <w:top w:val="single" w:sz="4" w:space="0" w:color="auto"/>
              <w:left w:val="single" w:sz="4" w:space="0" w:color="auto"/>
              <w:bottom w:val="nil"/>
              <w:right w:val="single" w:sz="4" w:space="0" w:color="auto"/>
            </w:tcBorders>
            <w:shd w:val="clear" w:color="auto" w:fill="auto"/>
            <w:tcPrChange w:id="205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rFonts w:cs="Arial"/>
                <w:szCs w:val="22"/>
                <w:lang w:eastAsia="zh-CN"/>
              </w:rPr>
            </w:pPr>
            <w:r w:rsidRPr="00032D3A">
              <w:rPr>
                <w:rFonts w:cs="Arial"/>
                <w:szCs w:val="22"/>
                <w:lang w:eastAsia="zh-CN"/>
              </w:rPr>
              <w:t>CA_n28A-n77A</w:t>
            </w:r>
          </w:p>
          <w:p w:rsidR="0030133D" w:rsidRPr="00032D3A" w:rsidRDefault="0030133D" w:rsidP="0030133D">
            <w:pPr>
              <w:pStyle w:val="TAC"/>
              <w:rPr>
                <w:rFonts w:cs="Arial"/>
                <w:szCs w:val="22"/>
                <w:lang w:eastAsia="zh-CN"/>
              </w:rPr>
            </w:pPr>
            <w:r w:rsidRPr="00032D3A">
              <w:rPr>
                <w:rFonts w:cs="Arial"/>
                <w:szCs w:val="22"/>
                <w:lang w:eastAsia="zh-CN"/>
              </w:rPr>
              <w:t>CA_n28A-n257A</w:t>
            </w:r>
            <w:r>
              <w:t>/G/H/I</w:t>
            </w:r>
          </w:p>
          <w:p w:rsidR="0030133D" w:rsidRPr="00032D3A" w:rsidRDefault="0030133D" w:rsidP="0030133D">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tcPrChange w:id="20569"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5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5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0573"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0574"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75"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Change w:id="205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0579"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05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1155" w:type="dxa"/>
            <w:gridSpan w:val="2"/>
            <w:tcBorders>
              <w:top w:val="single" w:sz="4" w:space="0" w:color="auto"/>
              <w:left w:val="single" w:sz="4" w:space="0" w:color="auto"/>
              <w:right w:val="single" w:sz="4" w:space="0" w:color="auto"/>
            </w:tcBorders>
            <w:tcPrChange w:id="20581" w:author="ZTE-Ma Zhifeng" w:date="2023-10-16T15:19:00Z">
              <w:tcPr>
                <w:tcW w:w="1155" w:type="dxa"/>
                <w:gridSpan w:val="2"/>
                <w:tcBorders>
                  <w:top w:val="single" w:sz="4" w:space="0" w:color="auto"/>
                  <w:left w:val="single" w:sz="4" w:space="0" w:color="auto"/>
                  <w:right w:val="single" w:sz="4" w:space="0" w:color="auto"/>
                </w:tcBorders>
              </w:tcPr>
            </w:tcPrChange>
          </w:tcPr>
          <w:p w:rsidR="0030133D" w:rsidRPr="00032D3A" w:rsidRDefault="0030133D" w:rsidP="0030133D">
            <w:pPr>
              <w:pStyle w:val="TAC"/>
            </w:pPr>
            <w:r w:rsidRPr="005B2A6A">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21"/>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05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84"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0585"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CA_n28A-n78A-n257A</w:t>
            </w:r>
          </w:p>
        </w:tc>
        <w:tc>
          <w:tcPr>
            <w:tcW w:w="3256" w:type="dxa"/>
            <w:gridSpan w:val="2"/>
            <w:tcBorders>
              <w:left w:val="single" w:sz="4" w:space="0" w:color="auto"/>
              <w:bottom w:val="nil"/>
              <w:right w:val="single" w:sz="4" w:space="0" w:color="auto"/>
            </w:tcBorders>
            <w:shd w:val="clear" w:color="auto" w:fill="auto"/>
            <w:vAlign w:val="center"/>
            <w:tcPrChange w:id="20586"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sidRPr="00032D3A">
              <w:t>CA_n</w:t>
            </w:r>
            <w:r w:rsidRPr="00032D3A">
              <w:rPr>
                <w:lang w:eastAsia="zh-CN"/>
              </w:rPr>
              <w:t>28</w:t>
            </w:r>
            <w:r w:rsidRPr="00032D3A">
              <w:t>A-</w:t>
            </w:r>
            <w:r w:rsidRPr="00032D3A">
              <w:rPr>
                <w:lang w:eastAsia="zh-CN"/>
              </w:rPr>
              <w:t>n78</w:t>
            </w:r>
            <w:r w:rsidRPr="00032D3A">
              <w:t>A</w:t>
            </w:r>
          </w:p>
          <w:p w:rsidR="0030133D" w:rsidRDefault="0030133D" w:rsidP="0030133D">
            <w:pPr>
              <w:pStyle w:val="TAC"/>
              <w:rPr>
                <w:lang w:eastAsia="zh-CN"/>
              </w:rPr>
            </w:pPr>
            <w:r w:rsidRPr="00032D3A">
              <w:t>CA_n</w:t>
            </w:r>
            <w:r w:rsidRPr="00032D3A">
              <w:rPr>
                <w:lang w:eastAsia="zh-CN"/>
              </w:rPr>
              <w:t>28</w:t>
            </w:r>
            <w:r w:rsidRPr="00032D3A">
              <w:t>A-n</w:t>
            </w:r>
            <w:r w:rsidRPr="00032D3A">
              <w:rPr>
                <w:lang w:eastAsia="zh-CN"/>
              </w:rPr>
              <w:t>257</w:t>
            </w:r>
            <w:r w:rsidRPr="00032D3A">
              <w:t>A</w:t>
            </w:r>
          </w:p>
          <w:p w:rsidR="0030133D" w:rsidRPr="00032D3A" w:rsidRDefault="0030133D" w:rsidP="0030133D">
            <w:pPr>
              <w:pStyle w:val="TAC"/>
            </w:pPr>
            <w:r w:rsidRPr="00032D3A">
              <w:t>CA_</w:t>
            </w:r>
            <w:r w:rsidRPr="00032D3A">
              <w:rPr>
                <w:lang w:eastAsia="zh-CN"/>
              </w:rPr>
              <w:t>n78</w:t>
            </w:r>
            <w:r w:rsidRPr="00032D3A">
              <w:t>A-n</w:t>
            </w:r>
            <w:r w:rsidRPr="00032D3A">
              <w:rPr>
                <w:lang w:eastAsia="zh-CN"/>
              </w:rPr>
              <w:t>257</w:t>
            </w:r>
            <w:r w:rsidRPr="00032D3A">
              <w:t>A</w:t>
            </w:r>
          </w:p>
        </w:tc>
        <w:tc>
          <w:tcPr>
            <w:tcW w:w="1155" w:type="dxa"/>
            <w:gridSpan w:val="2"/>
            <w:tcBorders>
              <w:left w:val="single" w:sz="4" w:space="0" w:color="auto"/>
              <w:right w:val="single" w:sz="4" w:space="0" w:color="auto"/>
            </w:tcBorders>
            <w:vAlign w:val="center"/>
            <w:tcPrChange w:id="205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589"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5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5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5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5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5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59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59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59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5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6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602"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0603"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CA_n28A-n78A-n257D</w:t>
            </w:r>
          </w:p>
        </w:tc>
        <w:tc>
          <w:tcPr>
            <w:tcW w:w="3256" w:type="dxa"/>
            <w:gridSpan w:val="2"/>
            <w:tcBorders>
              <w:left w:val="single" w:sz="4" w:space="0" w:color="auto"/>
              <w:bottom w:val="nil"/>
              <w:right w:val="single" w:sz="4" w:space="0" w:color="auto"/>
            </w:tcBorders>
            <w:shd w:val="clear" w:color="auto" w:fill="auto"/>
            <w:vAlign w:val="center"/>
            <w:tcPrChange w:id="20604"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30133D" w:rsidRPr="00032D3A" w:rsidRDefault="0030133D" w:rsidP="003013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rsidR="0030133D" w:rsidRPr="00032D3A" w:rsidRDefault="0030133D" w:rsidP="0030133D">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gridSpan w:val="2"/>
            <w:tcBorders>
              <w:left w:val="single" w:sz="4" w:space="0" w:color="auto"/>
              <w:right w:val="single" w:sz="4" w:space="0" w:color="auto"/>
            </w:tcBorders>
            <w:vAlign w:val="center"/>
            <w:tcPrChange w:id="206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607"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6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6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6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6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6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6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6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06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620"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0621"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CA_n28A-n78A-n257G</w:t>
            </w:r>
          </w:p>
        </w:tc>
        <w:tc>
          <w:tcPr>
            <w:tcW w:w="3256" w:type="dxa"/>
            <w:gridSpan w:val="2"/>
            <w:tcBorders>
              <w:left w:val="single" w:sz="4" w:space="0" w:color="auto"/>
              <w:bottom w:val="nil"/>
              <w:right w:val="single" w:sz="4" w:space="0" w:color="auto"/>
            </w:tcBorders>
            <w:shd w:val="clear" w:color="auto" w:fill="auto"/>
            <w:vAlign w:val="center"/>
            <w:tcPrChange w:id="20622"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30133D" w:rsidRPr="00032D3A" w:rsidRDefault="0030133D" w:rsidP="003013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rsidR="0030133D" w:rsidRPr="00032D3A" w:rsidRDefault="0030133D" w:rsidP="0030133D">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gridSpan w:val="2"/>
            <w:tcBorders>
              <w:left w:val="single" w:sz="4" w:space="0" w:color="auto"/>
              <w:right w:val="single" w:sz="4" w:space="0" w:color="auto"/>
            </w:tcBorders>
            <w:vAlign w:val="center"/>
            <w:tcPrChange w:id="206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625"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6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6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6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6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63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63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63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06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638"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0639"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lastRenderedPageBreak/>
              <w:t>CA_n28A-n78A-n257H</w:t>
            </w:r>
          </w:p>
        </w:tc>
        <w:tc>
          <w:tcPr>
            <w:tcW w:w="3256" w:type="dxa"/>
            <w:gridSpan w:val="2"/>
            <w:tcBorders>
              <w:left w:val="single" w:sz="4" w:space="0" w:color="auto"/>
              <w:bottom w:val="nil"/>
              <w:right w:val="single" w:sz="4" w:space="0" w:color="auto"/>
            </w:tcBorders>
            <w:shd w:val="clear" w:color="auto" w:fill="auto"/>
            <w:vAlign w:val="center"/>
            <w:tcPrChange w:id="20640"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30133D" w:rsidRPr="00032D3A" w:rsidRDefault="0030133D" w:rsidP="003013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rsidR="0030133D" w:rsidRPr="00032D3A" w:rsidRDefault="0030133D" w:rsidP="0030133D">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gridSpan w:val="2"/>
            <w:tcBorders>
              <w:left w:val="single" w:sz="4" w:space="0" w:color="auto"/>
              <w:right w:val="single" w:sz="4" w:space="0" w:color="auto"/>
            </w:tcBorders>
            <w:vAlign w:val="center"/>
            <w:tcPrChange w:id="206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643"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6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6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6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6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65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65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65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06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0656"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0657"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CA_n28A-n78A-n257I</w:t>
            </w:r>
          </w:p>
        </w:tc>
        <w:tc>
          <w:tcPr>
            <w:tcW w:w="3256" w:type="dxa"/>
            <w:gridSpan w:val="2"/>
            <w:tcBorders>
              <w:left w:val="single" w:sz="4" w:space="0" w:color="auto"/>
              <w:bottom w:val="nil"/>
              <w:right w:val="single" w:sz="4" w:space="0" w:color="auto"/>
            </w:tcBorders>
            <w:shd w:val="clear" w:color="auto" w:fill="auto"/>
            <w:vAlign w:val="center"/>
            <w:tcPrChange w:id="20658"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30133D" w:rsidRPr="00032D3A" w:rsidRDefault="0030133D" w:rsidP="003013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rsidR="0030133D" w:rsidRPr="00032D3A" w:rsidRDefault="0030133D" w:rsidP="0030133D">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gridSpan w:val="2"/>
            <w:tcBorders>
              <w:left w:val="single" w:sz="4" w:space="0" w:color="auto"/>
              <w:right w:val="single" w:sz="4" w:space="0" w:color="auto"/>
            </w:tcBorders>
            <w:vAlign w:val="center"/>
            <w:tcPrChange w:id="206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661"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06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6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6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06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6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6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6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6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06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Tr="0030133D">
        <w:trPr>
          <w:trHeight w:val="187"/>
          <w:jc w:val="center"/>
          <w:trPrChange w:id="206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6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6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CA_n28A-n78A</w:t>
            </w:r>
          </w:p>
        </w:tc>
        <w:tc>
          <w:tcPr>
            <w:tcW w:w="1144" w:type="dxa"/>
            <w:tcBorders>
              <w:left w:val="single" w:sz="4" w:space="0" w:color="auto"/>
              <w:right w:val="single" w:sz="4" w:space="0" w:color="auto"/>
            </w:tcBorders>
            <w:vAlign w:val="center"/>
            <w:tcPrChange w:id="20677"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6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6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6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6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683"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6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6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6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6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689"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6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6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6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6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CA_n28A-n78A</w:t>
            </w:r>
          </w:p>
        </w:tc>
        <w:tc>
          <w:tcPr>
            <w:tcW w:w="1144" w:type="dxa"/>
            <w:tcBorders>
              <w:left w:val="single" w:sz="4" w:space="0" w:color="auto"/>
              <w:right w:val="single" w:sz="4" w:space="0" w:color="auto"/>
            </w:tcBorders>
            <w:vAlign w:val="center"/>
            <w:tcPrChange w:id="20695"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6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6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6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7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01"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7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7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7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07"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207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7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7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CA_n28A-n78A</w:t>
            </w:r>
          </w:p>
        </w:tc>
        <w:tc>
          <w:tcPr>
            <w:tcW w:w="1144" w:type="dxa"/>
            <w:tcBorders>
              <w:left w:val="single" w:sz="4" w:space="0" w:color="auto"/>
              <w:right w:val="single" w:sz="4" w:space="0" w:color="auto"/>
            </w:tcBorders>
            <w:vAlign w:val="center"/>
            <w:tcPrChange w:id="20713"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7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7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7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7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19"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7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7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7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25"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207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7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7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CA_n28A-n78A</w:t>
            </w:r>
          </w:p>
        </w:tc>
        <w:tc>
          <w:tcPr>
            <w:tcW w:w="1144" w:type="dxa"/>
            <w:tcBorders>
              <w:left w:val="single" w:sz="4" w:space="0" w:color="auto"/>
              <w:right w:val="single" w:sz="4" w:space="0" w:color="auto"/>
            </w:tcBorders>
            <w:vAlign w:val="center"/>
            <w:tcPrChange w:id="20731"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7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7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7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7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37"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7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7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7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43"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07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7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7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CA_n28A-n78A</w:t>
            </w:r>
          </w:p>
        </w:tc>
        <w:tc>
          <w:tcPr>
            <w:tcW w:w="1144" w:type="dxa"/>
            <w:tcBorders>
              <w:left w:val="single" w:sz="4" w:space="0" w:color="auto"/>
              <w:right w:val="single" w:sz="4" w:space="0" w:color="auto"/>
            </w:tcBorders>
            <w:vAlign w:val="center"/>
            <w:tcPrChange w:id="20749"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7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7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7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7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55"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7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7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7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61"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07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7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7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w:t>
            </w:r>
          </w:p>
          <w:p w:rsidR="0030133D" w:rsidRDefault="0030133D" w:rsidP="0030133D">
            <w:pPr>
              <w:pStyle w:val="TAC"/>
            </w:pPr>
            <w:r>
              <w:rPr>
                <w:lang w:val="sv-SE"/>
              </w:rPr>
              <w:t>CA_n28A-n78A</w:t>
            </w:r>
          </w:p>
        </w:tc>
        <w:tc>
          <w:tcPr>
            <w:tcW w:w="1144" w:type="dxa"/>
            <w:tcBorders>
              <w:left w:val="single" w:sz="4" w:space="0" w:color="auto"/>
              <w:right w:val="single" w:sz="4" w:space="0" w:color="auto"/>
            </w:tcBorders>
            <w:vAlign w:val="center"/>
            <w:tcPrChange w:id="20767"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7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7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7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7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73"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7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7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7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0779"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07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7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7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CA_n28A-n258A/G</w:t>
            </w:r>
          </w:p>
          <w:p w:rsidR="0030133D" w:rsidRDefault="0030133D" w:rsidP="0030133D">
            <w:pPr>
              <w:keepNext/>
              <w:keepLines/>
              <w:spacing w:after="0"/>
              <w:jc w:val="center"/>
              <w:rPr>
                <w:rFonts w:ascii="Arial" w:hAnsi="Arial"/>
                <w:sz w:val="18"/>
                <w:lang w:val="sv-SE"/>
              </w:rPr>
            </w:pPr>
            <w:r>
              <w:rPr>
                <w:rFonts w:ascii="Arial" w:hAnsi="Arial"/>
                <w:sz w:val="18"/>
                <w:lang w:val="sv-SE"/>
              </w:rPr>
              <w:t>CA_n78A-n258A/G</w:t>
            </w:r>
          </w:p>
          <w:p w:rsidR="0030133D" w:rsidRDefault="0030133D" w:rsidP="0030133D">
            <w:pPr>
              <w:pStyle w:val="TAC"/>
            </w:pPr>
            <w:r>
              <w:rPr>
                <w:lang w:val="sv-SE"/>
              </w:rPr>
              <w:t>CA_n28A-n78A</w:t>
            </w:r>
          </w:p>
        </w:tc>
        <w:tc>
          <w:tcPr>
            <w:tcW w:w="1155" w:type="dxa"/>
            <w:gridSpan w:val="2"/>
            <w:tcBorders>
              <w:left w:val="single" w:sz="4" w:space="0" w:color="auto"/>
              <w:right w:val="single" w:sz="4" w:space="0" w:color="auto"/>
            </w:tcBorders>
            <w:vAlign w:val="center"/>
            <w:tcPrChange w:id="2078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7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7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7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7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79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7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7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7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7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7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07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8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CA_n28A-n78A-n258H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8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lang w:val="sv-SE"/>
              </w:rPr>
            </w:pPr>
            <w:r>
              <w:rPr>
                <w:rFonts w:ascii="Arial" w:hAnsi="Arial"/>
                <w:sz w:val="18"/>
                <w:lang w:val="sv-SE"/>
              </w:rPr>
              <w:t>CA_n28A-n258A/G</w:t>
            </w:r>
            <w:ins w:id="20803" w:author="ZTE-Ma Zhifeng" w:date="2023-10-16T14:27:00Z">
              <w:r>
                <w:rPr>
                  <w:rFonts w:ascii="Arial" w:hAnsi="Arial"/>
                  <w:sz w:val="18"/>
                  <w:lang w:val="sv-SE"/>
                </w:rPr>
                <w:t>/H</w:t>
              </w:r>
            </w:ins>
          </w:p>
          <w:p w:rsidR="0030133D" w:rsidRDefault="0030133D" w:rsidP="0030133D">
            <w:pPr>
              <w:keepNext/>
              <w:keepLines/>
              <w:spacing w:after="0"/>
              <w:jc w:val="center"/>
              <w:rPr>
                <w:rFonts w:ascii="Arial" w:hAnsi="Arial"/>
                <w:sz w:val="18"/>
                <w:lang w:val="sv-SE"/>
              </w:rPr>
            </w:pPr>
            <w:r>
              <w:rPr>
                <w:rFonts w:ascii="Arial" w:hAnsi="Arial"/>
                <w:sz w:val="18"/>
                <w:lang w:val="sv-SE"/>
              </w:rPr>
              <w:t>CA_n78A-n258A/G</w:t>
            </w:r>
            <w:ins w:id="20804" w:author="ZTE-Ma Zhifeng" w:date="2023-10-16T14:27:00Z">
              <w:r>
                <w:rPr>
                  <w:rFonts w:ascii="Arial" w:hAnsi="Arial"/>
                  <w:sz w:val="18"/>
                  <w:lang w:val="sv-SE"/>
                </w:rPr>
                <w:t>/H</w:t>
              </w:r>
            </w:ins>
          </w:p>
          <w:p w:rsidR="0030133D" w:rsidRDefault="0030133D" w:rsidP="0030133D">
            <w:pPr>
              <w:pStyle w:val="TAC"/>
            </w:pPr>
            <w:r>
              <w:rPr>
                <w:lang w:val="sv-SE"/>
              </w:rPr>
              <w:t>CA_n28A-n78A</w:t>
            </w:r>
          </w:p>
        </w:tc>
        <w:tc>
          <w:tcPr>
            <w:tcW w:w="1155" w:type="dxa"/>
            <w:gridSpan w:val="2"/>
            <w:tcBorders>
              <w:left w:val="single" w:sz="4" w:space="0" w:color="auto"/>
              <w:right w:val="single" w:sz="4" w:space="0" w:color="auto"/>
            </w:tcBorders>
            <w:vAlign w:val="center"/>
            <w:tcPrChange w:id="208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8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8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8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8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8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8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8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08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8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8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CA_n28A-n258A/G/H/I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CA_n28A-n78A</w:t>
            </w:r>
          </w:p>
        </w:tc>
        <w:tc>
          <w:tcPr>
            <w:tcW w:w="1155" w:type="dxa"/>
            <w:gridSpan w:val="2"/>
            <w:tcBorders>
              <w:left w:val="single" w:sz="4" w:space="0" w:color="auto"/>
              <w:right w:val="single" w:sz="4" w:space="0" w:color="auto"/>
            </w:tcBorders>
            <w:vAlign w:val="center"/>
            <w:tcPrChange w:id="208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8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8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8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8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8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3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83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83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08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8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8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CA_n28A-n258A/G/H/I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CA_n28A-n78A</w:t>
            </w:r>
          </w:p>
        </w:tc>
        <w:tc>
          <w:tcPr>
            <w:tcW w:w="1155" w:type="dxa"/>
            <w:gridSpan w:val="2"/>
            <w:tcBorders>
              <w:left w:val="single" w:sz="4" w:space="0" w:color="auto"/>
              <w:right w:val="single" w:sz="4" w:space="0" w:color="auto"/>
            </w:tcBorders>
            <w:vAlign w:val="center"/>
            <w:tcPrChange w:id="208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8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8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8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8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8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5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85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85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08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8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8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CA_n28A-n258A/G/H/I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CA_n28A-n78A</w:t>
            </w:r>
          </w:p>
        </w:tc>
        <w:tc>
          <w:tcPr>
            <w:tcW w:w="1155" w:type="dxa"/>
            <w:gridSpan w:val="2"/>
            <w:tcBorders>
              <w:left w:val="single" w:sz="4" w:space="0" w:color="auto"/>
              <w:right w:val="single" w:sz="4" w:space="0" w:color="auto"/>
            </w:tcBorders>
            <w:vAlign w:val="center"/>
            <w:tcPrChange w:id="208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8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8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8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8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8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8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8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08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8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8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CA_n28A-n258A/G/H/I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CA_n28A-n78A</w:t>
            </w:r>
          </w:p>
        </w:tc>
        <w:tc>
          <w:tcPr>
            <w:tcW w:w="1155" w:type="dxa"/>
            <w:gridSpan w:val="2"/>
            <w:tcBorders>
              <w:left w:val="single" w:sz="4" w:space="0" w:color="auto"/>
              <w:right w:val="single" w:sz="4" w:space="0" w:color="auto"/>
            </w:tcBorders>
            <w:vAlign w:val="center"/>
            <w:tcPrChange w:id="208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8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8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8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8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8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8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8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8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t>n</w:t>
            </w:r>
            <w:r>
              <w:rPr>
                <w:rFonts w:hint="eastAsia"/>
              </w:rPr>
              <w:t>2</w:t>
            </w:r>
            <w:r>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08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8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8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CA_n28A-n78A-n258M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8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keepNext/>
              <w:keepLines/>
              <w:spacing w:after="0"/>
              <w:jc w:val="center"/>
              <w:rPr>
                <w:rFonts w:ascii="Arial" w:hAnsi="Arial"/>
                <w:sz w:val="18"/>
              </w:rPr>
            </w:pPr>
            <w:r>
              <w:rPr>
                <w:rFonts w:ascii="Arial" w:hAnsi="Arial"/>
                <w:sz w:val="18"/>
              </w:rPr>
              <w:t>CA_n28A-n258A/G/H/I</w:t>
            </w:r>
          </w:p>
          <w:p w:rsidR="0030133D" w:rsidRDefault="0030133D" w:rsidP="0030133D">
            <w:pPr>
              <w:keepNext/>
              <w:keepLines/>
              <w:spacing w:after="0"/>
              <w:jc w:val="center"/>
              <w:rPr>
                <w:rFonts w:ascii="Arial" w:hAnsi="Arial"/>
                <w:sz w:val="18"/>
              </w:rPr>
            </w:pPr>
            <w:r>
              <w:rPr>
                <w:rFonts w:ascii="Arial" w:hAnsi="Arial"/>
                <w:sz w:val="18"/>
              </w:rPr>
              <w:t>CA_n78A-n258A/G/H/I</w:t>
            </w:r>
          </w:p>
          <w:p w:rsidR="0030133D" w:rsidRDefault="0030133D" w:rsidP="0030133D">
            <w:pPr>
              <w:pStyle w:val="TAC"/>
            </w:pPr>
            <w:r>
              <w:t>CA_n28A-n78A</w:t>
            </w:r>
          </w:p>
        </w:tc>
        <w:tc>
          <w:tcPr>
            <w:tcW w:w="1155" w:type="dxa"/>
            <w:gridSpan w:val="2"/>
            <w:tcBorders>
              <w:left w:val="single" w:sz="4" w:space="0" w:color="auto"/>
              <w:right w:val="single" w:sz="4" w:space="0" w:color="auto"/>
            </w:tcBorders>
            <w:vAlign w:val="center"/>
            <w:tcPrChange w:id="208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rPr>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8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08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8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9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9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rPr>
                <w:szCs w:val="21"/>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09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09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9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9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09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szCs w:val="21"/>
              </w:rPr>
            </w:pPr>
            <w:r>
              <w:rPr>
                <w:szCs w:val="21"/>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09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RPr="00032D3A" w:rsidTr="0030133D">
        <w:trPr>
          <w:trHeight w:val="187"/>
          <w:jc w:val="center"/>
          <w:trPrChange w:id="209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9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9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val="sv-SE"/>
              </w:rPr>
            </w:pPr>
            <w:r w:rsidRPr="00032D3A">
              <w:rPr>
                <w:szCs w:val="18"/>
                <w:lang w:val="sv-SE"/>
              </w:rPr>
              <w:t>CA_n28A-n79A</w:t>
            </w:r>
          </w:p>
          <w:p w:rsidR="0030133D" w:rsidRPr="00032D3A" w:rsidRDefault="0030133D" w:rsidP="0030133D">
            <w:pPr>
              <w:pStyle w:val="TAC"/>
              <w:rPr>
                <w:szCs w:val="18"/>
                <w:lang w:val="sv-SE"/>
              </w:rPr>
            </w:pPr>
            <w:r w:rsidRPr="00032D3A">
              <w:rPr>
                <w:szCs w:val="18"/>
                <w:lang w:val="sv-SE"/>
              </w:rPr>
              <w:t>CA_n28A-n257A</w:t>
            </w:r>
          </w:p>
          <w:p w:rsidR="0030133D" w:rsidRPr="00032D3A" w:rsidRDefault="0030133D" w:rsidP="0030133D">
            <w:pPr>
              <w:pStyle w:val="TAC"/>
            </w:pPr>
            <w:r w:rsidRPr="00032D3A">
              <w:rPr>
                <w:szCs w:val="18"/>
                <w:lang w:val="sv-SE"/>
              </w:rPr>
              <w:t>CA_n79A-n257A</w:t>
            </w:r>
          </w:p>
        </w:tc>
        <w:tc>
          <w:tcPr>
            <w:tcW w:w="1155" w:type="dxa"/>
            <w:gridSpan w:val="2"/>
            <w:tcBorders>
              <w:left w:val="single" w:sz="4" w:space="0" w:color="auto"/>
              <w:right w:val="single" w:sz="4" w:space="0" w:color="auto"/>
            </w:tcBorders>
            <w:vAlign w:val="center"/>
            <w:tcPrChange w:id="209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5, 10, 15, 20, 30</w:t>
            </w:r>
          </w:p>
        </w:tc>
        <w:tc>
          <w:tcPr>
            <w:tcW w:w="2230" w:type="dxa"/>
            <w:tcBorders>
              <w:top w:val="nil"/>
              <w:left w:val="single" w:sz="4" w:space="0" w:color="auto"/>
              <w:bottom w:val="nil"/>
              <w:right w:val="single" w:sz="4" w:space="0" w:color="auto"/>
            </w:tcBorders>
            <w:shd w:val="clear" w:color="auto" w:fill="auto"/>
            <w:vAlign w:val="center"/>
            <w:tcPrChange w:id="209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szCs w:val="18"/>
                <w:lang w:eastAsia="zh-CN"/>
              </w:rPr>
              <w:t>0</w:t>
            </w:r>
          </w:p>
        </w:tc>
      </w:tr>
      <w:tr w:rsidR="0030133D" w:rsidRPr="00032D3A" w:rsidTr="0030133D">
        <w:trPr>
          <w:trHeight w:val="187"/>
          <w:jc w:val="center"/>
          <w:trPrChange w:id="209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9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9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09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9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9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9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9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9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val="sv-SE"/>
              </w:rPr>
            </w:pPr>
            <w:r w:rsidRPr="00032D3A">
              <w:rPr>
                <w:szCs w:val="18"/>
                <w:lang w:val="sv-SE"/>
              </w:rPr>
              <w:t>CA_n257G</w:t>
            </w:r>
          </w:p>
          <w:p w:rsidR="0030133D" w:rsidRPr="00032D3A" w:rsidRDefault="0030133D" w:rsidP="0030133D">
            <w:pPr>
              <w:pStyle w:val="TAC"/>
              <w:rPr>
                <w:szCs w:val="18"/>
                <w:lang w:val="sv-SE"/>
              </w:rPr>
            </w:pPr>
            <w:r w:rsidRPr="00032D3A">
              <w:rPr>
                <w:szCs w:val="18"/>
                <w:lang w:val="sv-SE"/>
              </w:rPr>
              <w:t>CA_n28A-n79A</w:t>
            </w:r>
          </w:p>
          <w:p w:rsidR="0030133D" w:rsidRPr="00032D3A" w:rsidRDefault="0030133D" w:rsidP="0030133D">
            <w:pPr>
              <w:pStyle w:val="TAC"/>
              <w:rPr>
                <w:szCs w:val="18"/>
                <w:lang w:val="sv-SE"/>
              </w:rPr>
            </w:pPr>
            <w:r w:rsidRPr="00032D3A">
              <w:rPr>
                <w:szCs w:val="18"/>
                <w:lang w:val="sv-SE"/>
              </w:rPr>
              <w:t>CA_n28A-n257A</w:t>
            </w:r>
            <w:r>
              <w:rPr>
                <w:szCs w:val="18"/>
                <w:lang w:val="sv-SE"/>
              </w:rPr>
              <w:t>/G</w:t>
            </w:r>
          </w:p>
          <w:p w:rsidR="0030133D" w:rsidRPr="00032D3A" w:rsidRDefault="0030133D" w:rsidP="0030133D">
            <w:pPr>
              <w:pStyle w:val="TAC"/>
            </w:pPr>
            <w:r w:rsidRPr="00032D3A">
              <w:rPr>
                <w:szCs w:val="18"/>
                <w:lang w:val="sv-SE"/>
              </w:rPr>
              <w:t>CA_n79A-n257A</w:t>
            </w:r>
            <w:r>
              <w:rPr>
                <w:szCs w:val="18"/>
                <w:lang w:val="sv-SE"/>
              </w:rPr>
              <w:t>/G</w:t>
            </w:r>
          </w:p>
        </w:tc>
        <w:tc>
          <w:tcPr>
            <w:tcW w:w="1155" w:type="dxa"/>
            <w:gridSpan w:val="2"/>
            <w:tcBorders>
              <w:left w:val="single" w:sz="4" w:space="0" w:color="auto"/>
              <w:right w:val="single" w:sz="4" w:space="0" w:color="auto"/>
            </w:tcBorders>
            <w:vAlign w:val="center"/>
            <w:tcPrChange w:id="209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9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szCs w:val="18"/>
                <w:lang w:eastAsia="zh-CN"/>
              </w:rPr>
              <w:t>0</w:t>
            </w:r>
          </w:p>
        </w:tc>
      </w:tr>
      <w:tr w:rsidR="0030133D" w:rsidRPr="00032D3A" w:rsidTr="0030133D">
        <w:trPr>
          <w:trHeight w:val="187"/>
          <w:jc w:val="center"/>
          <w:trPrChange w:id="209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9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9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09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9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9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09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9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9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val="sv-SE"/>
              </w:rPr>
            </w:pPr>
            <w:r w:rsidRPr="00032D3A">
              <w:rPr>
                <w:szCs w:val="18"/>
                <w:lang w:val="sv-SE"/>
              </w:rPr>
              <w:t>CA_n257G</w:t>
            </w:r>
            <w:r>
              <w:rPr>
                <w:szCs w:val="18"/>
                <w:lang w:val="sv-SE"/>
              </w:rPr>
              <w:t>/H</w:t>
            </w:r>
          </w:p>
          <w:p w:rsidR="0030133D" w:rsidRPr="00032D3A" w:rsidRDefault="0030133D" w:rsidP="0030133D">
            <w:pPr>
              <w:pStyle w:val="TAC"/>
              <w:rPr>
                <w:szCs w:val="18"/>
                <w:lang w:val="sv-SE"/>
              </w:rPr>
            </w:pPr>
            <w:r w:rsidRPr="00032D3A">
              <w:rPr>
                <w:szCs w:val="18"/>
                <w:lang w:val="sv-SE"/>
              </w:rPr>
              <w:t>CA_n28A-n79A</w:t>
            </w:r>
          </w:p>
          <w:p w:rsidR="0030133D" w:rsidRPr="00032D3A" w:rsidRDefault="0030133D" w:rsidP="0030133D">
            <w:pPr>
              <w:pStyle w:val="TAC"/>
              <w:rPr>
                <w:szCs w:val="18"/>
                <w:lang w:val="sv-SE"/>
              </w:rPr>
            </w:pPr>
            <w:r w:rsidRPr="00032D3A">
              <w:rPr>
                <w:szCs w:val="18"/>
                <w:lang w:val="sv-SE"/>
              </w:rPr>
              <w:t>CA_n28A-n257A</w:t>
            </w:r>
            <w:r>
              <w:rPr>
                <w:szCs w:val="18"/>
                <w:lang w:val="sv-SE"/>
              </w:rPr>
              <w:t>/G/H</w:t>
            </w:r>
          </w:p>
          <w:p w:rsidR="0030133D" w:rsidRPr="00032D3A" w:rsidRDefault="0030133D" w:rsidP="0030133D">
            <w:pPr>
              <w:pStyle w:val="TAC"/>
            </w:pPr>
            <w:r w:rsidRPr="00032D3A">
              <w:rPr>
                <w:szCs w:val="18"/>
                <w:lang w:val="sv-SE"/>
              </w:rPr>
              <w:t>CA_n79A-n257A</w:t>
            </w:r>
            <w:r>
              <w:rPr>
                <w:szCs w:val="18"/>
                <w:lang w:val="sv-SE"/>
              </w:rPr>
              <w:t>/G/H</w:t>
            </w:r>
          </w:p>
        </w:tc>
        <w:tc>
          <w:tcPr>
            <w:tcW w:w="1155" w:type="dxa"/>
            <w:gridSpan w:val="2"/>
            <w:tcBorders>
              <w:left w:val="single" w:sz="4" w:space="0" w:color="auto"/>
              <w:right w:val="single" w:sz="4" w:space="0" w:color="auto"/>
            </w:tcBorders>
            <w:vAlign w:val="center"/>
            <w:tcPrChange w:id="209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9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szCs w:val="18"/>
              </w:rPr>
              <w:t>0</w:t>
            </w:r>
          </w:p>
        </w:tc>
      </w:tr>
      <w:tr w:rsidR="0030133D" w:rsidRPr="00032D3A" w:rsidTr="0030133D">
        <w:trPr>
          <w:trHeight w:val="187"/>
          <w:jc w:val="center"/>
          <w:trPrChange w:id="209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9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9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09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9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9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09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9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9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val="sv-SE"/>
              </w:rPr>
            </w:pPr>
            <w:r w:rsidRPr="00032D3A">
              <w:rPr>
                <w:szCs w:val="18"/>
                <w:lang w:val="sv-SE"/>
              </w:rPr>
              <w:t>CA_n257G</w:t>
            </w:r>
            <w:r>
              <w:rPr>
                <w:szCs w:val="18"/>
                <w:lang w:val="sv-SE"/>
              </w:rPr>
              <w:t>/H/I</w:t>
            </w:r>
          </w:p>
          <w:p w:rsidR="0030133D" w:rsidRPr="00032D3A" w:rsidRDefault="0030133D" w:rsidP="0030133D">
            <w:pPr>
              <w:pStyle w:val="TAC"/>
              <w:rPr>
                <w:szCs w:val="18"/>
                <w:lang w:val="sv-SE"/>
              </w:rPr>
            </w:pPr>
            <w:r w:rsidRPr="00032D3A">
              <w:rPr>
                <w:szCs w:val="18"/>
                <w:lang w:val="sv-SE"/>
              </w:rPr>
              <w:t>CA_n28A-n79A</w:t>
            </w:r>
          </w:p>
          <w:p w:rsidR="0030133D" w:rsidRPr="00032D3A" w:rsidRDefault="0030133D" w:rsidP="0030133D">
            <w:pPr>
              <w:pStyle w:val="TAC"/>
              <w:rPr>
                <w:szCs w:val="18"/>
                <w:lang w:val="sv-SE"/>
              </w:rPr>
            </w:pPr>
            <w:r w:rsidRPr="00032D3A">
              <w:rPr>
                <w:szCs w:val="18"/>
                <w:lang w:val="sv-SE"/>
              </w:rPr>
              <w:t>CA_n28A-n257A</w:t>
            </w:r>
            <w:r>
              <w:t>/G/H/I</w:t>
            </w:r>
          </w:p>
          <w:p w:rsidR="0030133D" w:rsidRPr="00032D3A" w:rsidRDefault="0030133D" w:rsidP="0030133D">
            <w:pPr>
              <w:pStyle w:val="TAC"/>
            </w:pPr>
            <w:r w:rsidRPr="00032D3A">
              <w:rPr>
                <w:szCs w:val="18"/>
                <w:lang w:val="sv-SE"/>
              </w:rPr>
              <w:t>CA_n79A-n257A</w:t>
            </w:r>
            <w:r>
              <w:t>/G/H/I</w:t>
            </w:r>
          </w:p>
        </w:tc>
        <w:tc>
          <w:tcPr>
            <w:tcW w:w="1155" w:type="dxa"/>
            <w:gridSpan w:val="2"/>
            <w:tcBorders>
              <w:left w:val="single" w:sz="4" w:space="0" w:color="auto"/>
              <w:right w:val="single" w:sz="4" w:space="0" w:color="auto"/>
            </w:tcBorders>
            <w:vAlign w:val="center"/>
            <w:tcPrChange w:id="209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Change w:id="209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szCs w:val="18"/>
              </w:rPr>
              <w:t>0</w:t>
            </w:r>
          </w:p>
        </w:tc>
      </w:tr>
      <w:tr w:rsidR="0030133D" w:rsidRPr="00032D3A" w:rsidTr="0030133D">
        <w:trPr>
          <w:trHeight w:val="187"/>
          <w:jc w:val="center"/>
          <w:trPrChange w:id="209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9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9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09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9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9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color w:val="000000"/>
              </w:rPr>
            </w:pPr>
            <w:r w:rsidRPr="00032D3A">
              <w:rPr>
                <w:rFonts w:hint="eastAsia"/>
                <w:szCs w:val="18"/>
                <w:lang w:eastAsia="zh-CN"/>
              </w:rPr>
              <w:t>n</w:t>
            </w:r>
            <w:r w:rsidRPr="00032D3A">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09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09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t>CA_n30A-n66A-n260A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9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p>
          <w:p w:rsidR="0030133D" w:rsidRPr="00032D3A" w:rsidRDefault="0030133D" w:rsidP="0030133D">
            <w:pPr>
              <w:pStyle w:val="TAC"/>
            </w:pPr>
            <w:r w:rsidRPr="00032D3A">
              <w:rPr>
                <w:rFonts w:cs="Arial"/>
                <w:lang w:eastAsia="zh-CN"/>
              </w:rPr>
              <w:t>CA_n66A-n260A</w:t>
            </w:r>
          </w:p>
        </w:tc>
        <w:tc>
          <w:tcPr>
            <w:tcW w:w="1155" w:type="dxa"/>
            <w:gridSpan w:val="2"/>
            <w:tcBorders>
              <w:left w:val="single" w:sz="4" w:space="0" w:color="auto"/>
              <w:right w:val="single" w:sz="4" w:space="0" w:color="auto"/>
            </w:tcBorders>
            <w:vAlign w:val="center"/>
            <w:tcPrChange w:id="209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09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09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09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09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09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09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09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09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09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9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0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t>CA_n30A-n66A-n260G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0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r>
              <w:rPr>
                <w:rFonts w:cs="Arial"/>
                <w:lang w:eastAsia="zh-CN"/>
              </w:rPr>
              <w:t>/G</w:t>
            </w:r>
          </w:p>
          <w:p w:rsidR="0030133D" w:rsidRPr="00032D3A" w:rsidRDefault="0030133D" w:rsidP="0030133D">
            <w:pPr>
              <w:pStyle w:val="TAC"/>
            </w:pPr>
            <w:r w:rsidRPr="00032D3A">
              <w:rPr>
                <w:rFonts w:cs="Arial"/>
                <w:lang w:eastAsia="zh-CN"/>
              </w:rPr>
              <w:t>CA_n66A-n260A</w:t>
            </w:r>
            <w:r>
              <w:rPr>
                <w:rFonts w:cs="Arial"/>
                <w:lang w:eastAsia="zh-CN"/>
              </w:rPr>
              <w:t>/G</w:t>
            </w:r>
          </w:p>
        </w:tc>
        <w:tc>
          <w:tcPr>
            <w:tcW w:w="1155" w:type="dxa"/>
            <w:gridSpan w:val="2"/>
            <w:tcBorders>
              <w:left w:val="single" w:sz="4" w:space="0" w:color="auto"/>
              <w:right w:val="single" w:sz="4" w:space="0" w:color="auto"/>
            </w:tcBorders>
            <w:vAlign w:val="center"/>
            <w:tcPrChange w:id="210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0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10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0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0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10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0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0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10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0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t>CA_n30A-n66A-n260H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0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r>
              <w:rPr>
                <w:rFonts w:cs="Arial"/>
                <w:lang w:eastAsia="zh-CN"/>
              </w:rPr>
              <w:t>/G/H</w:t>
            </w:r>
          </w:p>
          <w:p w:rsidR="0030133D" w:rsidRPr="00032D3A" w:rsidRDefault="0030133D" w:rsidP="0030133D">
            <w:pPr>
              <w:pStyle w:val="TAC"/>
            </w:pPr>
            <w:r w:rsidRPr="00032D3A">
              <w:rPr>
                <w:rFonts w:cs="Arial"/>
                <w:lang w:eastAsia="zh-CN"/>
              </w:rPr>
              <w:t>CA_n66A-n260A</w:t>
            </w:r>
            <w:r>
              <w:rPr>
                <w:rFonts w:cs="Arial"/>
                <w:lang w:eastAsia="zh-CN"/>
              </w:rPr>
              <w:t>/G/H</w:t>
            </w:r>
          </w:p>
        </w:tc>
        <w:tc>
          <w:tcPr>
            <w:tcW w:w="1155" w:type="dxa"/>
            <w:gridSpan w:val="2"/>
            <w:tcBorders>
              <w:left w:val="single" w:sz="4" w:space="0" w:color="auto"/>
              <w:right w:val="single" w:sz="4" w:space="0" w:color="auto"/>
            </w:tcBorders>
            <w:vAlign w:val="center"/>
            <w:tcPrChange w:id="210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0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10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0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0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10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0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0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10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0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t>CA_n30A-n66A-n260I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0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r>
              <w:t>/G/H/I</w:t>
            </w:r>
          </w:p>
          <w:p w:rsidR="0030133D" w:rsidRPr="00032D3A" w:rsidRDefault="0030133D" w:rsidP="0030133D">
            <w:pPr>
              <w:pStyle w:val="TAC"/>
            </w:pPr>
            <w:r w:rsidRPr="00032D3A">
              <w:rPr>
                <w:rFonts w:cs="Arial"/>
                <w:lang w:eastAsia="zh-CN"/>
              </w:rPr>
              <w:t>CA_n66A-n260A</w:t>
            </w:r>
            <w:r>
              <w:t>/G/H/I</w:t>
            </w:r>
          </w:p>
        </w:tc>
        <w:tc>
          <w:tcPr>
            <w:tcW w:w="1155" w:type="dxa"/>
            <w:gridSpan w:val="2"/>
            <w:tcBorders>
              <w:left w:val="single" w:sz="4" w:space="0" w:color="auto"/>
              <w:right w:val="single" w:sz="4" w:space="0" w:color="auto"/>
            </w:tcBorders>
            <w:vAlign w:val="center"/>
            <w:tcPrChange w:id="210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0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10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0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0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10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0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0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10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0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t>CA_n30A-n66A-n260J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0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r>
              <w:t>/G/H/I/J</w:t>
            </w:r>
          </w:p>
          <w:p w:rsidR="0030133D" w:rsidRPr="00032D3A" w:rsidRDefault="0030133D" w:rsidP="0030133D">
            <w:pPr>
              <w:pStyle w:val="TAC"/>
            </w:pPr>
            <w:r w:rsidRPr="00032D3A">
              <w:rPr>
                <w:rFonts w:cs="Arial"/>
                <w:lang w:eastAsia="zh-CN"/>
              </w:rPr>
              <w:t>CA_n66A-n260A</w:t>
            </w:r>
            <w:r>
              <w:t>/G/H/I/J</w:t>
            </w:r>
          </w:p>
        </w:tc>
        <w:tc>
          <w:tcPr>
            <w:tcW w:w="1155" w:type="dxa"/>
            <w:gridSpan w:val="2"/>
            <w:tcBorders>
              <w:left w:val="single" w:sz="4" w:space="0" w:color="auto"/>
              <w:right w:val="single" w:sz="4" w:space="0" w:color="auto"/>
            </w:tcBorders>
            <w:vAlign w:val="center"/>
            <w:tcPrChange w:id="210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0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10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0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0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10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0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0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10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0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t>CA_n30A-n66A-n260K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0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r>
              <w:t>/G/H/I/J/K</w:t>
            </w:r>
          </w:p>
          <w:p w:rsidR="0030133D" w:rsidRPr="00032D3A" w:rsidRDefault="0030133D" w:rsidP="0030133D">
            <w:pPr>
              <w:pStyle w:val="TAC"/>
            </w:pPr>
            <w:r w:rsidRPr="00032D3A">
              <w:rPr>
                <w:rFonts w:cs="Arial"/>
                <w:lang w:eastAsia="zh-CN"/>
              </w:rPr>
              <w:t>CA_n66A-n260A</w:t>
            </w:r>
            <w:r>
              <w:t>/G/H/I/J/K</w:t>
            </w:r>
          </w:p>
        </w:tc>
        <w:tc>
          <w:tcPr>
            <w:tcW w:w="1155" w:type="dxa"/>
            <w:gridSpan w:val="2"/>
            <w:tcBorders>
              <w:left w:val="single" w:sz="4" w:space="0" w:color="auto"/>
              <w:right w:val="single" w:sz="4" w:space="0" w:color="auto"/>
            </w:tcBorders>
            <w:vAlign w:val="center"/>
            <w:tcPrChange w:id="210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0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10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0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0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10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0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0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10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0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0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t>CA_n30A-n66A-n260L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0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r>
              <w:t>/G/H/I/J/K/L</w:t>
            </w:r>
          </w:p>
          <w:p w:rsidR="0030133D" w:rsidRPr="00032D3A" w:rsidRDefault="0030133D" w:rsidP="0030133D">
            <w:pPr>
              <w:pStyle w:val="TAC"/>
            </w:pPr>
            <w:r w:rsidRPr="00032D3A">
              <w:rPr>
                <w:rFonts w:cs="Arial"/>
                <w:lang w:eastAsia="zh-CN"/>
              </w:rPr>
              <w:t>CA_n66A-n260A</w:t>
            </w:r>
            <w:r>
              <w:t>/G/H/I/J/K/L</w:t>
            </w:r>
          </w:p>
        </w:tc>
        <w:tc>
          <w:tcPr>
            <w:tcW w:w="1155" w:type="dxa"/>
            <w:gridSpan w:val="2"/>
            <w:tcBorders>
              <w:left w:val="single" w:sz="4" w:space="0" w:color="auto"/>
              <w:right w:val="single" w:sz="4" w:space="0" w:color="auto"/>
            </w:tcBorders>
            <w:vAlign w:val="center"/>
            <w:tcPrChange w:id="210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0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10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0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0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0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11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1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10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1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1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11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1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1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rPr>
              <w:lastRenderedPageBreak/>
              <w:t>CA_n30A-n66A-n260M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1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CA_n30A-n66A</w:t>
            </w:r>
          </w:p>
          <w:p w:rsidR="0030133D" w:rsidRDefault="0030133D" w:rsidP="0030133D">
            <w:pPr>
              <w:pStyle w:val="TAC"/>
              <w:rPr>
                <w:rFonts w:cs="Arial"/>
                <w:lang w:eastAsia="zh-CN"/>
              </w:rPr>
            </w:pPr>
            <w:r w:rsidRPr="00032D3A">
              <w:rPr>
                <w:rFonts w:cs="Arial"/>
                <w:lang w:eastAsia="zh-CN"/>
              </w:rPr>
              <w:t>CA_n30A-n260A</w:t>
            </w:r>
            <w:r>
              <w:t>/G/H/I/J/K/L/M</w:t>
            </w:r>
          </w:p>
          <w:p w:rsidR="0030133D" w:rsidRPr="00032D3A" w:rsidRDefault="0030133D" w:rsidP="0030133D">
            <w:pPr>
              <w:pStyle w:val="TAC"/>
            </w:pPr>
            <w:r w:rsidRPr="00032D3A">
              <w:rPr>
                <w:rFonts w:cs="Arial"/>
                <w:lang w:eastAsia="zh-CN"/>
              </w:rPr>
              <w:t>CA_n66A-n260A</w:t>
            </w:r>
            <w:r>
              <w:t>/G/H/I/J/K/L/M</w:t>
            </w:r>
          </w:p>
        </w:tc>
        <w:tc>
          <w:tcPr>
            <w:tcW w:w="1155" w:type="dxa"/>
            <w:gridSpan w:val="2"/>
            <w:tcBorders>
              <w:left w:val="single" w:sz="4" w:space="0" w:color="auto"/>
              <w:right w:val="single" w:sz="4" w:space="0" w:color="auto"/>
            </w:tcBorders>
            <w:vAlign w:val="center"/>
            <w:tcPrChange w:id="211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1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11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1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1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1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11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11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1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1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11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szCs w:val="18"/>
                <w:lang w:eastAsia="zh-CN"/>
              </w:rPr>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11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Tr="0030133D">
        <w:trPr>
          <w:trHeight w:val="187"/>
          <w:jc w:val="center"/>
          <w:trPrChange w:id="211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1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w:t>
            </w:r>
            <w:r>
              <w:t>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1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w:t>
            </w:r>
          </w:p>
          <w:p w:rsidR="0030133D" w:rsidRDefault="0030133D" w:rsidP="0030133D">
            <w:pPr>
              <w:pStyle w:val="TAC"/>
            </w:pPr>
            <w:r>
              <w:t>CA_n77A-n260A</w:t>
            </w:r>
          </w:p>
        </w:tc>
        <w:tc>
          <w:tcPr>
            <w:tcW w:w="1155" w:type="dxa"/>
            <w:gridSpan w:val="2"/>
            <w:tcBorders>
              <w:left w:val="single" w:sz="4" w:space="0" w:color="auto"/>
              <w:right w:val="single" w:sz="4" w:space="0" w:color="auto"/>
            </w:tcBorders>
            <w:vAlign w:val="center"/>
            <w:tcPrChange w:id="211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1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1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1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1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1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13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1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1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1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1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CA_n30A-n260A/G</w:t>
            </w:r>
          </w:p>
          <w:p w:rsidR="0030133D" w:rsidRDefault="0030133D" w:rsidP="0030133D">
            <w:pPr>
              <w:pStyle w:val="TAC"/>
            </w:pPr>
            <w:r>
              <w:t>CA_n77A-n260A/G</w:t>
            </w:r>
          </w:p>
        </w:tc>
        <w:tc>
          <w:tcPr>
            <w:tcW w:w="1155" w:type="dxa"/>
            <w:gridSpan w:val="2"/>
            <w:tcBorders>
              <w:left w:val="single" w:sz="4" w:space="0" w:color="auto"/>
              <w:right w:val="single" w:sz="4" w:space="0" w:color="auto"/>
            </w:tcBorders>
            <w:vAlign w:val="center"/>
            <w:tcPrChange w:id="211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1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1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1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1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1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1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1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11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1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w:t>
            </w:r>
            <w:r>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1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CA_n30A-n260A/G/H</w:t>
            </w:r>
          </w:p>
          <w:p w:rsidR="0030133D" w:rsidRDefault="0030133D" w:rsidP="0030133D">
            <w:pPr>
              <w:pStyle w:val="TAC"/>
            </w:pPr>
            <w:r>
              <w:t>CA_n77A-n260A/G/H</w:t>
            </w:r>
          </w:p>
        </w:tc>
        <w:tc>
          <w:tcPr>
            <w:tcW w:w="1155" w:type="dxa"/>
            <w:gridSpan w:val="2"/>
            <w:tcBorders>
              <w:left w:val="single" w:sz="4" w:space="0" w:color="auto"/>
              <w:right w:val="single" w:sz="4" w:space="0" w:color="auto"/>
            </w:tcBorders>
            <w:vAlign w:val="center"/>
            <w:tcPrChange w:id="211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1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1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1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1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1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7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17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17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11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1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w:t>
            </w:r>
            <w: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1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CA_n30A-n260A/G/H/I</w:t>
            </w:r>
          </w:p>
          <w:p w:rsidR="0030133D" w:rsidRDefault="0030133D" w:rsidP="0030133D">
            <w:pPr>
              <w:pStyle w:val="TAC"/>
            </w:pPr>
            <w:r>
              <w:t>CA_n77A-n260A/G/H/I</w:t>
            </w:r>
          </w:p>
        </w:tc>
        <w:tc>
          <w:tcPr>
            <w:tcW w:w="1155" w:type="dxa"/>
            <w:gridSpan w:val="2"/>
            <w:tcBorders>
              <w:left w:val="single" w:sz="4" w:space="0" w:color="auto"/>
              <w:right w:val="single" w:sz="4" w:space="0" w:color="auto"/>
            </w:tcBorders>
            <w:vAlign w:val="center"/>
            <w:tcPrChange w:id="211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1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1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1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1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1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1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1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1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11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1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1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w:t>
            </w:r>
            <w:r>
              <w:t>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2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CA_n30A-n260A/G/H/I/J</w:t>
            </w:r>
          </w:p>
          <w:p w:rsidR="0030133D" w:rsidRDefault="0030133D" w:rsidP="0030133D">
            <w:pPr>
              <w:pStyle w:val="TAC"/>
            </w:pPr>
            <w:r>
              <w:t>CA_n77A-n260A/G/H/I/J</w:t>
            </w:r>
          </w:p>
        </w:tc>
        <w:tc>
          <w:tcPr>
            <w:tcW w:w="1155" w:type="dxa"/>
            <w:gridSpan w:val="2"/>
            <w:tcBorders>
              <w:left w:val="single" w:sz="4" w:space="0" w:color="auto"/>
              <w:right w:val="single" w:sz="4" w:space="0" w:color="auto"/>
            </w:tcBorders>
            <w:vAlign w:val="center"/>
            <w:tcPrChange w:id="212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2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2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2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2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2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2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2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12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2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w:t>
            </w:r>
            <w:r>
              <w:t>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2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CA_n30A-n260A/G/H/I/J/K</w:t>
            </w:r>
          </w:p>
          <w:p w:rsidR="0030133D" w:rsidRDefault="0030133D" w:rsidP="0030133D">
            <w:pPr>
              <w:pStyle w:val="TAC"/>
            </w:pPr>
            <w:r>
              <w:t>CA_n77A-n260A/G/H/I/J/K</w:t>
            </w:r>
          </w:p>
        </w:tc>
        <w:tc>
          <w:tcPr>
            <w:tcW w:w="1155" w:type="dxa"/>
            <w:gridSpan w:val="2"/>
            <w:tcBorders>
              <w:left w:val="single" w:sz="4" w:space="0" w:color="auto"/>
              <w:right w:val="single" w:sz="4" w:space="0" w:color="auto"/>
            </w:tcBorders>
            <w:vAlign w:val="center"/>
            <w:tcPrChange w:id="212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2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2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2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2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2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2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2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12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2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w:t>
            </w:r>
            <w:r>
              <w:t>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2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CA_n30A-n260A/G/H/I/J/K/L</w:t>
            </w:r>
          </w:p>
          <w:p w:rsidR="0030133D" w:rsidRDefault="0030133D" w:rsidP="0030133D">
            <w:pPr>
              <w:pStyle w:val="TAC"/>
            </w:pPr>
            <w:r>
              <w:t>CA_n77A-n260A/G/H/I/J/K/L</w:t>
            </w:r>
          </w:p>
        </w:tc>
        <w:tc>
          <w:tcPr>
            <w:tcW w:w="1155" w:type="dxa"/>
            <w:gridSpan w:val="2"/>
            <w:tcBorders>
              <w:left w:val="single" w:sz="4" w:space="0" w:color="auto"/>
              <w:right w:val="single" w:sz="4" w:space="0" w:color="auto"/>
            </w:tcBorders>
            <w:vAlign w:val="center"/>
            <w:tcPrChange w:id="212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2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2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2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2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2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2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2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12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2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sidRPr="006B5692">
              <w:t>CA_</w:t>
            </w:r>
            <w:r>
              <w:t>n30A-n77A</w:t>
            </w:r>
            <w:r w:rsidRPr="006B5692">
              <w:t>-n260M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2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CA_n30A-n77A</w:t>
            </w:r>
          </w:p>
          <w:p w:rsidR="0030133D" w:rsidRDefault="0030133D" w:rsidP="0030133D">
            <w:pPr>
              <w:pStyle w:val="TAC"/>
            </w:pPr>
            <w:r>
              <w:t>CA_n30A-n260A/G/H/I/J/K/L/M</w:t>
            </w:r>
          </w:p>
          <w:p w:rsidR="0030133D" w:rsidRDefault="0030133D" w:rsidP="0030133D">
            <w:pPr>
              <w:pStyle w:val="TAC"/>
            </w:pPr>
            <w:r>
              <w:t>CA_n77A-n260A/G/H/I/J/K/L/M</w:t>
            </w:r>
          </w:p>
        </w:tc>
        <w:tc>
          <w:tcPr>
            <w:tcW w:w="1155" w:type="dxa"/>
            <w:gridSpan w:val="2"/>
            <w:tcBorders>
              <w:left w:val="single" w:sz="4" w:space="0" w:color="auto"/>
              <w:right w:val="single" w:sz="4" w:space="0" w:color="auto"/>
            </w:tcBorders>
            <w:vAlign w:val="center"/>
            <w:tcPrChange w:id="212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12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12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2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2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6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12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2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2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6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12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2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color w:val="000000" w:themeColor="text1"/>
                <w:szCs w:val="18"/>
                <w:lang w:val="en-US" w:eastAsia="zh-CN"/>
              </w:rPr>
              <w:lastRenderedPageBreak/>
              <w:t>CA_n39A-n40A-n258A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2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color w:val="000000" w:themeColor="text1"/>
                <w:szCs w:val="18"/>
                <w:lang w:val="en-US" w:eastAsia="zh-CN"/>
              </w:rPr>
            </w:pPr>
            <w:r>
              <w:rPr>
                <w:rFonts w:cs="Arial" w:hint="eastAsia"/>
                <w:color w:val="000000" w:themeColor="text1"/>
                <w:szCs w:val="18"/>
                <w:lang w:val="en-US" w:eastAsia="zh-CN"/>
              </w:rPr>
              <w:t>CA_n39A-n40A</w:t>
            </w:r>
          </w:p>
          <w:p w:rsidR="0030133D" w:rsidRDefault="0030133D" w:rsidP="0030133D">
            <w:pPr>
              <w:pStyle w:val="TAC"/>
              <w:rPr>
                <w:rFonts w:cs="Arial"/>
                <w:color w:val="000000" w:themeColor="text1"/>
                <w:szCs w:val="18"/>
                <w:lang w:val="en-US" w:eastAsia="zh-CN"/>
              </w:rPr>
            </w:pPr>
            <w:r>
              <w:rPr>
                <w:rFonts w:cs="Arial" w:hint="eastAsia"/>
                <w:color w:val="000000" w:themeColor="text1"/>
                <w:szCs w:val="18"/>
                <w:lang w:val="en-US" w:eastAsia="zh-CN"/>
              </w:rPr>
              <w:t>CA_n39A-n258A</w:t>
            </w:r>
          </w:p>
          <w:p w:rsidR="0030133D" w:rsidRDefault="0030133D" w:rsidP="0030133D">
            <w:pPr>
              <w:pStyle w:val="TAC"/>
            </w:pPr>
            <w:r>
              <w:rPr>
                <w:rFonts w:cs="Arial" w:hint="eastAsia"/>
                <w:color w:val="000000" w:themeColor="text1"/>
                <w:szCs w:val="18"/>
                <w:lang w:val="en-US" w:eastAsia="zh-CN"/>
              </w:rPr>
              <w:t>CA_n40A-n258A</w:t>
            </w:r>
          </w:p>
        </w:tc>
        <w:tc>
          <w:tcPr>
            <w:tcW w:w="1155" w:type="dxa"/>
            <w:gridSpan w:val="2"/>
            <w:tcBorders>
              <w:left w:val="single" w:sz="4" w:space="0" w:color="auto"/>
              <w:right w:val="single" w:sz="4" w:space="0" w:color="auto"/>
            </w:tcBorders>
            <w:vAlign w:val="center"/>
            <w:tcPrChange w:id="2127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color w:val="000000" w:themeColor="text1"/>
                <w:szCs w:val="18"/>
                <w:lang w:val="en-US" w:eastAsia="zh-CN"/>
              </w:rPr>
              <w:t>n39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rFonts w:hint="eastAsia"/>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12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color w:val="000000" w:themeColor="text1"/>
                <w:szCs w:val="18"/>
                <w:lang w:val="en-US" w:eastAsia="zh-CN"/>
              </w:rPr>
              <w:t>0</w:t>
            </w:r>
          </w:p>
        </w:tc>
      </w:tr>
      <w:tr w:rsidR="0030133D" w:rsidTr="0030133D">
        <w:trPr>
          <w:trHeight w:val="187"/>
          <w:jc w:val="center"/>
          <w:trPrChange w:id="212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2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2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7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color w:val="000000" w:themeColor="text1"/>
                <w:szCs w:val="18"/>
                <w:lang w:val="en-US" w:eastAsia="zh-CN"/>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5, 10, 15, 20, 25, 30, 40, 50, 60, 80</w:t>
            </w:r>
            <w:r>
              <w:rPr>
                <w:rFonts w:hint="eastAsia"/>
                <w:lang w:val="en-US" w:eastAsia="zh-CN" w:bidi="ar"/>
              </w:rPr>
              <w:t>, 100</w:t>
            </w:r>
          </w:p>
        </w:tc>
        <w:tc>
          <w:tcPr>
            <w:tcW w:w="2230" w:type="dxa"/>
            <w:tcBorders>
              <w:top w:val="nil"/>
              <w:left w:val="single" w:sz="4" w:space="0" w:color="auto"/>
              <w:bottom w:val="nil"/>
              <w:right w:val="single" w:sz="4" w:space="0" w:color="auto"/>
            </w:tcBorders>
            <w:shd w:val="clear" w:color="auto" w:fill="auto"/>
            <w:vAlign w:val="center"/>
            <w:tcPrChange w:id="212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2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2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8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color w:val="000000" w:themeColor="text1"/>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2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2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12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color w:val="000000" w:themeColor="text1"/>
                <w:szCs w:val="18"/>
                <w:lang w:val="en-US" w:eastAsia="zh-CN"/>
              </w:rPr>
              <w:t>CA_n39A-n41A-n258A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12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color w:val="000000" w:themeColor="text1"/>
                <w:szCs w:val="18"/>
                <w:lang w:val="en-US" w:eastAsia="zh-CN"/>
              </w:rPr>
            </w:pPr>
            <w:r>
              <w:rPr>
                <w:rFonts w:cs="Arial" w:hint="eastAsia"/>
                <w:color w:val="000000" w:themeColor="text1"/>
                <w:szCs w:val="18"/>
                <w:lang w:val="en-US" w:eastAsia="zh-CN"/>
              </w:rPr>
              <w:t>CA_n39A-n41A</w:t>
            </w:r>
          </w:p>
          <w:p w:rsidR="0030133D" w:rsidRDefault="0030133D" w:rsidP="0030133D">
            <w:pPr>
              <w:pStyle w:val="TAC"/>
              <w:rPr>
                <w:rFonts w:cs="Arial"/>
                <w:color w:val="000000" w:themeColor="text1"/>
                <w:szCs w:val="18"/>
                <w:lang w:val="en-US" w:eastAsia="zh-CN"/>
              </w:rPr>
            </w:pPr>
            <w:r>
              <w:rPr>
                <w:rFonts w:cs="Arial" w:hint="eastAsia"/>
                <w:color w:val="000000" w:themeColor="text1"/>
                <w:szCs w:val="18"/>
                <w:lang w:val="en-US" w:eastAsia="zh-CN"/>
              </w:rPr>
              <w:t>CA_n39A-n258A</w:t>
            </w:r>
          </w:p>
          <w:p w:rsidR="0030133D" w:rsidRDefault="0030133D" w:rsidP="0030133D">
            <w:pPr>
              <w:pStyle w:val="TAC"/>
            </w:pPr>
            <w:r>
              <w:rPr>
                <w:rFonts w:cs="Arial" w:hint="eastAsia"/>
                <w:color w:val="000000" w:themeColor="text1"/>
                <w:szCs w:val="18"/>
                <w:lang w:val="en-US" w:eastAsia="zh-CN"/>
              </w:rPr>
              <w:t>CA_n41A-n258A</w:t>
            </w:r>
          </w:p>
        </w:tc>
        <w:tc>
          <w:tcPr>
            <w:tcW w:w="1155" w:type="dxa"/>
            <w:gridSpan w:val="2"/>
            <w:tcBorders>
              <w:left w:val="single" w:sz="4" w:space="0" w:color="auto"/>
              <w:right w:val="single" w:sz="4" w:space="0" w:color="auto"/>
            </w:tcBorders>
            <w:vAlign w:val="center"/>
            <w:tcPrChange w:id="2129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color w:val="000000" w:themeColor="text1"/>
                <w:szCs w:val="18"/>
                <w:lang w:val="en-US" w:eastAsia="zh-CN"/>
              </w:rPr>
              <w:t>n39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rFonts w:hint="eastAsia"/>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12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color w:val="000000" w:themeColor="text1"/>
                <w:szCs w:val="18"/>
                <w:lang w:val="en-US" w:eastAsia="zh-CN"/>
              </w:rPr>
              <w:t>0</w:t>
            </w:r>
          </w:p>
        </w:tc>
      </w:tr>
      <w:tr w:rsidR="0030133D" w:rsidTr="0030133D">
        <w:trPr>
          <w:trHeight w:val="187"/>
          <w:jc w:val="center"/>
          <w:trPrChange w:id="212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12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12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2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color w:val="000000" w:themeColor="text1"/>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12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13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13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13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130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color w:val="000000" w:themeColor="text1"/>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3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RPr="00032D3A" w:rsidTr="0030133D">
        <w:trPr>
          <w:trHeight w:val="187"/>
          <w:jc w:val="center"/>
          <w:trPrChange w:id="213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44" w:type="dxa"/>
            <w:tcBorders>
              <w:left w:val="single" w:sz="4" w:space="0" w:color="auto"/>
              <w:right w:val="single" w:sz="4" w:space="0" w:color="auto"/>
            </w:tcBorders>
            <w:vAlign w:val="center"/>
            <w:tcPrChange w:id="2130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color w:val="000000" w:themeColor="text1"/>
                <w:lang w:val="en-US"/>
              </w:rPr>
            </w:pPr>
            <w:r w:rsidRPr="00032D3A">
              <w:rPr>
                <w:lang w:val="en-US" w:bidi="ar"/>
              </w:rPr>
              <w:t>5, 10, 15, 20, 25, 30, 40, 50, 60, 80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3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30133D" w:rsidRPr="00032D3A" w:rsidTr="0030133D">
        <w:trPr>
          <w:trHeight w:val="187"/>
          <w:jc w:val="center"/>
          <w:trPrChange w:id="213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3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3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1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color w:val="000000" w:themeColor="text1"/>
                <w:lang w:val="en-US"/>
              </w:rPr>
            </w:pPr>
            <w:r w:rsidRPr="00032D3A">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13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3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2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color w:val="000000" w:themeColor="text1"/>
                <w:lang w:val="en-US"/>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3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cs="Arial"/>
                <w:color w:val="000000" w:themeColor="text1"/>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rsidR="0030133D" w:rsidRPr="00032D3A" w:rsidRDefault="0030133D" w:rsidP="0030133D">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44" w:type="dxa"/>
            <w:tcBorders>
              <w:left w:val="single" w:sz="4" w:space="0" w:color="auto"/>
              <w:right w:val="single" w:sz="4" w:space="0" w:color="auto"/>
            </w:tcBorders>
            <w:vAlign w:val="center"/>
            <w:tcPrChange w:id="2132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3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3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3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3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3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3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3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3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3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34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3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3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3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3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5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3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3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5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13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36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3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3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3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3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6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3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3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7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13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38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3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3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3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3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8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3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3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39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13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3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39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4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4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4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0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4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4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1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14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4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4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41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4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4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4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2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4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4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2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14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4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lastRenderedPageBreak/>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4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43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4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4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4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4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4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4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4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14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4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4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45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4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4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4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5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4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4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6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14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4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4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47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4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4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4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7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4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4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8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14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4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4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sidRPr="00032D3A">
              <w:rPr>
                <w:lang w:val="en-US" w:eastAsia="zh-CN"/>
              </w:rPr>
              <w:t>CA_n40A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48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4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4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4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49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4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4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50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15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sidRPr="00032D3A">
              <w:rPr>
                <w:lang w:val="en-US" w:eastAsia="zh-CN"/>
              </w:rPr>
              <w:t>CA_n40A</w:t>
            </w:r>
            <w:r>
              <w:rPr>
                <w:lang w:val="en-US" w:eastAsia="zh-CN"/>
              </w:rPr>
              <w:t>-</w:t>
            </w:r>
            <w:r w:rsidRPr="00032D3A">
              <w:rPr>
                <w:lang w:val="en-US" w:eastAsia="zh-CN"/>
              </w:rPr>
              <w:t>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50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5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5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5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5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51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5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5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51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15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sidRPr="00032D3A">
              <w:rPr>
                <w:lang w:val="en-US" w:eastAsia="zh-CN"/>
              </w:rPr>
              <w:t>CA_n40A</w:t>
            </w:r>
            <w:r>
              <w:rPr>
                <w:lang w:val="en-US" w:eastAsia="zh-CN"/>
              </w:rPr>
              <w:t>-</w:t>
            </w:r>
            <w:r w:rsidRPr="00032D3A">
              <w:rPr>
                <w:lang w:val="en-US" w:eastAsia="zh-CN"/>
              </w:rPr>
              <w:t>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52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5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5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5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5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3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5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5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3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5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sidRPr="00032D3A">
              <w:rPr>
                <w:lang w:val="en-US" w:eastAsia="zh-CN"/>
              </w:rPr>
              <w:t>CA_n40A</w:t>
            </w:r>
            <w:r>
              <w:rPr>
                <w:lang w:val="en-US" w:eastAsia="zh-CN"/>
              </w:rPr>
              <w:t>-</w:t>
            </w:r>
            <w:r w:rsidRPr="00032D3A">
              <w:rPr>
                <w:lang w:val="en-US" w:eastAsia="zh-CN"/>
              </w:rPr>
              <w:t>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54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5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5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5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5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4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5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5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5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15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sidRPr="00032D3A">
              <w:rPr>
                <w:lang w:val="en-US" w:eastAsia="zh-CN"/>
              </w:rPr>
              <w:t>CA_n40A</w:t>
            </w:r>
            <w:r>
              <w:rPr>
                <w:lang w:val="en-US" w:eastAsia="zh-CN"/>
              </w:rPr>
              <w:t>-</w:t>
            </w:r>
            <w:r w:rsidRPr="00032D3A">
              <w:rPr>
                <w:lang w:val="en-US" w:eastAsia="zh-CN"/>
              </w:rPr>
              <w:t>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56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5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5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5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5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6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5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5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7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15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sidRPr="00032D3A">
              <w:rPr>
                <w:lang w:val="en-US" w:eastAsia="zh-CN"/>
              </w:rPr>
              <w:t>CA_n40A</w:t>
            </w:r>
            <w:r>
              <w:rPr>
                <w:lang w:val="en-US" w:eastAsia="zh-CN"/>
              </w:rPr>
              <w:t>-</w:t>
            </w:r>
            <w:r w:rsidRPr="00032D3A">
              <w:rPr>
                <w:lang w:val="en-US" w:eastAsia="zh-CN"/>
              </w:rPr>
              <w:t>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57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5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5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5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5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8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5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5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59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15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5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lastRenderedPageBreak/>
              <w:t>CA_n40A-n77C</w:t>
            </w:r>
            <w:r w:rsidRPr="00032D3A">
              <w:rPr>
                <w:lang w:val="en-US" w:eastAsia="zh-CN"/>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sidRPr="00032D3A">
              <w:rPr>
                <w:lang w:val="en-US" w:eastAsia="zh-CN"/>
              </w:rPr>
              <w:t>CA_n40A</w:t>
            </w:r>
            <w:r>
              <w:rPr>
                <w:lang w:val="en-US" w:eastAsia="zh-CN"/>
              </w:rPr>
              <w:t>-</w:t>
            </w:r>
            <w:r w:rsidRPr="00032D3A">
              <w:rPr>
                <w:lang w:val="en-US" w:eastAsia="zh-CN"/>
              </w:rPr>
              <w:t>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59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5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6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6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0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6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0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16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6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6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61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6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6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6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2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6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2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16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6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6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63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6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6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6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3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6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4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16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6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6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65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6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6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6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5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6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6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16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6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6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66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6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6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6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7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6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8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16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6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6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68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6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6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6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9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6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6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69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17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CA_n40A-n77C</w:t>
            </w:r>
            <w:r w:rsidRPr="00032D3A">
              <w:rPr>
                <w:lang w:val="en-US" w:eastAsia="zh-CN"/>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Change w:id="2170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17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7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7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71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7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7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7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171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17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72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7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7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7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2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7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7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7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3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7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74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7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7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7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4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7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7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7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5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17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lastRenderedPageBreak/>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75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7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7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7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6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7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7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7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7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17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77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7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7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7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8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7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7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7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78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17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7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79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7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7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8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0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0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18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81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8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8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8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1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2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18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83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8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8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8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3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4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18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84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8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8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8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5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6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18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86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8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8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8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7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7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18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88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8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8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8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9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8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89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18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90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9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9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9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0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9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1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19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lastRenderedPageBreak/>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92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9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9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9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2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9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3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9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93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9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9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9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4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9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5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19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95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9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9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9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6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9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6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19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97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9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9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9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8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19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8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19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19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199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19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19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19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199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20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0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20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201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20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0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0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20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1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20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2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20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202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20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0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0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20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3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20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4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20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204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20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0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0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20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5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20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5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20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206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20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0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0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20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7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20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7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20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lastRenderedPageBreak/>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208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20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0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0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20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8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20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09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20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0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1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en-US" w:eastAsia="zh-CN"/>
              </w:rPr>
            </w:pPr>
            <w:r>
              <w:rPr>
                <w:lang w:val="en-US" w:eastAsia="zh-CN"/>
              </w:rPr>
              <w:t>CA_n40A-n77A</w:t>
            </w:r>
          </w:p>
          <w:p w:rsidR="0030133D" w:rsidRPr="00032D3A" w:rsidRDefault="0030133D" w:rsidP="0030133D">
            <w:pPr>
              <w:pStyle w:val="TAC"/>
              <w:rPr>
                <w:lang w:val="en-US" w:eastAsia="zh-CN"/>
              </w:rPr>
            </w:pPr>
            <w:r>
              <w:rPr>
                <w:lang w:val="en-US" w:eastAsia="zh-CN"/>
              </w:rPr>
              <w:t>CA_n77A-n257A</w:t>
            </w:r>
          </w:p>
          <w:p w:rsidR="0030133D" w:rsidRPr="00032D3A" w:rsidRDefault="0030133D" w:rsidP="0030133D">
            <w:pPr>
              <w:pStyle w:val="TAC"/>
            </w:pPr>
            <w:r>
              <w:rPr>
                <w:lang w:val="en-US" w:eastAsia="zh-CN"/>
              </w:rPr>
              <w:t>CA_n40A-n257A</w:t>
            </w:r>
          </w:p>
        </w:tc>
        <w:tc>
          <w:tcPr>
            <w:tcW w:w="1144" w:type="dxa"/>
            <w:tcBorders>
              <w:left w:val="single" w:sz="4" w:space="0" w:color="auto"/>
              <w:right w:val="single" w:sz="4" w:space="0" w:color="auto"/>
            </w:tcBorders>
            <w:vAlign w:val="center"/>
            <w:tcPrChange w:id="2210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21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1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1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21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10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21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1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1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11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21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1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1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rPr>
            </w:pPr>
            <w:r w:rsidRPr="00032D3A">
              <w:rPr>
                <w:rFonts w:cs="Arial"/>
                <w:color w:val="000000" w:themeColor="text1"/>
                <w:szCs w:val="18"/>
                <w:lang w:val="en-US" w:eastAsia="zh-CN"/>
              </w:rPr>
              <w:t>CA_n40A-n257A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44" w:type="dxa"/>
            <w:tcBorders>
              <w:left w:val="single" w:sz="4" w:space="0" w:color="auto"/>
              <w:right w:val="single" w:sz="4" w:space="0" w:color="auto"/>
            </w:tcBorders>
            <w:vAlign w:val="center"/>
            <w:tcPrChange w:id="2211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1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1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1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21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12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1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1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1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44" w:type="dxa"/>
            <w:tcBorders>
              <w:left w:val="single" w:sz="4" w:space="0" w:color="auto"/>
              <w:right w:val="single" w:sz="4" w:space="0" w:color="auto"/>
            </w:tcBorders>
            <w:vAlign w:val="center"/>
            <w:tcPrChange w:id="2213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Change w:id="221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1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1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Change w:id="221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1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1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1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1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1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1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1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1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1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21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1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1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Change w:id="221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1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1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1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1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1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1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1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1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1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21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1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1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Change w:id="221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1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1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1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1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1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1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1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1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1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21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1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1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1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21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1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1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1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1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1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1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2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2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22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2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2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Change w:id="222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2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2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2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2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2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2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2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22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2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2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22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2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2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2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2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2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2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2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22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2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2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G/H/I/J</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Change w:id="222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2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2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2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2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2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2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2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22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2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2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Change w:id="222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2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2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2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2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2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2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2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22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2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2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Change w:id="222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2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2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2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2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2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2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2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2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22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2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2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2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G/H/I/J/K/L/M</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Change w:id="222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3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3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3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3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3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3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3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23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3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3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rPr>
            </w:pPr>
            <w:r w:rsidRPr="00032D3A">
              <w:rPr>
                <w:rFonts w:cs="Arial"/>
                <w:color w:val="000000" w:themeColor="text1"/>
                <w:szCs w:val="18"/>
                <w:lang w:val="en-US" w:eastAsia="zh-CN"/>
              </w:rPr>
              <w:t>CA_n40A-n257A</w:t>
            </w:r>
          </w:p>
          <w:p w:rsidR="0030133D" w:rsidRPr="00032D3A" w:rsidRDefault="0030133D" w:rsidP="0030133D">
            <w:pPr>
              <w:pStyle w:val="TAC"/>
              <w:rPr>
                <w:szCs w:val="18"/>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Change w:id="223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3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3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3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3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3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3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3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Change w:id="223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3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3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rsidR="0030133D" w:rsidRPr="00032D3A" w:rsidRDefault="0030133D" w:rsidP="0030133D">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Change w:id="223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3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3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3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3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3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3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3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23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3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lastRenderedPageBreak/>
              <w:t>CA_n40A-n78C</w:t>
            </w:r>
            <w:r w:rsidRPr="00032D3A">
              <w:rPr>
                <w:rFonts w:eastAsia="MS Mincho"/>
              </w:rPr>
              <w:t>-n257E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3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Change w:id="223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3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3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3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3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3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3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3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23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3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3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Change w:id="223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3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3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3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3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3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3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3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23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3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3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4B217D">
              <w:rPr>
                <w:rFonts w:cs="Arial"/>
                <w:color w:val="000000" w:themeColor="text1"/>
                <w:szCs w:val="18"/>
                <w:lang w:val="en-US" w:eastAsia="zh-CN"/>
              </w:rPr>
              <w:t xml:space="preserve"> </w:t>
            </w:r>
            <w:r>
              <w:rPr>
                <w:rFonts w:cs="Arial"/>
                <w:color w:val="000000" w:themeColor="text1"/>
                <w:szCs w:val="18"/>
                <w:lang w:val="en-US" w:eastAsia="zh-CN"/>
              </w:rPr>
              <w:t>G</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4B217D">
              <w:rPr>
                <w:rFonts w:cs="Arial"/>
                <w:color w:val="000000" w:themeColor="text1"/>
                <w:szCs w:val="18"/>
                <w:lang w:val="en-US" w:eastAsia="zh-CN"/>
              </w:rPr>
              <w:t xml:space="preserve"> </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23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3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3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3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3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3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3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3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3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4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24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4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4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Change w:id="224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4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4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4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4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4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4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4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24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4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4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24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4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4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4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4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4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4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4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24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4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4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Change w:id="224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4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4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4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4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4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4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4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24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4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4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Change w:id="224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4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4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4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4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4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4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4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24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4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lastRenderedPageBreak/>
              <w:t>CA_n40A-n78C</w:t>
            </w:r>
            <w:r w:rsidRPr="00032D3A">
              <w:rPr>
                <w:rFonts w:eastAsia="MS Mincho"/>
              </w:rPr>
              <w:t>-n257L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4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G/H/I/J/K/L</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Change w:id="224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4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4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4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4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4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4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4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4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24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4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4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Pr>
                <w:rFonts w:eastAsia="MS Mincho"/>
              </w:rPr>
              <w:t>CA_n40A-n78C</w:t>
            </w:r>
            <w:r w:rsidRPr="00032D3A">
              <w:rPr>
                <w:rFonts w:eastAsia="MS Mincho"/>
              </w:rPr>
              <w:t>-n257M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4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F21D4C">
              <w:rPr>
                <w:rFonts w:cs="Arial"/>
                <w:color w:val="000000" w:themeColor="text1"/>
                <w:szCs w:val="18"/>
                <w:lang w:val="en-US" w:eastAsia="zh-CN"/>
              </w:rPr>
              <w:t xml:space="preserve"> </w:t>
            </w:r>
            <w:r>
              <w:rPr>
                <w:rFonts w:cs="Arial"/>
                <w:color w:val="000000" w:themeColor="text1"/>
                <w:szCs w:val="18"/>
                <w:lang w:val="en-US" w:eastAsia="zh-CN"/>
              </w:rPr>
              <w:t>G/H/I/J/K/L/M</w:t>
            </w:r>
          </w:p>
          <w:p w:rsidR="0030133D" w:rsidRPr="00032D3A" w:rsidRDefault="0030133D" w:rsidP="0030133D">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F21D4C">
              <w:rPr>
                <w:rFonts w:cs="Arial"/>
                <w:color w:val="000000" w:themeColor="text1"/>
                <w:szCs w:val="18"/>
                <w:lang w:val="en-US" w:eastAsia="zh-CN"/>
              </w:rPr>
              <w:t xml:space="preserve"> </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Change w:id="224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4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rFonts w:hint="eastAsia"/>
                <w:szCs w:val="18"/>
                <w:lang w:eastAsia="zh-CN"/>
              </w:rPr>
              <w:t>0</w:t>
            </w:r>
          </w:p>
        </w:tc>
      </w:tr>
      <w:tr w:rsidR="0030133D" w:rsidRPr="00032D3A" w:rsidTr="0030133D">
        <w:trPr>
          <w:trHeight w:val="187"/>
          <w:jc w:val="center"/>
          <w:trPrChange w:id="225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5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5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25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5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5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25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5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5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Change w:id="225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5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5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5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5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5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2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52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52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25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5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5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Change w:id="225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5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5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5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5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5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5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5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25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5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5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Change w:id="225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5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5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5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5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5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5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5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25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5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5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Change w:id="225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5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5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5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5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5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5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5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25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5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5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25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5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5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5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5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5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59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59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59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5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26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6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lastRenderedPageBreak/>
              <w:t>CA_n40A-n78(2A)-n257H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6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Change w:id="226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6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6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6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6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6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6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6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26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6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6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G/H/I</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26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6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6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6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6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6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3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63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63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26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6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6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Change w:id="226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6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6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6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6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6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5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65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65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26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6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6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Change w:id="226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6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6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6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6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6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6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6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26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6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6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G/H/I/J/K/L</w:t>
            </w:r>
            <w:r w:rsidRPr="00032D3A">
              <w:rPr>
                <w:rFonts w:cs="Arial"/>
                <w:color w:val="000000" w:themeColor="text1"/>
                <w:szCs w:val="18"/>
                <w:lang w:val="en-US" w:eastAsia="zh-CN"/>
              </w:rPr>
              <w:t xml:space="preserve"> </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Change w:id="226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6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6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6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6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6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6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6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6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26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6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6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CA_n40A-n78(2A)-n257M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6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7B05EA">
              <w:rPr>
                <w:rFonts w:cs="Arial"/>
                <w:color w:val="000000" w:themeColor="text1"/>
                <w:szCs w:val="18"/>
                <w:lang w:val="en-US" w:eastAsia="zh-CN"/>
              </w:rPr>
              <w:t xml:space="preserve"> </w:t>
            </w:r>
            <w:r>
              <w:rPr>
                <w:rFonts w:cs="Arial"/>
                <w:color w:val="000000" w:themeColor="text1"/>
                <w:szCs w:val="18"/>
                <w:lang w:val="en-US" w:eastAsia="zh-CN"/>
              </w:rPr>
              <w:t>G/H/I/J/K/L/M</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7B05EA">
              <w:rPr>
                <w:rFonts w:cs="Arial"/>
                <w:color w:val="000000" w:themeColor="text1"/>
                <w:szCs w:val="18"/>
                <w:lang w:val="en-US" w:eastAsia="zh-CN"/>
              </w:rPr>
              <w:t xml:space="preserve"> </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Change w:id="226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26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6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6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7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7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7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7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27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7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7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Change w:id="227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7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7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7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7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7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7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7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27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7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lastRenderedPageBreak/>
              <w:t>CA_n40B-n78A-n257D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7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Change w:id="227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7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7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7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7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7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7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7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27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7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7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Change w:id="227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7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7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7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7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7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7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7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27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7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7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Change w:id="227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7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7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7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7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7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7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7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27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7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7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27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7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7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7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7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7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7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7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7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7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27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8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8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G/H</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G/H</w:t>
            </w:r>
          </w:p>
          <w:p w:rsidR="0030133D" w:rsidRPr="00032D3A" w:rsidRDefault="0030133D" w:rsidP="0030133D">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Change w:id="228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8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8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8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8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8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8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8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28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8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8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28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8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8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8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8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8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8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8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28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8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8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w:t>
            </w:r>
          </w:p>
          <w:p w:rsidR="0030133D" w:rsidRPr="00032D3A" w:rsidRDefault="0030133D" w:rsidP="0030133D">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Change w:id="228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8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8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8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8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8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8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8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28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8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lastRenderedPageBreak/>
              <w:t>CA_n40B-n78A-n257K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8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G/H/I/J/K</w:t>
            </w:r>
          </w:p>
          <w:p w:rsidR="0030133D" w:rsidRPr="00032D3A" w:rsidRDefault="0030133D" w:rsidP="0030133D">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Change w:id="228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8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8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8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8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8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8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8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28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8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8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Change w:id="228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8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8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8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8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8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8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8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28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8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8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8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Change w:id="228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8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8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8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8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8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29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90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9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29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9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9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Change w:id="229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9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9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9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9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9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9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9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29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9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9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Change w:id="229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9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9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9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9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9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93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9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29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9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9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Change w:id="229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9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9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9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9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9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9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9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29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9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9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Change w:id="229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9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9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9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9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9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7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97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97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29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9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7154D0">
              <w:rPr>
                <w:rFonts w:eastAsia="MS Mincho"/>
                <w:highlight w:val="yellow"/>
              </w:rPr>
              <w:lastRenderedPageBreak/>
              <w:t>CA_n40B-n78(2A)-n257G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29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29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29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29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29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29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29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29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29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29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29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29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29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0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Change w:id="230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0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0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0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0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30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0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0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0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0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0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30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0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0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0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0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30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0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0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0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0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0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Change w:id="230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0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0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0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0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30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0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0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30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0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0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Change w:id="230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0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0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0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0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30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0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0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30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0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0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Change w:id="230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0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0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0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0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30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0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0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30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0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0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0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Change w:id="230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0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0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0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0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0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Change w:id="230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1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1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31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1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lastRenderedPageBreak/>
              <w:t>CA_n40B-n78C-n257A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1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gridSpan w:val="2"/>
            <w:tcBorders>
              <w:left w:val="single" w:sz="4" w:space="0" w:color="auto"/>
              <w:right w:val="single" w:sz="4" w:space="0" w:color="auto"/>
            </w:tcBorders>
            <w:vAlign w:val="center"/>
            <w:tcPrChange w:id="231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1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1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1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1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1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1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1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1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1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1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Change w:id="231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1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1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1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1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1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1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1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31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1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1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495505"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Change w:id="231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1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1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1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1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1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1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1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31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1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1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Change w:id="231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1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1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1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1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1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1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1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31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1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1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31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1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1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1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1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1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1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1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1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31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1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1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1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Change w:id="231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2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2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2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2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2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2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2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2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2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2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32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2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2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2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2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2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2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2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2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2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lastRenderedPageBreak/>
              <w:t>CA_n40B-n78C-n257J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2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Change w:id="232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2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2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2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2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2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2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2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32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2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2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Change w:id="232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2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2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2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2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2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2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2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32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2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2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Change w:id="232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2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2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2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2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2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2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2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32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2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r w:rsidRPr="00032D3A">
              <w:rPr>
                <w:rFonts w:eastAsia="MS Mincho"/>
              </w:rPr>
              <w:t>CA_n40B-n78C-n257M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2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/G/H/I/J/K/L/M</w:t>
            </w:r>
          </w:p>
          <w:p w:rsidR="0030133D" w:rsidRPr="00032D3A" w:rsidRDefault="0030133D" w:rsidP="0030133D">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Change w:id="232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32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r w:rsidRPr="00032D3A">
              <w:rPr>
                <w:szCs w:val="18"/>
                <w:lang w:eastAsia="zh-CN"/>
              </w:rPr>
              <w:t>0</w:t>
            </w:r>
          </w:p>
        </w:tc>
      </w:tr>
      <w:tr w:rsidR="0030133D" w:rsidRPr="00032D3A" w:rsidTr="0030133D">
        <w:trPr>
          <w:trHeight w:val="187"/>
          <w:jc w:val="center"/>
          <w:trPrChange w:id="232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2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32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2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32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2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2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3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rPr>
            </w:pPr>
          </w:p>
        </w:tc>
        <w:tc>
          <w:tcPr>
            <w:tcW w:w="1155" w:type="dxa"/>
            <w:gridSpan w:val="2"/>
            <w:tcBorders>
              <w:left w:val="single" w:sz="4" w:space="0" w:color="auto"/>
              <w:right w:val="single" w:sz="4" w:space="0" w:color="auto"/>
            </w:tcBorders>
            <w:vAlign w:val="center"/>
            <w:tcPrChange w:id="233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33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szCs w:val="18"/>
                <w:lang w:eastAsia="zh-CN"/>
              </w:rPr>
            </w:pPr>
          </w:p>
        </w:tc>
      </w:tr>
      <w:tr w:rsidR="0030133D" w:rsidRPr="00032D3A" w:rsidTr="0030133D">
        <w:trPr>
          <w:trHeight w:val="187"/>
          <w:jc w:val="center"/>
          <w:trPrChange w:id="233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3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3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30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3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3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1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10, 15, 20, 25, 30, 40, 50, 60, 90, 100</w:t>
            </w:r>
          </w:p>
        </w:tc>
        <w:tc>
          <w:tcPr>
            <w:tcW w:w="2230" w:type="dxa"/>
            <w:tcBorders>
              <w:top w:val="nil"/>
              <w:left w:val="single" w:sz="4" w:space="0" w:color="auto"/>
              <w:bottom w:val="nil"/>
              <w:right w:val="single" w:sz="4" w:space="0" w:color="auto"/>
            </w:tcBorders>
            <w:shd w:val="clear" w:color="auto" w:fill="auto"/>
            <w:vAlign w:val="center"/>
            <w:tcPrChange w:id="233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1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3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CA_n40A-n78A-n258D</w:t>
            </w:r>
          </w:p>
        </w:tc>
        <w:tc>
          <w:tcPr>
            <w:tcW w:w="3249" w:type="dxa"/>
            <w:gridSpan w:val="2"/>
            <w:tcBorders>
              <w:top w:val="nil"/>
              <w:left w:val="single" w:sz="4" w:space="0" w:color="auto"/>
              <w:bottom w:val="nil"/>
              <w:right w:val="single" w:sz="4" w:space="0" w:color="auto"/>
            </w:tcBorders>
            <w:shd w:val="clear" w:color="auto" w:fill="auto"/>
            <w:vAlign w:val="center"/>
            <w:tcPrChange w:id="233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32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3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3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3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3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3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33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CA_n40A-n78A-n258E</w:t>
            </w:r>
          </w:p>
        </w:tc>
        <w:tc>
          <w:tcPr>
            <w:tcW w:w="3249" w:type="dxa"/>
            <w:gridSpan w:val="2"/>
            <w:tcBorders>
              <w:top w:val="nil"/>
              <w:left w:val="single" w:sz="4" w:space="0" w:color="auto"/>
              <w:bottom w:val="nil"/>
              <w:right w:val="single" w:sz="4" w:space="0" w:color="auto"/>
            </w:tcBorders>
            <w:shd w:val="clear" w:color="auto" w:fill="auto"/>
            <w:vAlign w:val="center"/>
            <w:tcPrChange w:id="233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34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3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3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4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3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5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33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CA_n40A-n78A-n258F</w:t>
            </w:r>
          </w:p>
        </w:tc>
        <w:tc>
          <w:tcPr>
            <w:tcW w:w="3249" w:type="dxa"/>
            <w:gridSpan w:val="2"/>
            <w:tcBorders>
              <w:top w:val="nil"/>
              <w:left w:val="single" w:sz="4" w:space="0" w:color="auto"/>
              <w:bottom w:val="nil"/>
              <w:right w:val="single" w:sz="4" w:space="0" w:color="auto"/>
            </w:tcBorders>
            <w:shd w:val="clear" w:color="auto" w:fill="auto"/>
            <w:vAlign w:val="center"/>
            <w:tcPrChange w:id="233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36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3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3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6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3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7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33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CA_n40A-n78A-n258G</w:t>
            </w:r>
          </w:p>
        </w:tc>
        <w:tc>
          <w:tcPr>
            <w:tcW w:w="3249" w:type="dxa"/>
            <w:gridSpan w:val="2"/>
            <w:tcBorders>
              <w:top w:val="nil"/>
              <w:left w:val="single" w:sz="4" w:space="0" w:color="auto"/>
              <w:bottom w:val="nil"/>
              <w:right w:val="single" w:sz="4" w:space="0" w:color="auto"/>
            </w:tcBorders>
            <w:shd w:val="clear" w:color="auto" w:fill="auto"/>
            <w:vAlign w:val="center"/>
            <w:tcPrChange w:id="233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37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3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3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8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3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39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33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3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CA_n40A-n78A-n258H</w:t>
            </w:r>
          </w:p>
        </w:tc>
        <w:tc>
          <w:tcPr>
            <w:tcW w:w="3249" w:type="dxa"/>
            <w:gridSpan w:val="2"/>
            <w:tcBorders>
              <w:top w:val="nil"/>
              <w:left w:val="single" w:sz="4" w:space="0" w:color="auto"/>
              <w:bottom w:val="nil"/>
              <w:right w:val="single" w:sz="4" w:space="0" w:color="auto"/>
            </w:tcBorders>
            <w:shd w:val="clear" w:color="auto" w:fill="auto"/>
            <w:vAlign w:val="center"/>
            <w:tcPrChange w:id="233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39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3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4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0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4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0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34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CA_n40A-n78A-n258I</w:t>
            </w:r>
          </w:p>
        </w:tc>
        <w:tc>
          <w:tcPr>
            <w:tcW w:w="3249" w:type="dxa"/>
            <w:gridSpan w:val="2"/>
            <w:tcBorders>
              <w:top w:val="nil"/>
              <w:left w:val="single" w:sz="4" w:space="0" w:color="auto"/>
              <w:bottom w:val="nil"/>
              <w:right w:val="single" w:sz="4" w:space="0" w:color="auto"/>
            </w:tcBorders>
            <w:shd w:val="clear" w:color="auto" w:fill="auto"/>
            <w:vAlign w:val="center"/>
            <w:tcPrChange w:id="234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41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4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4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2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4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2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34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CA_n40A-n78A-n258J</w:t>
            </w:r>
          </w:p>
        </w:tc>
        <w:tc>
          <w:tcPr>
            <w:tcW w:w="3249" w:type="dxa"/>
            <w:gridSpan w:val="2"/>
            <w:tcBorders>
              <w:top w:val="nil"/>
              <w:left w:val="single" w:sz="4" w:space="0" w:color="auto"/>
              <w:bottom w:val="nil"/>
              <w:right w:val="single" w:sz="4" w:space="0" w:color="auto"/>
            </w:tcBorders>
            <w:shd w:val="clear" w:color="auto" w:fill="auto"/>
            <w:vAlign w:val="center"/>
            <w:tcPrChange w:id="234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43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4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4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3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4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4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34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CA_n40A-n78A-n258K</w:t>
            </w:r>
          </w:p>
        </w:tc>
        <w:tc>
          <w:tcPr>
            <w:tcW w:w="3249" w:type="dxa"/>
            <w:gridSpan w:val="2"/>
            <w:tcBorders>
              <w:top w:val="nil"/>
              <w:left w:val="single" w:sz="4" w:space="0" w:color="auto"/>
              <w:bottom w:val="nil"/>
              <w:right w:val="single" w:sz="4" w:space="0" w:color="auto"/>
            </w:tcBorders>
            <w:shd w:val="clear" w:color="auto" w:fill="auto"/>
            <w:vAlign w:val="center"/>
            <w:tcPrChange w:id="234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45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4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4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5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4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6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34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CA_n40A-n78A-n258L</w:t>
            </w:r>
          </w:p>
        </w:tc>
        <w:tc>
          <w:tcPr>
            <w:tcW w:w="3249" w:type="dxa"/>
            <w:gridSpan w:val="2"/>
            <w:tcBorders>
              <w:top w:val="nil"/>
              <w:left w:val="single" w:sz="4" w:space="0" w:color="auto"/>
              <w:bottom w:val="nil"/>
              <w:right w:val="single" w:sz="4" w:space="0" w:color="auto"/>
            </w:tcBorders>
            <w:shd w:val="clear" w:color="auto" w:fill="auto"/>
            <w:vAlign w:val="center"/>
            <w:tcPrChange w:id="234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46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4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4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7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4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8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34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color w:val="000000"/>
              </w:rPr>
              <w:t>CA_n40A-n78A-n258M</w:t>
            </w:r>
          </w:p>
        </w:tc>
        <w:tc>
          <w:tcPr>
            <w:tcW w:w="3249" w:type="dxa"/>
            <w:gridSpan w:val="2"/>
            <w:tcBorders>
              <w:top w:val="nil"/>
              <w:left w:val="single" w:sz="4" w:space="0" w:color="auto"/>
              <w:bottom w:val="nil"/>
              <w:right w:val="single" w:sz="4" w:space="0" w:color="auto"/>
            </w:tcBorders>
            <w:shd w:val="clear" w:color="auto" w:fill="auto"/>
            <w:vAlign w:val="center"/>
            <w:tcPrChange w:id="234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48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34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34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9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34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4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49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35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35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Pr>
                <w:rFonts w:hint="eastAsia"/>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en-US" w:eastAsia="zh-CN"/>
              </w:rPr>
            </w:pPr>
            <w:r>
              <w:rPr>
                <w:rFonts w:hint="eastAsia"/>
                <w:lang w:val="en-US" w:eastAsia="zh-CN"/>
              </w:rPr>
              <w:t>CA_n40A-n79A</w:t>
            </w:r>
          </w:p>
          <w:p w:rsidR="0030133D" w:rsidRDefault="0030133D" w:rsidP="0030133D">
            <w:pPr>
              <w:pStyle w:val="TAC"/>
              <w:rPr>
                <w:lang w:val="en-US" w:eastAsia="zh-CN"/>
              </w:rPr>
            </w:pPr>
            <w:r>
              <w:rPr>
                <w:rFonts w:hint="eastAsia"/>
                <w:lang w:val="en-US" w:eastAsia="zh-CN"/>
              </w:rPr>
              <w:t>CA_n79A-n258A</w:t>
            </w:r>
          </w:p>
          <w:p w:rsidR="0030133D" w:rsidRPr="00032D3A" w:rsidRDefault="0030133D" w:rsidP="0030133D">
            <w:pPr>
              <w:pStyle w:val="TAC"/>
            </w:pPr>
            <w:r>
              <w:rPr>
                <w:rFonts w:hint="eastAsia"/>
                <w:lang w:val="en-US" w:eastAsia="zh-CN"/>
              </w:rPr>
              <w:t>CA_n40A-n258A</w:t>
            </w:r>
          </w:p>
        </w:tc>
        <w:tc>
          <w:tcPr>
            <w:tcW w:w="1144" w:type="dxa"/>
            <w:tcBorders>
              <w:left w:val="single" w:sz="4" w:space="0" w:color="auto"/>
              <w:right w:val="single" w:sz="4" w:space="0" w:color="auto"/>
            </w:tcBorders>
            <w:vAlign w:val="center"/>
            <w:tcPrChange w:id="2350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cs="Arial"/>
                <w:szCs w:val="18"/>
                <w:lang w:val="en-US" w:eastAsia="zh-CN" w:bidi="ar"/>
              </w:rPr>
              <w:t>5, 10, 15, 20, 25, 30, 40, 50, 60, 80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35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35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5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51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Pr>
                <w:rFonts w:hint="eastAsia"/>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eastAsia="zh-CN"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35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5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5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51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bidi="ar"/>
              </w:rPr>
              <w:t>5</w:t>
            </w:r>
            <w:r>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5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5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bCs/>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C</w:t>
            </w:r>
            <w:r w:rsidRPr="00032D3A">
              <w:rPr>
                <w:lang w:eastAsia="zh-CN"/>
              </w:rPr>
              <w:t>A_n41A-n260A</w:t>
            </w:r>
          </w:p>
          <w:p w:rsidR="0030133D" w:rsidRPr="00032D3A" w:rsidRDefault="0030133D" w:rsidP="0030133D">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Change w:id="2352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5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35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5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52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35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5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5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53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5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5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bCs/>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C</w:t>
            </w:r>
            <w:r w:rsidRPr="00032D3A">
              <w:rPr>
                <w:lang w:eastAsia="zh-CN"/>
              </w:rPr>
              <w:t>A_n41A-n260A</w:t>
            </w:r>
          </w:p>
          <w:p w:rsidR="0030133D" w:rsidRPr="00032D3A" w:rsidRDefault="0030133D" w:rsidP="0030133D">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Change w:id="2354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5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35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5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54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35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5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5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55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CA_n260(2A)</w:t>
            </w:r>
          </w:p>
        </w:tc>
        <w:tc>
          <w:tcPr>
            <w:tcW w:w="2230" w:type="dxa"/>
            <w:tcBorders>
              <w:top w:val="nil"/>
              <w:left w:val="single" w:sz="4" w:space="0" w:color="auto"/>
              <w:bottom w:val="single" w:sz="4" w:space="0" w:color="auto"/>
              <w:right w:val="single" w:sz="4" w:space="0" w:color="auto"/>
            </w:tcBorders>
            <w:shd w:val="clear" w:color="auto" w:fill="auto"/>
            <w:vAlign w:val="center"/>
            <w:tcPrChange w:id="235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5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bCs/>
                <w:szCs w:val="18"/>
                <w:lang w:val="en-US" w:eastAsia="zh-CN"/>
              </w:rPr>
              <w:t>CA_n41A-n66A-n260G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5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C</w:t>
            </w:r>
            <w:r w:rsidRPr="00032D3A">
              <w:rPr>
                <w:lang w:eastAsia="zh-CN"/>
              </w:rPr>
              <w:t>A_n41A-n260A</w:t>
            </w:r>
            <w:r>
              <w:rPr>
                <w:lang w:eastAsia="zh-CN"/>
              </w:rPr>
              <w:t>/G</w:t>
            </w:r>
          </w:p>
          <w:p w:rsidR="0030133D" w:rsidRPr="00032D3A" w:rsidRDefault="0030133D" w:rsidP="0030133D">
            <w:pPr>
              <w:pStyle w:val="TAC"/>
              <w:rPr>
                <w:lang w:eastAsia="zh-CN"/>
              </w:rPr>
            </w:pPr>
            <w:r w:rsidRPr="00032D3A">
              <w:rPr>
                <w:lang w:eastAsia="zh-CN"/>
              </w:rPr>
              <w:t>CA_n66A-n260A</w:t>
            </w:r>
            <w:r>
              <w:rPr>
                <w:lang w:eastAsia="zh-CN"/>
              </w:rPr>
              <w:t>/G</w:t>
            </w:r>
          </w:p>
        </w:tc>
        <w:tc>
          <w:tcPr>
            <w:tcW w:w="1155" w:type="dxa"/>
            <w:gridSpan w:val="2"/>
            <w:tcBorders>
              <w:left w:val="single" w:sz="4" w:space="0" w:color="auto"/>
              <w:right w:val="single" w:sz="4" w:space="0" w:color="auto"/>
            </w:tcBorders>
            <w:vAlign w:val="center"/>
            <w:tcPrChange w:id="235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5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35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5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5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5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35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5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5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5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35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5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bCs/>
                <w:szCs w:val="18"/>
                <w:lang w:val="en-US" w:eastAsia="zh-CN"/>
              </w:rPr>
              <w:t>CA_n41A-n66A-n260H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5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C</w:t>
            </w:r>
            <w:r w:rsidRPr="00032D3A">
              <w:rPr>
                <w:lang w:eastAsia="zh-CN"/>
              </w:rPr>
              <w:t>A_n41A-n260A</w:t>
            </w:r>
            <w:r>
              <w:rPr>
                <w:lang w:eastAsia="zh-CN"/>
              </w:rPr>
              <w:t>/G/H</w:t>
            </w:r>
          </w:p>
          <w:p w:rsidR="0030133D" w:rsidRPr="00032D3A" w:rsidRDefault="0030133D" w:rsidP="0030133D">
            <w:pPr>
              <w:pStyle w:val="TAC"/>
              <w:rPr>
                <w:lang w:eastAsia="zh-CN"/>
              </w:rPr>
            </w:pPr>
            <w:r w:rsidRPr="00032D3A">
              <w:rPr>
                <w:lang w:eastAsia="zh-CN"/>
              </w:rPr>
              <w:t>CA_n66A-n260A</w:t>
            </w:r>
            <w:r>
              <w:rPr>
                <w:lang w:eastAsia="zh-CN"/>
              </w:rPr>
              <w:t>/G/H</w:t>
            </w:r>
          </w:p>
        </w:tc>
        <w:tc>
          <w:tcPr>
            <w:tcW w:w="1155" w:type="dxa"/>
            <w:gridSpan w:val="2"/>
            <w:tcBorders>
              <w:left w:val="single" w:sz="4" w:space="0" w:color="auto"/>
              <w:right w:val="single" w:sz="4" w:space="0" w:color="auto"/>
            </w:tcBorders>
            <w:vAlign w:val="center"/>
            <w:tcPrChange w:id="235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5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35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5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5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5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35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5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5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5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35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5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5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bCs/>
                <w:szCs w:val="18"/>
                <w:lang w:val="en-US" w:eastAsia="zh-CN"/>
              </w:rPr>
              <w:t>CA_n41A-n66A-n260</w:t>
            </w:r>
            <w:r w:rsidRPr="00032D3A">
              <w:rPr>
                <w:rFonts w:hint="eastAsia"/>
                <w:bCs/>
                <w:szCs w:val="18"/>
                <w:lang w:val="en-US" w:eastAsia="zh-CN"/>
              </w:rP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5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C</w:t>
            </w:r>
            <w:r w:rsidRPr="00032D3A">
              <w:rPr>
                <w:lang w:eastAsia="zh-CN"/>
              </w:rPr>
              <w:t>A_n41A-n260A</w:t>
            </w:r>
            <w:r>
              <w:rPr>
                <w:lang w:eastAsia="zh-CN"/>
              </w:rPr>
              <w:t>/G/H/I</w:t>
            </w:r>
          </w:p>
          <w:p w:rsidR="0030133D" w:rsidRPr="00032D3A" w:rsidRDefault="0030133D" w:rsidP="0030133D">
            <w:pPr>
              <w:pStyle w:val="TAC"/>
              <w:rPr>
                <w:lang w:eastAsia="zh-CN"/>
              </w:rPr>
            </w:pPr>
            <w:r w:rsidRPr="00032D3A">
              <w:rPr>
                <w:lang w:eastAsia="zh-CN"/>
              </w:rPr>
              <w:t>CA_n66A-n260A</w:t>
            </w:r>
            <w:r>
              <w:rPr>
                <w:lang w:eastAsia="zh-CN"/>
              </w:rPr>
              <w:t>/G/H/I</w:t>
            </w:r>
          </w:p>
        </w:tc>
        <w:tc>
          <w:tcPr>
            <w:tcW w:w="1155" w:type="dxa"/>
            <w:gridSpan w:val="2"/>
            <w:tcBorders>
              <w:left w:val="single" w:sz="4" w:space="0" w:color="auto"/>
              <w:right w:val="single" w:sz="4" w:space="0" w:color="auto"/>
            </w:tcBorders>
            <w:vAlign w:val="center"/>
            <w:tcPrChange w:id="235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5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35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5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6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36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6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6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6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36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610"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3611"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CA_n41A-n77A-n257A</w:t>
            </w:r>
          </w:p>
        </w:tc>
        <w:tc>
          <w:tcPr>
            <w:tcW w:w="3256" w:type="dxa"/>
            <w:gridSpan w:val="2"/>
            <w:tcBorders>
              <w:left w:val="single" w:sz="4" w:space="0" w:color="auto"/>
              <w:bottom w:val="nil"/>
              <w:right w:val="single" w:sz="4" w:space="0" w:color="auto"/>
            </w:tcBorders>
            <w:shd w:val="clear" w:color="auto" w:fill="auto"/>
            <w:vAlign w:val="center"/>
            <w:tcPrChange w:id="23612"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val="sv-SE"/>
              </w:rPr>
            </w:pPr>
            <w:r w:rsidRPr="00032D3A">
              <w:rPr>
                <w:lang w:val="sv-SE"/>
              </w:rPr>
              <w:t>CA_n41A-n77A</w:t>
            </w:r>
          </w:p>
          <w:p w:rsidR="0030133D" w:rsidRPr="00032D3A" w:rsidRDefault="0030133D" w:rsidP="0030133D">
            <w:pPr>
              <w:pStyle w:val="TAC"/>
              <w:rPr>
                <w:lang w:val="sv-SE"/>
              </w:rPr>
            </w:pPr>
            <w:r w:rsidRPr="00032D3A">
              <w:rPr>
                <w:lang w:val="sv-SE"/>
              </w:rPr>
              <w:t>CA_n41A-n257A</w:t>
            </w:r>
          </w:p>
          <w:p w:rsidR="0030133D" w:rsidRPr="00032D3A" w:rsidRDefault="0030133D" w:rsidP="0030133D">
            <w:pPr>
              <w:pStyle w:val="TAC"/>
            </w:pPr>
            <w:r w:rsidRPr="00032D3A">
              <w:rPr>
                <w:lang w:val="sv-SE"/>
              </w:rPr>
              <w:t>CA_n77A-n257A</w:t>
            </w:r>
          </w:p>
        </w:tc>
        <w:tc>
          <w:tcPr>
            <w:tcW w:w="1155" w:type="dxa"/>
            <w:gridSpan w:val="2"/>
            <w:tcBorders>
              <w:left w:val="single" w:sz="4" w:space="0" w:color="auto"/>
              <w:right w:val="single" w:sz="4" w:space="0" w:color="auto"/>
            </w:tcBorders>
            <w:vAlign w:val="center"/>
            <w:tcPrChange w:id="236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30" w:type="dxa"/>
            <w:tcBorders>
              <w:left w:val="single" w:sz="4" w:space="0" w:color="auto"/>
              <w:bottom w:val="nil"/>
              <w:right w:val="single" w:sz="4" w:space="0" w:color="auto"/>
            </w:tcBorders>
            <w:shd w:val="clear" w:color="auto" w:fill="auto"/>
            <w:vAlign w:val="center"/>
            <w:tcPrChange w:id="23615"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6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6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6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6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6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6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6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6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lastRenderedPageBreak/>
              <w:t>CA_n41A-n77A-n257G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6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eastAsia="zh-CN"/>
              </w:rPr>
            </w:pPr>
            <w:r>
              <w:rPr>
                <w:rFonts w:hint="eastAsia"/>
                <w:lang w:val="sv-SE" w:eastAsia="zh-CN"/>
              </w:rPr>
              <w:t>C</w:t>
            </w:r>
            <w:r>
              <w:rPr>
                <w:lang w:val="sv-SE" w:eastAsia="zh-CN"/>
              </w:rPr>
              <w:t>A_n257G</w:t>
            </w:r>
          </w:p>
          <w:p w:rsidR="0030133D" w:rsidRPr="00032D3A" w:rsidRDefault="0030133D" w:rsidP="0030133D">
            <w:pPr>
              <w:pStyle w:val="TAC"/>
              <w:rPr>
                <w:lang w:val="sv-SE"/>
              </w:rPr>
            </w:pPr>
            <w:r w:rsidRPr="00032D3A">
              <w:rPr>
                <w:lang w:val="sv-SE"/>
              </w:rPr>
              <w:t>CA_n41A-n77A</w:t>
            </w:r>
          </w:p>
          <w:p w:rsidR="0030133D" w:rsidRPr="00032D3A" w:rsidRDefault="0030133D" w:rsidP="0030133D">
            <w:pPr>
              <w:pStyle w:val="TAC"/>
              <w:rPr>
                <w:lang w:val="sv-SE"/>
              </w:rPr>
            </w:pPr>
            <w:r w:rsidRPr="00032D3A">
              <w:rPr>
                <w:lang w:val="sv-SE"/>
              </w:rPr>
              <w:t>CA_n41A-n257A</w:t>
            </w:r>
            <w:r>
              <w:rPr>
                <w:lang w:val="sv-SE"/>
              </w:rPr>
              <w:t>/G</w:t>
            </w:r>
          </w:p>
          <w:p w:rsidR="0030133D" w:rsidRPr="00032D3A" w:rsidRDefault="0030133D" w:rsidP="0030133D">
            <w:pPr>
              <w:pStyle w:val="TAC"/>
            </w:pPr>
            <w:r w:rsidRPr="00032D3A">
              <w:rPr>
                <w:lang w:val="sv-SE"/>
              </w:rPr>
              <w:t>CA_n77A-n257A</w:t>
            </w:r>
            <w:r>
              <w:rPr>
                <w:lang w:val="sv-SE"/>
              </w:rPr>
              <w:t>/G</w:t>
            </w:r>
          </w:p>
        </w:tc>
        <w:tc>
          <w:tcPr>
            <w:tcW w:w="1155" w:type="dxa"/>
            <w:gridSpan w:val="2"/>
            <w:tcBorders>
              <w:left w:val="single" w:sz="4" w:space="0" w:color="auto"/>
              <w:right w:val="single" w:sz="4" w:space="0" w:color="auto"/>
            </w:tcBorders>
            <w:vAlign w:val="center"/>
            <w:tcPrChange w:id="236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6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6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6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6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6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6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6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36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6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CA_n41A-n77A-n257H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6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rFonts w:hint="eastAsia"/>
                <w:lang w:val="sv-SE" w:eastAsia="ja-JP"/>
              </w:rPr>
              <w:t>C</w:t>
            </w:r>
            <w:r>
              <w:rPr>
                <w:lang w:val="sv-SE" w:eastAsia="ja-JP"/>
              </w:rPr>
              <w:t>A_n257G/H</w:t>
            </w:r>
          </w:p>
          <w:p w:rsidR="0030133D" w:rsidRPr="00032D3A" w:rsidRDefault="0030133D" w:rsidP="0030133D">
            <w:pPr>
              <w:pStyle w:val="TAC"/>
              <w:rPr>
                <w:lang w:val="sv-SE"/>
              </w:rPr>
            </w:pPr>
            <w:r w:rsidRPr="00032D3A">
              <w:rPr>
                <w:lang w:val="sv-SE"/>
              </w:rPr>
              <w:t>CA_n41A-n77A</w:t>
            </w:r>
          </w:p>
          <w:p w:rsidR="0030133D" w:rsidRPr="00032D3A" w:rsidRDefault="0030133D" w:rsidP="0030133D">
            <w:pPr>
              <w:pStyle w:val="TAC"/>
              <w:rPr>
                <w:lang w:val="sv-SE"/>
              </w:rPr>
            </w:pPr>
            <w:r w:rsidRPr="00032D3A">
              <w:rPr>
                <w:lang w:val="sv-SE"/>
              </w:rPr>
              <w:t>CA_n41A-n257A</w:t>
            </w:r>
            <w:r>
              <w:rPr>
                <w:lang w:val="sv-SE"/>
              </w:rPr>
              <w:t>/G/H</w:t>
            </w:r>
          </w:p>
          <w:p w:rsidR="0030133D" w:rsidRPr="00032D3A" w:rsidRDefault="0030133D" w:rsidP="0030133D">
            <w:pPr>
              <w:pStyle w:val="TAC"/>
            </w:pPr>
            <w:r w:rsidRPr="00032D3A">
              <w:rPr>
                <w:lang w:val="sv-SE"/>
              </w:rPr>
              <w:t>CA_n77A-n257A</w:t>
            </w:r>
            <w:r>
              <w:rPr>
                <w:lang w:val="sv-SE"/>
              </w:rPr>
              <w:t>/G/H</w:t>
            </w:r>
          </w:p>
        </w:tc>
        <w:tc>
          <w:tcPr>
            <w:tcW w:w="1155" w:type="dxa"/>
            <w:gridSpan w:val="2"/>
            <w:tcBorders>
              <w:left w:val="single" w:sz="4" w:space="0" w:color="auto"/>
              <w:right w:val="single" w:sz="4" w:space="0" w:color="auto"/>
            </w:tcBorders>
            <w:vAlign w:val="center"/>
            <w:tcPrChange w:id="236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3651"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6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6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6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6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6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6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36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64"/>
          <w:jc w:val="center"/>
          <w:trPrChange w:id="23664" w:author="ZTE-Ma Zhifeng" w:date="2023-10-16T15:19:00Z">
            <w:trPr>
              <w:trHeight w:val="64"/>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6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CA_n41A-n77A-n257I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6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C50D7D" w:rsidRDefault="0030133D" w:rsidP="0030133D">
            <w:pPr>
              <w:pStyle w:val="TAC"/>
              <w:rPr>
                <w:lang w:val="sv-SE"/>
              </w:rPr>
            </w:pPr>
            <w:r>
              <w:rPr>
                <w:rFonts w:hint="eastAsia"/>
                <w:lang w:val="sv-SE" w:eastAsia="ja-JP"/>
              </w:rPr>
              <w:t>C</w:t>
            </w:r>
            <w:r>
              <w:rPr>
                <w:lang w:val="sv-SE" w:eastAsia="ja-JP"/>
              </w:rPr>
              <w:t>A_n257G/H/I</w:t>
            </w:r>
          </w:p>
          <w:p w:rsidR="0030133D" w:rsidRPr="00032D3A" w:rsidRDefault="0030133D" w:rsidP="0030133D">
            <w:pPr>
              <w:pStyle w:val="TAC"/>
              <w:rPr>
                <w:lang w:val="sv-SE"/>
              </w:rPr>
            </w:pPr>
            <w:r w:rsidRPr="00032D3A">
              <w:rPr>
                <w:lang w:val="sv-SE"/>
              </w:rPr>
              <w:t>CA_n41A-n77A</w:t>
            </w:r>
            <w:r>
              <w:rPr>
                <w:lang w:val="sv-SE"/>
              </w:rPr>
              <w:t>/G/H/I</w:t>
            </w:r>
          </w:p>
          <w:p w:rsidR="0030133D" w:rsidRPr="00032D3A" w:rsidRDefault="0030133D" w:rsidP="0030133D">
            <w:pPr>
              <w:pStyle w:val="TAC"/>
            </w:pPr>
            <w:r w:rsidRPr="00032D3A">
              <w:rPr>
                <w:lang w:val="sv-SE"/>
              </w:rPr>
              <w:t>CA_n77A-n257A</w:t>
            </w:r>
            <w:r>
              <w:rPr>
                <w:lang w:val="sv-SE"/>
              </w:rPr>
              <w:t>/G/H/I</w:t>
            </w:r>
          </w:p>
        </w:tc>
        <w:tc>
          <w:tcPr>
            <w:tcW w:w="1155" w:type="dxa"/>
            <w:gridSpan w:val="2"/>
            <w:tcBorders>
              <w:left w:val="single" w:sz="4" w:space="0" w:color="auto"/>
              <w:right w:val="single" w:sz="4" w:space="0" w:color="auto"/>
            </w:tcBorders>
            <w:vAlign w:val="center"/>
            <w:tcPrChange w:id="236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3669"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6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6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6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6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6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6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236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6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CA_n41A-n77(2A)-n257A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6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w:t>
            </w:r>
          </w:p>
          <w:p w:rsidR="0030133D" w:rsidRPr="00032D3A" w:rsidRDefault="0030133D" w:rsidP="0030133D">
            <w:pPr>
              <w:pStyle w:val="TAC"/>
            </w:pPr>
            <w:r>
              <w:rPr>
                <w:lang w:val="sv-SE"/>
              </w:rPr>
              <w:t>CA_n77A-n257A</w:t>
            </w:r>
          </w:p>
        </w:tc>
        <w:tc>
          <w:tcPr>
            <w:tcW w:w="1155" w:type="dxa"/>
            <w:gridSpan w:val="2"/>
            <w:tcBorders>
              <w:left w:val="single" w:sz="4" w:space="0" w:color="auto"/>
              <w:right w:val="single" w:sz="4" w:space="0" w:color="auto"/>
            </w:tcBorders>
            <w:vAlign w:val="center"/>
            <w:tcPrChange w:id="236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Change w:id="23687"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6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6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6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Change w:id="236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6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6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6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6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6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7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CA_n41A-n77(2A)-n257G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CA_n41A-n257A/G</w:t>
            </w:r>
          </w:p>
          <w:p w:rsidR="0030133D" w:rsidRPr="00032D3A" w:rsidRDefault="0030133D" w:rsidP="0030133D">
            <w:pPr>
              <w:pStyle w:val="TAC"/>
            </w:pPr>
            <w:r>
              <w:rPr>
                <w:lang w:val="sv-SE"/>
              </w:rPr>
              <w:t>CA_n77A-n257A/G</w:t>
            </w:r>
          </w:p>
        </w:tc>
        <w:tc>
          <w:tcPr>
            <w:tcW w:w="1155" w:type="dxa"/>
            <w:gridSpan w:val="2"/>
            <w:tcBorders>
              <w:left w:val="single" w:sz="4" w:space="0" w:color="auto"/>
              <w:right w:val="single" w:sz="4" w:space="0" w:color="auto"/>
            </w:tcBorders>
            <w:vAlign w:val="center"/>
            <w:tcPrChange w:id="237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Change w:id="23705"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7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7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Change w:id="237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7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37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7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CA_n41A-n77(2A)-n257H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CA_n41A-n257A/G/H</w:t>
            </w:r>
          </w:p>
          <w:p w:rsidR="0030133D" w:rsidRPr="00032D3A" w:rsidRDefault="0030133D" w:rsidP="0030133D">
            <w:pPr>
              <w:pStyle w:val="TAC"/>
            </w:pPr>
            <w:r>
              <w:rPr>
                <w:lang w:val="sv-SE"/>
              </w:rPr>
              <w:t>CA_n77A-n257A/G/H</w:t>
            </w:r>
          </w:p>
        </w:tc>
        <w:tc>
          <w:tcPr>
            <w:tcW w:w="1155" w:type="dxa"/>
            <w:gridSpan w:val="2"/>
            <w:tcBorders>
              <w:left w:val="single" w:sz="4" w:space="0" w:color="auto"/>
              <w:right w:val="single" w:sz="4" w:space="0" w:color="auto"/>
            </w:tcBorders>
            <w:vAlign w:val="center"/>
            <w:tcPrChange w:id="237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Change w:id="23723"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7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7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Change w:id="237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7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7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7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CA_n41A-n77(2A)-n257I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CA_n41A-n257A/G/H/I</w:t>
            </w:r>
          </w:p>
          <w:p w:rsidR="0030133D" w:rsidRPr="00032D3A" w:rsidRDefault="0030133D" w:rsidP="0030133D">
            <w:pPr>
              <w:pStyle w:val="TAC"/>
            </w:pPr>
            <w:r>
              <w:rPr>
                <w:lang w:val="sv-SE"/>
              </w:rPr>
              <w:t>CA_n77A-n257A/G/H/I</w:t>
            </w:r>
          </w:p>
        </w:tc>
        <w:tc>
          <w:tcPr>
            <w:tcW w:w="1155" w:type="dxa"/>
            <w:gridSpan w:val="2"/>
            <w:tcBorders>
              <w:left w:val="single" w:sz="4" w:space="0" w:color="auto"/>
              <w:right w:val="single" w:sz="4" w:space="0" w:color="auto"/>
            </w:tcBorders>
            <w:vAlign w:val="center"/>
            <w:tcPrChange w:id="237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Change w:id="23741"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7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7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Change w:id="237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7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547C1B">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7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3755"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170ADD">
              <w:t>CA_n41A-n77(</w:t>
            </w:r>
            <w:r>
              <w:t>3</w:t>
            </w:r>
            <w:r w:rsidRPr="00170ADD">
              <w:t>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w:t>
            </w:r>
          </w:p>
          <w:p w:rsidR="0030133D" w:rsidRPr="00032D3A" w:rsidRDefault="0030133D" w:rsidP="0030133D">
            <w:pPr>
              <w:pStyle w:val="TAC"/>
            </w:pPr>
            <w:r>
              <w:rPr>
                <w:lang w:val="sv-SE"/>
              </w:rPr>
              <w:t>CA_n77A-n257A</w:t>
            </w:r>
          </w:p>
        </w:tc>
        <w:tc>
          <w:tcPr>
            <w:tcW w:w="1155" w:type="dxa"/>
            <w:gridSpan w:val="2"/>
            <w:tcBorders>
              <w:left w:val="single" w:sz="4" w:space="0" w:color="auto"/>
              <w:right w:val="single" w:sz="4" w:space="0" w:color="auto"/>
            </w:tcBorders>
            <w:vAlign w:val="center"/>
            <w:tcPrChange w:id="23757"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7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7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3761"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63"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Change w:id="237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3767"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69"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7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3773"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170ADD">
              <w:t>CA_n41A-n77(</w:t>
            </w:r>
            <w:r>
              <w:t>3</w:t>
            </w:r>
            <w:r w:rsidRPr="00170ADD">
              <w:t>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CA_n41A-n257A/G</w:t>
            </w:r>
          </w:p>
          <w:p w:rsidR="0030133D" w:rsidRPr="00032D3A" w:rsidRDefault="0030133D" w:rsidP="0030133D">
            <w:pPr>
              <w:pStyle w:val="TAC"/>
            </w:pPr>
            <w:r>
              <w:rPr>
                <w:lang w:val="sv-SE"/>
              </w:rPr>
              <w:t>CA_n77A-n257A/G</w:t>
            </w:r>
          </w:p>
        </w:tc>
        <w:tc>
          <w:tcPr>
            <w:tcW w:w="1155" w:type="dxa"/>
            <w:gridSpan w:val="2"/>
            <w:tcBorders>
              <w:left w:val="single" w:sz="4" w:space="0" w:color="auto"/>
              <w:right w:val="single" w:sz="4" w:space="0" w:color="auto"/>
            </w:tcBorders>
            <w:vAlign w:val="center"/>
            <w:tcPrChange w:id="23775"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7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7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3779"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81"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Change w:id="237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3785"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87"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37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7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3791"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170ADD">
              <w:t>CA_n41A-n77(</w:t>
            </w:r>
            <w:r>
              <w:t>3</w:t>
            </w:r>
            <w:r w:rsidRPr="00170ADD">
              <w:t>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CA_n41A-n257A/G/H</w:t>
            </w:r>
          </w:p>
          <w:p w:rsidR="0030133D" w:rsidRPr="00032D3A" w:rsidRDefault="0030133D" w:rsidP="0030133D">
            <w:pPr>
              <w:pStyle w:val="TAC"/>
            </w:pPr>
            <w:r>
              <w:rPr>
                <w:lang w:val="sv-SE"/>
              </w:rPr>
              <w:t>CA_n77A-n257A/G/H</w:t>
            </w:r>
          </w:p>
        </w:tc>
        <w:tc>
          <w:tcPr>
            <w:tcW w:w="1155" w:type="dxa"/>
            <w:gridSpan w:val="2"/>
            <w:tcBorders>
              <w:left w:val="single" w:sz="4" w:space="0" w:color="auto"/>
              <w:right w:val="single" w:sz="4" w:space="0" w:color="auto"/>
            </w:tcBorders>
            <w:vAlign w:val="center"/>
            <w:tcPrChange w:id="23793"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7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7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3797"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799"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Change w:id="238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3803"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8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805"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8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3809"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170ADD">
              <w:t>CA_n41A-n77(</w:t>
            </w:r>
            <w:r>
              <w:t>3</w:t>
            </w:r>
            <w:r w:rsidRPr="00170ADD">
              <w:t>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8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val="sv-SE"/>
              </w:rPr>
            </w:pPr>
            <w:r>
              <w:rPr>
                <w:lang w:val="sv-SE"/>
              </w:rPr>
              <w:t>CA_n41A-n77A</w:t>
            </w:r>
          </w:p>
          <w:p w:rsidR="0030133D" w:rsidRDefault="0030133D" w:rsidP="0030133D">
            <w:pPr>
              <w:pStyle w:val="TAC"/>
              <w:rPr>
                <w:lang w:val="sv-SE"/>
              </w:rPr>
            </w:pPr>
            <w:r>
              <w:rPr>
                <w:lang w:val="sv-SE"/>
              </w:rPr>
              <w:t>CA_n41A-n257A/G/H/I</w:t>
            </w:r>
          </w:p>
          <w:p w:rsidR="0030133D" w:rsidRPr="00032D3A" w:rsidRDefault="0030133D" w:rsidP="0030133D">
            <w:pPr>
              <w:pStyle w:val="TAC"/>
            </w:pPr>
            <w:r>
              <w:rPr>
                <w:lang w:val="sv-SE"/>
              </w:rPr>
              <w:t>CA_n77A-n257A/G/H/I</w:t>
            </w:r>
          </w:p>
        </w:tc>
        <w:tc>
          <w:tcPr>
            <w:tcW w:w="1155" w:type="dxa"/>
            <w:gridSpan w:val="2"/>
            <w:tcBorders>
              <w:left w:val="single" w:sz="4" w:space="0" w:color="auto"/>
              <w:right w:val="single" w:sz="4" w:space="0" w:color="auto"/>
            </w:tcBorders>
            <w:vAlign w:val="center"/>
            <w:tcPrChange w:id="23811"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8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170ADD">
              <w:t>0</w:t>
            </w:r>
          </w:p>
        </w:tc>
      </w:tr>
      <w:tr w:rsidR="0030133D" w:rsidRPr="00032D3A" w:rsidTr="0030133D">
        <w:trPr>
          <w:trHeight w:val="187"/>
          <w:jc w:val="center"/>
          <w:trPrChange w:id="238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8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8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817"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Change w:id="238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8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8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3823" w:author="ZTE-Ma Zhifeng" w:date="2023-10-16T15:19:00Z">
              <w:tcPr>
                <w:tcW w:w="1155" w:type="dxa"/>
                <w:gridSpan w:val="2"/>
                <w:tcBorders>
                  <w:left w:val="single" w:sz="4" w:space="0" w:color="auto"/>
                  <w:right w:val="single" w:sz="4" w:space="0" w:color="auto"/>
                </w:tcBorders>
                <w:vAlign w:val="center"/>
              </w:tcPr>
            </w:tcPrChange>
          </w:tcPr>
          <w:p w:rsidR="0030133D" w:rsidRPr="00170ADD" w:rsidRDefault="0030133D" w:rsidP="0030133D">
            <w:pPr>
              <w:pStyle w:val="TAC"/>
            </w:pPr>
            <w:r w:rsidRPr="00170ADD">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47C1B" w:rsidRDefault="0030133D" w:rsidP="0030133D">
            <w:pPr>
              <w:pStyle w:val="TAC"/>
            </w:pPr>
            <w:r w:rsidRPr="00547C1B">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8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8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8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82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383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8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8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8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3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8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8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8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4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w:t>
            </w:r>
            <w:r w:rsidRPr="00032D3A">
              <w:rPr>
                <w:b/>
                <w:lang w:val="en-US" w:bidi="ar"/>
              </w:rPr>
              <w:t xml:space="preserve">, </w:t>
            </w:r>
            <w:r w:rsidRPr="00032D3A">
              <w:rPr>
                <w:lang w:val="en-US" w:bidi="ar"/>
              </w:rPr>
              <w:t>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8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8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8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84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8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8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8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8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5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8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8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8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5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38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8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8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86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3867"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8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8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8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71"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8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8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8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77"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38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8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8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w:t>
            </w:r>
          </w:p>
        </w:tc>
        <w:tc>
          <w:tcPr>
            <w:tcW w:w="1144" w:type="dxa"/>
            <w:tcBorders>
              <w:left w:val="single" w:sz="4" w:space="0" w:color="auto"/>
              <w:right w:val="single" w:sz="4" w:space="0" w:color="auto"/>
            </w:tcBorders>
            <w:vAlign w:val="center"/>
            <w:tcPrChange w:id="23883"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3885"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0</w:t>
            </w:r>
          </w:p>
        </w:tc>
      </w:tr>
      <w:tr w:rsidR="0030133D" w:rsidRPr="00032D3A" w:rsidTr="0030133D">
        <w:trPr>
          <w:trHeight w:val="187"/>
          <w:jc w:val="center"/>
          <w:trPrChange w:id="238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8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8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89"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7</w:t>
            </w:r>
            <w:r w:rsidRPr="00032D3A">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8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RPr="00032D3A" w:rsidTr="0030133D">
        <w:trPr>
          <w:trHeight w:val="187"/>
          <w:jc w:val="center"/>
          <w:trPrChange w:id="238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8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8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44" w:type="dxa"/>
            <w:tcBorders>
              <w:left w:val="single" w:sz="4" w:space="0" w:color="auto"/>
              <w:right w:val="single" w:sz="4" w:space="0" w:color="auto"/>
            </w:tcBorders>
            <w:vAlign w:val="center"/>
            <w:tcPrChange w:id="23895" w:author="ZTE-Ma Zhifeng" w:date="2023-10-16T15:19:00Z">
              <w:tcPr>
                <w:tcW w:w="1144" w:type="dxa"/>
                <w:tcBorders>
                  <w:left w:val="single" w:sz="4" w:space="0" w:color="auto"/>
                  <w:right w:val="single" w:sz="4" w:space="0" w:color="auto"/>
                </w:tcBorders>
                <w:vAlign w:val="center"/>
              </w:tcPr>
            </w:tcPrChange>
          </w:tcPr>
          <w:p w:rsidR="0030133D" w:rsidRPr="00032D3A" w:rsidRDefault="0030133D" w:rsidP="0030133D">
            <w:pPr>
              <w:pStyle w:val="TAC"/>
            </w:pPr>
            <w:r w:rsidRPr="00032D3A">
              <w:t>n</w:t>
            </w:r>
            <w:r w:rsidRPr="00032D3A">
              <w:rPr>
                <w:rFonts w:hint="eastAsia"/>
              </w:rPr>
              <w:t>2</w:t>
            </w:r>
            <w:r w:rsidRPr="00032D3A">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238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r>
      <w:tr w:rsidR="0030133D" w:rsidTr="0030133D">
        <w:trPr>
          <w:trHeight w:val="187"/>
          <w:jc w:val="center"/>
          <w:trPrChange w:id="238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8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9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rsidR="0030133D" w:rsidRDefault="0030133D" w:rsidP="0030133D">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44" w:type="dxa"/>
            <w:tcBorders>
              <w:left w:val="single" w:sz="4" w:space="0" w:color="auto"/>
              <w:right w:val="single" w:sz="4" w:space="0" w:color="auto"/>
            </w:tcBorders>
            <w:vAlign w:val="center"/>
            <w:tcPrChange w:id="23901"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9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39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9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9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3907"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39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39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9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9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44" w:type="dxa"/>
            <w:tcBorders>
              <w:left w:val="single" w:sz="4" w:space="0" w:color="auto"/>
              <w:right w:val="single" w:sz="4" w:space="0" w:color="auto"/>
            </w:tcBorders>
            <w:vAlign w:val="center"/>
            <w:tcPrChange w:id="23913" w:author="ZTE-Ma Zhifeng" w:date="2023-10-16T15:19:00Z">
              <w:tcPr>
                <w:tcW w:w="1144" w:type="dxa"/>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n25</w:t>
            </w:r>
            <w:r>
              <w:rPr>
                <w:rFonts w:cs="Arial"/>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w:t>
            </w:r>
            <w:r>
              <w:rPr>
                <w:b/>
                <w:lang w:val="en-US" w:bidi="ar"/>
              </w:rPr>
              <w:t xml:space="preserve">, </w:t>
            </w:r>
            <w:r>
              <w:rPr>
                <w:lang w:val="en-US" w:bidi="ar"/>
              </w:rPr>
              <w:t>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9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39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9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szCs w:val="18"/>
                <w:lang w:val="en-US" w:eastAsia="zh-CN"/>
              </w:rPr>
              <w:t>CA_n41A-n79A-n25</w:t>
            </w:r>
            <w:r>
              <w:rPr>
                <w:rFonts w:cs="Arial"/>
                <w:szCs w:val="18"/>
                <w:lang w:val="en-US" w:eastAsia="zh-CN"/>
              </w:rPr>
              <w:t>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9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rsidR="0030133D" w:rsidRDefault="0030133D" w:rsidP="0030133D">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gridSpan w:val="2"/>
            <w:tcBorders>
              <w:left w:val="single" w:sz="4" w:space="0" w:color="auto"/>
              <w:right w:val="single" w:sz="4" w:space="0" w:color="auto"/>
            </w:tcBorders>
            <w:vAlign w:val="center"/>
            <w:tcPrChange w:id="239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9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39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9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9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39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39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39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9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9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39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n25</w:t>
            </w:r>
            <w:r>
              <w:rPr>
                <w:rFonts w:cs="Arial"/>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39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39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9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szCs w:val="18"/>
                <w:lang w:val="en-US" w:eastAsia="zh-CN"/>
              </w:rPr>
              <w:t>CA_n41A-n79A-n25</w:t>
            </w:r>
            <w:r>
              <w:rPr>
                <w:rFonts w:cs="Arial"/>
                <w:szCs w:val="18"/>
                <w:lang w:val="en-US" w:eastAsia="zh-CN"/>
              </w:rPr>
              <w:t>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9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rsidR="0030133D" w:rsidRDefault="0030133D" w:rsidP="0030133D">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gridSpan w:val="2"/>
            <w:tcBorders>
              <w:left w:val="single" w:sz="4" w:space="0" w:color="auto"/>
              <w:right w:val="single" w:sz="4" w:space="0" w:color="auto"/>
            </w:tcBorders>
            <w:vAlign w:val="center"/>
            <w:tcPrChange w:id="239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9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39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9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9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39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39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39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9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9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39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n25</w:t>
            </w:r>
            <w:r>
              <w:rPr>
                <w:rFonts w:cs="Arial"/>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9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39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9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rFonts w:cs="Arial" w:hint="eastAsia"/>
                <w:szCs w:val="18"/>
                <w:lang w:val="en-US" w:eastAsia="zh-CN"/>
              </w:rPr>
              <w:t>CA_n41A-n79A-n25</w:t>
            </w:r>
            <w:r>
              <w:rPr>
                <w:rFonts w:cs="Arial"/>
                <w:szCs w:val="18"/>
                <w:lang w:val="en-US" w:eastAsia="zh-CN"/>
              </w:rPr>
              <w:t>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9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rsidR="0030133D" w:rsidRDefault="0030133D" w:rsidP="0030133D">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gridSpan w:val="2"/>
            <w:tcBorders>
              <w:left w:val="single" w:sz="4" w:space="0" w:color="auto"/>
              <w:right w:val="single" w:sz="4" w:space="0" w:color="auto"/>
            </w:tcBorders>
            <w:vAlign w:val="center"/>
            <w:tcPrChange w:id="239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9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0</w:t>
            </w:r>
          </w:p>
        </w:tc>
      </w:tr>
      <w:tr w:rsidR="0030133D" w:rsidTr="0030133D">
        <w:trPr>
          <w:trHeight w:val="187"/>
          <w:jc w:val="center"/>
          <w:trPrChange w:id="239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9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9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396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39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r>
      <w:tr w:rsidR="0030133D" w:rsidTr="0030133D">
        <w:trPr>
          <w:trHeight w:val="187"/>
          <w:jc w:val="center"/>
          <w:trPrChange w:id="239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9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9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1155" w:type="dxa"/>
            <w:gridSpan w:val="2"/>
            <w:tcBorders>
              <w:left w:val="single" w:sz="4" w:space="0" w:color="auto"/>
              <w:right w:val="single" w:sz="4" w:space="0" w:color="auto"/>
            </w:tcBorders>
            <w:vAlign w:val="center"/>
            <w:tcPrChange w:id="2396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rPr>
                <w:rFonts w:cs="Arial" w:hint="eastAsia"/>
                <w:szCs w:val="18"/>
                <w:lang w:val="en-US"/>
              </w:rPr>
              <w:t>n25</w:t>
            </w:r>
            <w:r>
              <w:rPr>
                <w:rFonts w:cs="Arial"/>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9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r>
      <w:tr w:rsidR="0030133D" w:rsidRPr="00032D3A" w:rsidTr="0030133D">
        <w:trPr>
          <w:trHeight w:val="187"/>
          <w:jc w:val="center"/>
          <w:trPrChange w:id="239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9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rFonts w:cs="Arial" w:hint="eastAsia"/>
                <w:szCs w:val="18"/>
                <w:lang w:val="en-US" w:eastAsia="zh-CN"/>
              </w:rPr>
              <w:lastRenderedPageBreak/>
              <w:t>CA_n41A-n79A-n258A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9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szCs w:val="18"/>
                <w:lang w:val="en-US" w:eastAsia="zh-CN"/>
              </w:rPr>
            </w:pPr>
            <w:r w:rsidRPr="00032D3A">
              <w:rPr>
                <w:rFonts w:cs="Arial" w:hint="eastAsia"/>
                <w:szCs w:val="18"/>
                <w:lang w:val="en-US" w:eastAsia="zh-CN"/>
              </w:rPr>
              <w:t>CA_n41A-n79A</w:t>
            </w:r>
          </w:p>
          <w:p w:rsidR="0030133D" w:rsidRPr="00032D3A" w:rsidRDefault="0030133D" w:rsidP="0030133D">
            <w:pPr>
              <w:pStyle w:val="TAC"/>
              <w:rPr>
                <w:rFonts w:cs="Arial"/>
                <w:szCs w:val="18"/>
                <w:lang w:val="en-US" w:eastAsia="zh-CN"/>
              </w:rPr>
            </w:pPr>
            <w:r w:rsidRPr="00032D3A">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sidRPr="00032D3A">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39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pPr>
            <w:r w:rsidRPr="00032D3A">
              <w:rPr>
                <w:rFonts w:ascii="Arial" w:hAnsi="Arial" w:cs="Arial" w:hint="eastAsia"/>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rPr>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23975"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szCs w:val="18"/>
                <w:lang w:val="en-US" w:eastAsia="zh-CN"/>
              </w:rPr>
              <w:t>0</w:t>
            </w:r>
          </w:p>
        </w:tc>
      </w:tr>
      <w:tr w:rsidR="0030133D" w:rsidRPr="00032D3A" w:rsidTr="0030133D">
        <w:trPr>
          <w:trHeight w:val="187"/>
          <w:jc w:val="center"/>
          <w:trPrChange w:id="239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9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9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39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pPr>
            <w:r w:rsidRPr="00032D3A">
              <w:rPr>
                <w:rFonts w:ascii="Arial" w:hAnsi="Arial" w:cs="Arial" w:hint="eastAsia"/>
                <w:sz w:val="18"/>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39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9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9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9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39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pPr>
            <w:r w:rsidRPr="00032D3A">
              <w:rPr>
                <w:rFonts w:ascii="Arial" w:hAnsi="Arial" w:cs="Arial" w:hint="eastAsia"/>
                <w:sz w:val="18"/>
                <w:szCs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9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39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9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239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39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39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39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9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39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39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39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00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240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2400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0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0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0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0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01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0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02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240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2402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0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0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0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0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03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0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03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40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2404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0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0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0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0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05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0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05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40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2406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0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0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0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0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06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0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07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40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2408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0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0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0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0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08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0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09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0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40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0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2409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0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1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1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10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1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11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41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1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2411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1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1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1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12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1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12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41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1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lastRenderedPageBreak/>
              <w:t>CA_n41A-n79A-n258J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2413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1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1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1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14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1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14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41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1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2415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1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1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1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15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1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1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41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1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2417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1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1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1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17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1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18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41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1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CA_n41A-n79A-n258M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2418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1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1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1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19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1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1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1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20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42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420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2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2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2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2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21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2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2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21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242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2422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2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2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2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2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23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2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2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23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242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2424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2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2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2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2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24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2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2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25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242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2426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2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2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2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2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26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2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2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27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42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2427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2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2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2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2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28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2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2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29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2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42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2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lastRenderedPageBreak/>
              <w:t>CA_n41C-n79A-n258F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2429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2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2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3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30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3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0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43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3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2431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3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3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3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32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3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2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43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3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2433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3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3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3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33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3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4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43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3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2435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3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3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3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35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3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6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43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3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2436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3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3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3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37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3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8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43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3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2438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3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3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3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39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3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3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39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3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44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4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4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2440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4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4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4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4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41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4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4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4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4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41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4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44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4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4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Pr>
                <w:rFonts w:cs="Arial" w:hint="eastAsia"/>
                <w:szCs w:val="18"/>
                <w:lang w:val="en-US" w:eastAsia="zh-CN"/>
              </w:rPr>
              <w:t>CA_n41C-n79A-n258M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244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szCs w:val="18"/>
                <w:lang w:val="en-US" w:eastAsia="zh-CN"/>
              </w:rPr>
            </w:pPr>
            <w:r>
              <w:rPr>
                <w:rFonts w:cs="Arial" w:hint="eastAsia"/>
                <w:szCs w:val="18"/>
                <w:lang w:val="en-US" w:eastAsia="zh-CN"/>
              </w:rPr>
              <w:t>CA_n41A-n79A</w:t>
            </w:r>
          </w:p>
          <w:p w:rsidR="0030133D" w:rsidRDefault="0030133D" w:rsidP="0030133D">
            <w:pPr>
              <w:pStyle w:val="TAC"/>
              <w:rPr>
                <w:rFonts w:cs="Arial"/>
                <w:szCs w:val="18"/>
                <w:lang w:val="en-US" w:eastAsia="zh-CN"/>
              </w:rPr>
            </w:pPr>
            <w:r>
              <w:rPr>
                <w:rFonts w:cs="Arial" w:hint="eastAsia"/>
                <w:szCs w:val="18"/>
                <w:lang w:val="en-US" w:eastAsia="zh-CN"/>
              </w:rPr>
              <w:t>CA_n41A-n258A</w:t>
            </w:r>
          </w:p>
          <w:p w:rsidR="0030133D" w:rsidRPr="00032D3A" w:rsidRDefault="0030133D" w:rsidP="0030133D">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44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44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val="en-US" w:eastAsia="zh-CN"/>
              </w:rPr>
              <w:t>0</w:t>
            </w:r>
          </w:p>
        </w:tc>
      </w:tr>
      <w:tr w:rsidR="0030133D" w:rsidRPr="00032D3A" w:rsidTr="0030133D">
        <w:trPr>
          <w:trHeight w:val="187"/>
          <w:jc w:val="center"/>
          <w:trPrChange w:id="244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4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4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4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4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44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4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4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44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rFonts w:hint="eastAsia"/>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44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5A029E" w:rsidTr="0030133D">
        <w:trPr>
          <w:trHeight w:val="187"/>
          <w:jc w:val="center"/>
          <w:trPrChange w:id="244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4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4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p>
          <w:p w:rsidR="0030133D" w:rsidRPr="005A029E" w:rsidRDefault="0030133D" w:rsidP="0030133D">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4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4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4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4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44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4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4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4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4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4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4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4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244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4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4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4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4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4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4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4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244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4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4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4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4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4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4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5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245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5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5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5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5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5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245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5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5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5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5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5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245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5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454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5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5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5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455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5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5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456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45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5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5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5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5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5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245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5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5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p>
          <w:p w:rsidR="0030133D" w:rsidRPr="005A029E" w:rsidRDefault="0030133D" w:rsidP="0030133D">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5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5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5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5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5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45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6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6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6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246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6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6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6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246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6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6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6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246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CA_n48B-n66A-n260J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6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6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6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246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6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6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6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246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6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6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6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6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7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247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7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7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7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247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p>
          <w:p w:rsidR="0030133D" w:rsidRPr="005A029E" w:rsidRDefault="0030133D" w:rsidP="0030133D">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7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7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7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47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7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7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7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247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7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7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7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247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7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7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7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7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247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7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8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8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8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248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8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8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8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248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8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8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8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248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CA_n48(2A)-n66A-n260M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48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8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8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248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8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8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8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48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8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8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8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8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8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249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9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9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9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9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9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249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9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9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9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9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9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249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9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9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9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9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9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249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9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9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9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9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9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249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9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9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49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49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49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9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9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249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49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9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9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49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0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0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0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0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0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0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0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50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0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CA_n48A-n66A-n261(2</w:t>
            </w:r>
            <w:r>
              <w:t>A)</w:t>
            </w:r>
          </w:p>
        </w:tc>
        <w:tc>
          <w:tcPr>
            <w:tcW w:w="3238" w:type="dxa"/>
            <w:tcBorders>
              <w:top w:val="single" w:sz="4" w:space="0" w:color="auto"/>
              <w:left w:val="single" w:sz="4" w:space="0" w:color="auto"/>
              <w:bottom w:val="nil"/>
              <w:right w:val="single" w:sz="4" w:space="0" w:color="auto"/>
            </w:tcBorders>
            <w:shd w:val="clear" w:color="auto" w:fill="auto"/>
            <w:vAlign w:val="center"/>
            <w:tcPrChange w:id="2501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0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0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02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0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02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0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0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w:t>
            </w:r>
            <w:r>
              <w:t>3A)</w:t>
            </w:r>
          </w:p>
        </w:tc>
        <w:tc>
          <w:tcPr>
            <w:tcW w:w="3238" w:type="dxa"/>
            <w:tcBorders>
              <w:top w:val="single" w:sz="4" w:space="0" w:color="auto"/>
              <w:left w:val="single" w:sz="4" w:space="0" w:color="auto"/>
              <w:bottom w:val="nil"/>
              <w:right w:val="single" w:sz="4" w:space="0" w:color="auto"/>
            </w:tcBorders>
            <w:shd w:val="clear" w:color="auto" w:fill="auto"/>
            <w:vAlign w:val="center"/>
            <w:tcPrChange w:id="2503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0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0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04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0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04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0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0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05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0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0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05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0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0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0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0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0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0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0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0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0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0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0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0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50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0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08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0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0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09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0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0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0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10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1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1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1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1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1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1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1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1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1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1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251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1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12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1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1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1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13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1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1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13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1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1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1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1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1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1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1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1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1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1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51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1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1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1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1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1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1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1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1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1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51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1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1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1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1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1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1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1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1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1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251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1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1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CA_n48A-n66A-n261(2</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1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1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1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2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2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2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2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2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2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2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2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2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2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252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2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2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2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2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2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2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2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252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2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2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2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2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2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252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2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2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2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2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2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2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2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52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2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2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2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2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2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2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2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2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2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253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3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3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3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3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3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53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3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3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3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3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3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253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3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3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3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3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3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253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3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3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3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3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3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253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3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3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3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3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3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3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253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3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3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3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3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3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3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3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4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4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4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4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254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4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4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4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4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4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4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4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4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4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254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4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4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4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4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4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4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4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4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4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54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4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CA_n48B-n66A-n261(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44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4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4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4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45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4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4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46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4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4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4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4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4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4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4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4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4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4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54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4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48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4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4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4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49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4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4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4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49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4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4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5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5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5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5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5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5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5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5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5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255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5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52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5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5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5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52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5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5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53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5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5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5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5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5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5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5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5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5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5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55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5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5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5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5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5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5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5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5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5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55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5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5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5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5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5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5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5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5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5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255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5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5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59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5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5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5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59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5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6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6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60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6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6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61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6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6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6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61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6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6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62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6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6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6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6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6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6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6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6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63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6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6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6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CA_n48B-n66A-n261(2H)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6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6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6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6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6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6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6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6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256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6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6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6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6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6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6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6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7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67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67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56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6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6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6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6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6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6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6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6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6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6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256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6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6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7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7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7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7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7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257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CA_n48B-n66A-n261(A-G-I)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7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7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7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257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7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7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7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57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7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7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7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257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7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7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7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257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7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7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7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7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7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7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258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8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8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8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258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8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8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8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258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CA_n48(2A)-n66A-n261L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8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8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8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258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8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8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8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8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8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8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58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8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88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8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8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8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88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8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8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89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8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8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8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9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9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9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9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9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9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59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9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91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9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9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9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92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9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9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92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9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9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9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9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9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9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9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9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259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9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595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9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9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9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595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9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9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59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59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9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9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9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9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9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9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9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9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59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9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9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59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59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59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59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59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59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9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0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60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0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0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0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0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0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0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0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260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0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02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0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0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0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603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0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0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03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0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0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CA_n48(2A)-n66A-n261(2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04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0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0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0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604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0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0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05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0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0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0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0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0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0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0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0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0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0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0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0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0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0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0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0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0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260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0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0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0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0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0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1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1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1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1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61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1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1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1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261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1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1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1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1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1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261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CA_n48(2A)-n66A-n261(A-G-I)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1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1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61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1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1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261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t>CA_n48A-n77A</w:t>
            </w:r>
            <w:r w:rsidRPr="005A029E">
              <w:t>-n260A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p>
          <w:p w:rsidR="0030133D" w:rsidRPr="005A029E" w:rsidRDefault="0030133D" w:rsidP="0030133D">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1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1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61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61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t>CA_n48A-n77A</w:t>
            </w:r>
            <w:r w:rsidRPr="005A029E">
              <w:t>-n260G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1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1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61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1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1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1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262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t>CA_n48A-n77A</w:t>
            </w:r>
            <w:r w:rsidRPr="005A029E">
              <w:t>-n260H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2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Change w:id="262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t>CA_n48A-n77A</w:t>
            </w:r>
            <w:r w:rsidRPr="005A029E">
              <w:t>-n260I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2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62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262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lastRenderedPageBreak/>
              <w:t>CA_n48A-n77A</w:t>
            </w:r>
            <w:r w:rsidRPr="005A029E">
              <w:t>-n260J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2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62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262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t>CA_n48A-n77A</w:t>
            </w:r>
            <w:r w:rsidRPr="005A029E">
              <w:t>-n260K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2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62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262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2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62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2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262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2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2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2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63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263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p>
          <w:p w:rsidR="0030133D" w:rsidRPr="005A029E" w:rsidRDefault="0030133D" w:rsidP="0030133D">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3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3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3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63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3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3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3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263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3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3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3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Change w:id="263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3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3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3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263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3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3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3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3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3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3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263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4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4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4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264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4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4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4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264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CA_n48A-n260A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4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4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4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264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4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4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4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4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4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64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4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4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4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4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4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264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4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4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4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4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4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5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265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5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5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5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265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5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5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5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265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5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5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5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5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265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5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5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5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265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5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5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5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5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5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5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5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65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5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5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60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6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6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6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660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6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6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61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6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6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6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6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6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6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6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6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6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6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66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6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CA_n48A-n77</w:t>
            </w:r>
            <w:r>
              <w:t>A</w:t>
            </w:r>
            <w:r w:rsidRPr="005A029E">
              <w:t>-n261(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63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6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6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6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664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6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6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64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6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6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6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6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6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6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6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6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6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6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266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6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67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6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6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6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667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6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6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68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6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6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6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6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6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6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6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66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6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6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7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70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7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7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7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7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7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7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7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67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7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7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7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7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7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267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7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674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7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7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7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675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7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7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675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67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7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7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7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7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7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7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67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7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7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7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7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7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7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67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7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7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8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8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8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268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8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8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8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8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8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68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CA_n48A-n77</w:t>
            </w:r>
            <w:r>
              <w:t>A</w:t>
            </w:r>
            <w:r w:rsidRPr="005A029E">
              <w:t>-n261(H-I)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8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8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8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268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8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8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8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8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8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268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w:t>
            </w:r>
            <w:r>
              <w:t>A</w:t>
            </w:r>
            <w:r w:rsidRPr="005A029E">
              <w:t>-n261(A-G-I)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8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8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68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8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268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8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8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8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8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8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8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8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69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9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9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9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9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9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9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9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9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69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9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9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9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9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9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9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9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9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69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9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9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9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9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9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9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9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9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69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9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9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9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9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9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9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9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9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J</w:t>
            </w:r>
          </w:p>
        </w:tc>
        <w:tc>
          <w:tcPr>
            <w:tcW w:w="2230" w:type="dxa"/>
            <w:tcBorders>
              <w:top w:val="nil"/>
              <w:left w:val="single" w:sz="4" w:space="0" w:color="auto"/>
              <w:bottom w:val="single" w:sz="4" w:space="0" w:color="auto"/>
              <w:right w:val="single" w:sz="4" w:space="0" w:color="auto"/>
            </w:tcBorders>
            <w:shd w:val="clear" w:color="auto" w:fill="auto"/>
            <w:vAlign w:val="center"/>
            <w:tcPrChange w:id="269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9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9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9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69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9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69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69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9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K</w:t>
            </w:r>
          </w:p>
        </w:tc>
        <w:tc>
          <w:tcPr>
            <w:tcW w:w="2230" w:type="dxa"/>
            <w:tcBorders>
              <w:top w:val="nil"/>
              <w:left w:val="single" w:sz="4" w:space="0" w:color="auto"/>
              <w:bottom w:val="single" w:sz="4" w:space="0" w:color="auto"/>
              <w:right w:val="single" w:sz="4" w:space="0" w:color="auto"/>
            </w:tcBorders>
            <w:shd w:val="clear" w:color="auto" w:fill="auto"/>
            <w:vAlign w:val="center"/>
            <w:tcPrChange w:id="269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69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9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9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69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9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0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0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0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0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0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0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270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0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0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0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0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0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0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0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0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0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CA_n261M</w:t>
            </w:r>
          </w:p>
        </w:tc>
        <w:tc>
          <w:tcPr>
            <w:tcW w:w="2230" w:type="dxa"/>
            <w:tcBorders>
              <w:top w:val="nil"/>
              <w:left w:val="single" w:sz="4" w:space="0" w:color="auto"/>
              <w:bottom w:val="nil"/>
              <w:right w:val="single" w:sz="4" w:space="0" w:color="auto"/>
            </w:tcBorders>
            <w:shd w:val="clear" w:color="auto" w:fill="auto"/>
            <w:vAlign w:val="center"/>
            <w:tcPrChange w:id="270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0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CA_n48A-n77C-n261(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03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0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0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703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0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0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04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70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0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0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0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0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0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0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0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0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0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70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0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06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0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0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707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0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0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08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70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0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0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0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0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0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0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0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0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0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0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0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271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1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10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1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711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1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1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11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71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1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1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p>
          <w:p w:rsidR="0030133D" w:rsidRPr="005A029E" w:rsidRDefault="0030133D" w:rsidP="0030133D">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1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71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1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1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1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71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1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1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1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1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1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1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5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15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15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71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1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1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1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1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1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1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1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1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271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1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Change w:id="2717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1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nil"/>
              <w:right w:val="single" w:sz="4" w:space="0" w:color="auto"/>
            </w:tcBorders>
            <w:shd w:val="clear" w:color="auto" w:fill="auto"/>
            <w:vAlign w:val="center"/>
            <w:tcPrChange w:id="2718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1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1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18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271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1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1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1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1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1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1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2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2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2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72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2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2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2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2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2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2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2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72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2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lastRenderedPageBreak/>
              <w:t>CA_n48A-n77C-n261(A-G-H)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2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2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2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2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272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2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2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2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2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2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2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2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Change w:id="272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2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2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2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2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2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272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2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2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2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2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2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2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2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2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2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272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3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3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r w:rsidRPr="005A029E">
              <w:t>CA_n48A-n77C-n261(A-G-I)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3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r w:rsidRPr="005A029E">
              <w:rPr>
                <w:rFonts w:cs="Arial"/>
                <w:lang w:eastAsia="zh-CN"/>
              </w:rPr>
              <w:t>CA_n48A-n261A</w:t>
            </w:r>
            <w:r>
              <w:rPr>
                <w:rFonts w:cs="Arial"/>
                <w:lang w:eastAsia="zh-CN"/>
              </w:rPr>
              <w:t>/G/H/I</w:t>
            </w:r>
          </w:p>
          <w:p w:rsidR="0030133D" w:rsidRPr="005A029E" w:rsidRDefault="0030133D" w:rsidP="0030133D">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3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3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r w:rsidRPr="005A029E">
              <w:rPr>
                <w:lang w:eastAsia="zh-CN"/>
              </w:rPr>
              <w:t>0</w:t>
            </w:r>
          </w:p>
        </w:tc>
      </w:tr>
      <w:tr w:rsidR="0030133D" w:rsidRPr="005A029E" w:rsidTr="0030133D">
        <w:trPr>
          <w:trHeight w:val="187"/>
          <w:jc w:val="center"/>
          <w:trPrChange w:id="273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3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73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5A029E" w:rsidTr="0030133D">
        <w:trPr>
          <w:trHeight w:val="187"/>
          <w:jc w:val="center"/>
          <w:trPrChange w:id="273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3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5A029E" w:rsidRDefault="0030133D" w:rsidP="0030133D">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73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30133D" w:rsidRPr="005A029E" w:rsidRDefault="0030133D" w:rsidP="0030133D">
            <w:pPr>
              <w:pStyle w:val="TAC"/>
            </w:pPr>
            <w:r w:rsidRPr="005A029E">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273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5A029E" w:rsidRDefault="0030133D" w:rsidP="0030133D">
            <w:pPr>
              <w:pStyle w:val="TAC"/>
              <w:rPr>
                <w:lang w:eastAsia="zh-CN"/>
              </w:rPr>
            </w:pPr>
          </w:p>
        </w:tc>
      </w:tr>
      <w:tr w:rsidR="0030133D" w:rsidRPr="00032D3A" w:rsidTr="0030133D">
        <w:trPr>
          <w:trHeight w:val="187"/>
          <w:jc w:val="center"/>
          <w:trPrChange w:id="273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3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3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CA_n77A-n260A</w:t>
            </w:r>
          </w:p>
          <w:p w:rsidR="0030133D" w:rsidRPr="00032D3A" w:rsidRDefault="0030133D" w:rsidP="0030133D">
            <w:pPr>
              <w:pStyle w:val="TAC"/>
              <w:rPr>
                <w:rFonts w:eastAsia="Yu Mincho"/>
                <w:szCs w:val="18"/>
                <w:lang w:eastAsia="ja-JP"/>
              </w:rPr>
            </w:pPr>
            <w:r w:rsidRPr="00032D3A">
              <w:rPr>
                <w:rFonts w:cs="Arial"/>
                <w:lang w:eastAsia="zh-CN"/>
              </w:rPr>
              <w:t>CA_n66A-n260A</w:t>
            </w:r>
          </w:p>
        </w:tc>
        <w:tc>
          <w:tcPr>
            <w:tcW w:w="1155" w:type="dxa"/>
            <w:gridSpan w:val="2"/>
            <w:tcBorders>
              <w:left w:val="single" w:sz="4" w:space="0" w:color="auto"/>
              <w:right w:val="single" w:sz="4" w:space="0" w:color="auto"/>
            </w:tcBorders>
            <w:vAlign w:val="center"/>
            <w:tcPrChange w:id="273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3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7324" w:author="ZTE-Ma Zhifeng" w:date="2023-10-16T15:19:00Z">
            <w:trPr>
              <w:trHeight w:val="187"/>
              <w:jc w:val="center"/>
            </w:trPr>
          </w:trPrChange>
        </w:trPr>
        <w:tc>
          <w:tcPr>
            <w:tcW w:w="2515" w:type="dxa"/>
            <w:vMerge w:val="restart"/>
            <w:tcBorders>
              <w:top w:val="nil"/>
              <w:left w:val="single" w:sz="4" w:space="0" w:color="auto"/>
              <w:bottom w:val="nil"/>
              <w:right w:val="single" w:sz="4" w:space="0" w:color="auto"/>
            </w:tcBorders>
            <w:shd w:val="clear" w:color="auto" w:fill="auto"/>
            <w:vAlign w:val="center"/>
            <w:tcPrChange w:id="27325" w:author="ZTE-Ma Zhifeng" w:date="2023-10-16T15:19:00Z">
              <w:tcPr>
                <w:tcW w:w="2515" w:type="dxa"/>
                <w:vMerge w:val="restart"/>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val="restart"/>
            <w:tcBorders>
              <w:top w:val="nil"/>
              <w:left w:val="single" w:sz="4" w:space="0" w:color="auto"/>
              <w:bottom w:val="nil"/>
              <w:right w:val="single" w:sz="4" w:space="0" w:color="auto"/>
            </w:tcBorders>
            <w:shd w:val="clear" w:color="auto" w:fill="auto"/>
            <w:vAlign w:val="center"/>
            <w:tcPrChange w:id="27326" w:author="ZTE-Ma Zhifeng" w:date="2023-10-16T15:19:00Z">
              <w:tcPr>
                <w:tcW w:w="3256" w:type="dxa"/>
                <w:gridSpan w:val="2"/>
                <w:vMerge w:val="restart"/>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3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3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33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33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3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3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33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33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3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73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3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3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3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3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3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3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CA_n66A-n260A</w:t>
            </w:r>
            <w:r>
              <w:rPr>
                <w:rFonts w:cs="Arial"/>
                <w:lang w:eastAsia="zh-CN"/>
              </w:rPr>
              <w:t>/G</w:t>
            </w:r>
          </w:p>
          <w:p w:rsidR="0030133D" w:rsidRPr="00032D3A" w:rsidRDefault="0030133D" w:rsidP="0030133D">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gridSpan w:val="2"/>
            <w:tcBorders>
              <w:left w:val="single" w:sz="4" w:space="0" w:color="auto"/>
              <w:right w:val="single" w:sz="4" w:space="0" w:color="auto"/>
            </w:tcBorders>
            <w:vAlign w:val="center"/>
            <w:tcPrChange w:id="273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3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73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3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73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3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1</w:t>
            </w:r>
          </w:p>
        </w:tc>
      </w:tr>
      <w:tr w:rsidR="0030133D" w:rsidRPr="00032D3A" w:rsidTr="0030133D">
        <w:trPr>
          <w:trHeight w:val="187"/>
          <w:jc w:val="center"/>
          <w:trPrChange w:id="273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3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3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3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73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3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3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3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CA_n66A-n260A</w:t>
            </w:r>
            <w:r>
              <w:rPr>
                <w:rFonts w:cs="Arial"/>
                <w:lang w:eastAsia="zh-CN"/>
              </w:rPr>
              <w:t>/G/H</w:t>
            </w:r>
          </w:p>
          <w:p w:rsidR="0030133D" w:rsidRPr="00032D3A" w:rsidRDefault="0030133D" w:rsidP="0030133D">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gridSpan w:val="2"/>
            <w:tcBorders>
              <w:left w:val="single" w:sz="4" w:space="0" w:color="auto"/>
              <w:right w:val="single" w:sz="4" w:space="0" w:color="auto"/>
            </w:tcBorders>
            <w:vAlign w:val="center"/>
            <w:tcPrChange w:id="273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3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73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3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4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4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4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74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4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4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4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1</w:t>
            </w:r>
          </w:p>
        </w:tc>
      </w:tr>
      <w:tr w:rsidR="0030133D" w:rsidRPr="00032D3A" w:rsidTr="0030133D">
        <w:trPr>
          <w:trHeight w:val="187"/>
          <w:jc w:val="center"/>
          <w:trPrChange w:id="274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4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4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4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4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4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74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26"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7427"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lastRenderedPageBreak/>
              <w:t>CA_n66A-n77A-n260I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7428"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CA_n66A-n260A</w:t>
            </w:r>
            <w:r>
              <w:rPr>
                <w:rFonts w:cs="Arial"/>
                <w:lang w:eastAsia="zh-CN"/>
              </w:rPr>
              <w:t>/G/H/I</w:t>
            </w:r>
          </w:p>
          <w:p w:rsidR="0030133D" w:rsidRPr="00032D3A" w:rsidRDefault="0030133D" w:rsidP="0030133D">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gridSpan w:val="2"/>
            <w:tcBorders>
              <w:left w:val="single" w:sz="4" w:space="0" w:color="auto"/>
              <w:right w:val="single" w:sz="4" w:space="0" w:color="auto"/>
            </w:tcBorders>
            <w:vAlign w:val="center"/>
            <w:tcPrChange w:id="274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4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7432"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433"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434"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4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38"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439"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440"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74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44"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445"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446"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4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74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4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4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4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4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4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74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62"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7463"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CA_n66A-n77A-n260J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7464"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CA_n66A-n260A</w:t>
            </w:r>
            <w:r>
              <w:rPr>
                <w:rFonts w:cs="Arial"/>
                <w:lang w:eastAsia="zh-CN"/>
              </w:rPr>
              <w:t>/G/H/I/J</w:t>
            </w:r>
          </w:p>
          <w:p w:rsidR="0030133D" w:rsidRPr="00032D3A" w:rsidRDefault="0030133D" w:rsidP="0030133D">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gridSpan w:val="2"/>
            <w:tcBorders>
              <w:left w:val="single" w:sz="4" w:space="0" w:color="auto"/>
              <w:right w:val="single" w:sz="4" w:space="0" w:color="auto"/>
            </w:tcBorders>
            <w:vAlign w:val="center"/>
            <w:tcPrChange w:id="274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4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7468"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469"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470"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4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74"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475"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476"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74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8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48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48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4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74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4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4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4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4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4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4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74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498"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7499"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CA_n66A-n77A-n260K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7500"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CA_n66A-n260A</w:t>
            </w:r>
            <w:r>
              <w:rPr>
                <w:rFonts w:cs="Arial"/>
                <w:lang w:eastAsia="zh-CN"/>
              </w:rPr>
              <w:t>/G/H/I/J/K</w:t>
            </w:r>
          </w:p>
          <w:p w:rsidR="0030133D" w:rsidRPr="00032D3A" w:rsidRDefault="0030133D" w:rsidP="0030133D">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gridSpan w:val="2"/>
            <w:tcBorders>
              <w:left w:val="single" w:sz="4" w:space="0" w:color="auto"/>
              <w:right w:val="single" w:sz="4" w:space="0" w:color="auto"/>
            </w:tcBorders>
            <w:vAlign w:val="center"/>
            <w:tcPrChange w:id="275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5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7504"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05"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06"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5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1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1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1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75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1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1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1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5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75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5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5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5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5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5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75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34"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7535"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CA_n66A-n77A-n260L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7536"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CA_n66A-n260A</w:t>
            </w:r>
            <w:r>
              <w:rPr>
                <w:rFonts w:cs="Arial"/>
                <w:lang w:eastAsia="zh-CN"/>
              </w:rPr>
              <w:t>/G/H/I/J/K/L</w:t>
            </w:r>
          </w:p>
          <w:p w:rsidR="0030133D" w:rsidRPr="00032D3A" w:rsidRDefault="0030133D" w:rsidP="0030133D">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gridSpan w:val="2"/>
            <w:tcBorders>
              <w:left w:val="single" w:sz="4" w:space="0" w:color="auto"/>
              <w:right w:val="single" w:sz="4" w:space="0" w:color="auto"/>
            </w:tcBorders>
            <w:vAlign w:val="center"/>
            <w:tcPrChange w:id="275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5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754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4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4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5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4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4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4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Change w:id="27551" w:author="ZTE-Ma Zhifeng" w:date="2023-10-16T15:19:00Z">
              <w:tcPr>
                <w:tcW w:w="22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52"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53"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54"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5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75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5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5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5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5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5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75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70"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7571"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CA_n66A-n77A-n260M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7572"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CA_n66A-n77A</w:t>
            </w:r>
          </w:p>
          <w:p w:rsidR="0030133D" w:rsidRPr="00032D3A" w:rsidRDefault="0030133D" w:rsidP="0030133D">
            <w:pPr>
              <w:pStyle w:val="TAC"/>
              <w:rPr>
                <w:rFonts w:cs="Arial"/>
                <w:lang w:eastAsia="zh-CN"/>
              </w:rPr>
            </w:pPr>
            <w:r w:rsidRPr="00032D3A">
              <w:rPr>
                <w:rFonts w:cs="Arial"/>
                <w:lang w:eastAsia="zh-CN"/>
              </w:rPr>
              <w:t>CA_n66A-n260A</w:t>
            </w:r>
            <w:r>
              <w:rPr>
                <w:rFonts w:cs="Arial"/>
                <w:lang w:eastAsia="zh-CN"/>
              </w:rPr>
              <w:t>/G/H/I/J/K/L/M</w:t>
            </w:r>
          </w:p>
          <w:p w:rsidR="0030133D" w:rsidRDefault="0030133D" w:rsidP="0030133D">
            <w:pPr>
              <w:pStyle w:val="TAC"/>
              <w:rPr>
                <w:rFonts w:eastAsia="Yu Mincho"/>
                <w:szCs w:val="18"/>
                <w:lang w:eastAsia="ja-JP"/>
              </w:rPr>
            </w:pPr>
            <w:r w:rsidRPr="00032D3A">
              <w:rPr>
                <w:rFonts w:cs="Arial"/>
                <w:lang w:eastAsia="zh-CN"/>
              </w:rPr>
              <w:t>CA_n77A-n260A</w:t>
            </w:r>
            <w:r>
              <w:rPr>
                <w:rFonts w:cs="Arial"/>
                <w:lang w:eastAsia="zh-CN"/>
              </w:rPr>
              <w:t>/G/H/I/J/K/L/M</w:t>
            </w:r>
          </w:p>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5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757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7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7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5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82"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83"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84"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75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588"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7589"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7590"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5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75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5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5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5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75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6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6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76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6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CA_n66A-n77(2A)-n260A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6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CA_n66A-n77</w:t>
            </w:r>
            <w:r>
              <w:rPr>
                <w:rFonts w:cs="Arial"/>
                <w:lang w:eastAsia="zh-CN"/>
              </w:rPr>
              <w:t>A</w:t>
            </w:r>
          </w:p>
          <w:p w:rsidR="0030133D" w:rsidRPr="00032D3A" w:rsidRDefault="0030133D" w:rsidP="0030133D">
            <w:pPr>
              <w:pStyle w:val="TAC"/>
              <w:rPr>
                <w:rFonts w:cs="Arial"/>
                <w:lang w:eastAsia="zh-CN"/>
              </w:rPr>
            </w:pPr>
            <w:r w:rsidRPr="00032D3A">
              <w:rPr>
                <w:rFonts w:cs="Arial"/>
                <w:lang w:eastAsia="zh-CN"/>
              </w:rPr>
              <w:t>CA_n66A-n260A</w:t>
            </w:r>
          </w:p>
          <w:p w:rsidR="0030133D" w:rsidRPr="00032D3A" w:rsidRDefault="0030133D" w:rsidP="0030133D">
            <w:pPr>
              <w:pStyle w:val="TAC"/>
              <w:rPr>
                <w:rFonts w:cs="Arial"/>
                <w:lang w:eastAsia="zh-CN"/>
              </w:rPr>
            </w:pPr>
            <w:r w:rsidRPr="00032D3A">
              <w:rPr>
                <w:rFonts w:cs="Arial"/>
                <w:lang w:eastAsia="zh-CN"/>
              </w:rPr>
              <w:t>CA_n77(2A)</w:t>
            </w:r>
          </w:p>
          <w:p w:rsidR="0030133D" w:rsidRPr="00032D3A" w:rsidRDefault="0030133D" w:rsidP="0030133D">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gridSpan w:val="2"/>
            <w:tcBorders>
              <w:left w:val="single" w:sz="4" w:space="0" w:color="auto"/>
              <w:right w:val="single" w:sz="4" w:space="0" w:color="auto"/>
            </w:tcBorders>
            <w:vAlign w:val="center"/>
            <w:tcPrChange w:id="276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6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76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6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6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6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1</w:t>
            </w:r>
          </w:p>
        </w:tc>
      </w:tr>
      <w:tr w:rsidR="0030133D" w:rsidRPr="00032D3A" w:rsidTr="0030133D">
        <w:trPr>
          <w:trHeight w:val="187"/>
          <w:jc w:val="center"/>
          <w:trPrChange w:id="276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6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6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6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6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CA_n66A-n77(2A)-n260G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6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Pr>
                <w:rFonts w:cs="Arial"/>
                <w:lang w:eastAsia="zh-CN"/>
              </w:rPr>
              <w:t>CA_n66A-n77A</w:t>
            </w:r>
          </w:p>
          <w:p w:rsidR="0030133D" w:rsidRDefault="0030133D" w:rsidP="0030133D">
            <w:pPr>
              <w:pStyle w:val="TAC"/>
              <w:rPr>
                <w:rFonts w:cs="Arial"/>
                <w:lang w:eastAsia="zh-CN"/>
              </w:rPr>
            </w:pPr>
            <w:r>
              <w:rPr>
                <w:rFonts w:cs="Arial"/>
                <w:lang w:eastAsia="zh-CN"/>
              </w:rPr>
              <w:t>CA_n66A-n260A/G</w:t>
            </w:r>
          </w:p>
          <w:p w:rsidR="0030133D" w:rsidRDefault="0030133D" w:rsidP="0030133D">
            <w:pPr>
              <w:pStyle w:val="TAC"/>
              <w:rPr>
                <w:rFonts w:cs="Arial"/>
                <w:lang w:eastAsia="zh-CN"/>
              </w:rPr>
            </w:pPr>
            <w:r>
              <w:rPr>
                <w:rFonts w:cs="Arial"/>
                <w:lang w:eastAsia="zh-CN"/>
              </w:rPr>
              <w:t>CA_n77(2A)</w:t>
            </w:r>
          </w:p>
          <w:p w:rsidR="0030133D" w:rsidRPr="00032D3A" w:rsidRDefault="0030133D" w:rsidP="0030133D">
            <w:pPr>
              <w:pStyle w:val="TAC"/>
              <w:rPr>
                <w:rFonts w:eastAsia="Yu Mincho"/>
                <w:szCs w:val="18"/>
                <w:lang w:eastAsia="ja-JP"/>
              </w:rPr>
            </w:pPr>
            <w:r>
              <w:rPr>
                <w:rFonts w:cs="Arial"/>
                <w:lang w:eastAsia="zh-CN"/>
              </w:rPr>
              <w:t>CA_n77A-n260A/G</w:t>
            </w:r>
          </w:p>
        </w:tc>
        <w:tc>
          <w:tcPr>
            <w:tcW w:w="1155" w:type="dxa"/>
            <w:gridSpan w:val="2"/>
            <w:tcBorders>
              <w:left w:val="single" w:sz="4" w:space="0" w:color="auto"/>
              <w:right w:val="single" w:sz="4" w:space="0" w:color="auto"/>
            </w:tcBorders>
            <w:vAlign w:val="center"/>
            <w:tcPrChange w:id="276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6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0</w:t>
            </w:r>
          </w:p>
        </w:tc>
      </w:tr>
      <w:tr w:rsidR="0030133D" w:rsidRPr="00032D3A" w:rsidTr="0030133D">
        <w:trPr>
          <w:trHeight w:val="187"/>
          <w:jc w:val="center"/>
          <w:trPrChange w:id="276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6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76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6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6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1</w:t>
            </w:r>
          </w:p>
        </w:tc>
      </w:tr>
      <w:tr w:rsidR="0030133D" w:rsidRPr="00032D3A" w:rsidTr="0030133D">
        <w:trPr>
          <w:trHeight w:val="187"/>
          <w:jc w:val="center"/>
          <w:trPrChange w:id="276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6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6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6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76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6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CA_n66A-n77(2A)-n260H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6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Pr>
                <w:rFonts w:cs="Arial"/>
                <w:lang w:eastAsia="zh-CN"/>
              </w:rPr>
              <w:t>CA_n66A-n77A</w:t>
            </w:r>
          </w:p>
          <w:p w:rsidR="0030133D" w:rsidRDefault="0030133D" w:rsidP="0030133D">
            <w:pPr>
              <w:pStyle w:val="TAC"/>
              <w:rPr>
                <w:rFonts w:cs="Arial"/>
                <w:lang w:eastAsia="zh-CN"/>
              </w:rPr>
            </w:pPr>
            <w:r>
              <w:rPr>
                <w:rFonts w:cs="Arial"/>
                <w:lang w:eastAsia="zh-CN"/>
              </w:rPr>
              <w:t>CA_n66A-n260A/G/H</w:t>
            </w:r>
          </w:p>
          <w:p w:rsidR="0030133D" w:rsidRDefault="0030133D" w:rsidP="0030133D">
            <w:pPr>
              <w:pStyle w:val="TAC"/>
              <w:rPr>
                <w:rFonts w:cs="Arial"/>
                <w:lang w:eastAsia="zh-CN"/>
              </w:rPr>
            </w:pPr>
            <w:r>
              <w:rPr>
                <w:rFonts w:cs="Arial"/>
                <w:lang w:eastAsia="zh-CN"/>
              </w:rPr>
              <w:t>CA_n77(2A)</w:t>
            </w:r>
          </w:p>
          <w:p w:rsidR="0030133D" w:rsidRPr="00032D3A" w:rsidRDefault="0030133D" w:rsidP="0030133D">
            <w:pPr>
              <w:pStyle w:val="TAC"/>
              <w:rPr>
                <w:rFonts w:eastAsia="Yu Mincho"/>
                <w:szCs w:val="18"/>
                <w:lang w:eastAsia="ja-JP"/>
              </w:rPr>
            </w:pPr>
            <w:r>
              <w:rPr>
                <w:rFonts w:cs="Arial"/>
                <w:lang w:eastAsia="zh-CN"/>
              </w:rPr>
              <w:t>CA_n77A-n260A/G/H</w:t>
            </w:r>
          </w:p>
        </w:tc>
        <w:tc>
          <w:tcPr>
            <w:tcW w:w="1155" w:type="dxa"/>
            <w:gridSpan w:val="2"/>
            <w:tcBorders>
              <w:left w:val="single" w:sz="4" w:space="0" w:color="auto"/>
              <w:right w:val="single" w:sz="4" w:space="0" w:color="auto"/>
            </w:tcBorders>
            <w:vAlign w:val="center"/>
            <w:tcPrChange w:id="276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6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0</w:t>
            </w:r>
          </w:p>
        </w:tc>
      </w:tr>
      <w:tr w:rsidR="0030133D" w:rsidRPr="00032D3A" w:rsidTr="0030133D">
        <w:trPr>
          <w:trHeight w:val="187"/>
          <w:jc w:val="center"/>
          <w:trPrChange w:id="276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6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76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6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7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1</w:t>
            </w:r>
          </w:p>
        </w:tc>
      </w:tr>
      <w:tr w:rsidR="0030133D" w:rsidRPr="00032D3A" w:rsidTr="0030133D">
        <w:trPr>
          <w:trHeight w:val="187"/>
          <w:jc w:val="center"/>
          <w:trPrChange w:id="277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7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7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7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77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7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CA_n66A-n77(2A)-n260I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7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Pr>
                <w:rFonts w:cs="Arial"/>
                <w:lang w:eastAsia="zh-CN"/>
              </w:rPr>
              <w:t>CA_n66A-n77A</w:t>
            </w:r>
          </w:p>
          <w:p w:rsidR="0030133D" w:rsidRDefault="0030133D" w:rsidP="0030133D">
            <w:pPr>
              <w:pStyle w:val="TAC"/>
              <w:rPr>
                <w:rFonts w:cs="Arial"/>
                <w:lang w:eastAsia="zh-CN"/>
              </w:rPr>
            </w:pPr>
            <w:r>
              <w:rPr>
                <w:rFonts w:cs="Arial"/>
                <w:lang w:eastAsia="zh-CN"/>
              </w:rPr>
              <w:t>CA_n66A-n260A/G/H/I</w:t>
            </w:r>
          </w:p>
          <w:p w:rsidR="0030133D" w:rsidRDefault="0030133D" w:rsidP="0030133D">
            <w:pPr>
              <w:pStyle w:val="TAC"/>
              <w:rPr>
                <w:rFonts w:cs="Arial"/>
                <w:lang w:eastAsia="zh-CN"/>
              </w:rPr>
            </w:pPr>
            <w:r>
              <w:rPr>
                <w:rFonts w:cs="Arial"/>
                <w:lang w:eastAsia="zh-CN"/>
              </w:rPr>
              <w:t>CA_n77(2A)</w:t>
            </w:r>
          </w:p>
          <w:p w:rsidR="0030133D" w:rsidRPr="00032D3A" w:rsidRDefault="0030133D" w:rsidP="0030133D">
            <w:pPr>
              <w:pStyle w:val="TAC"/>
              <w:rPr>
                <w:rFonts w:eastAsia="Yu Mincho"/>
                <w:szCs w:val="18"/>
                <w:lang w:eastAsia="ja-JP"/>
              </w:rPr>
            </w:pPr>
            <w:r>
              <w:rPr>
                <w:rFonts w:cs="Arial"/>
                <w:lang w:eastAsia="zh-CN"/>
              </w:rPr>
              <w:t>CA_n77A-n260A/G/H/I</w:t>
            </w:r>
          </w:p>
        </w:tc>
        <w:tc>
          <w:tcPr>
            <w:tcW w:w="1155" w:type="dxa"/>
            <w:gridSpan w:val="2"/>
            <w:tcBorders>
              <w:left w:val="single" w:sz="4" w:space="0" w:color="auto"/>
              <w:right w:val="single" w:sz="4" w:space="0" w:color="auto"/>
            </w:tcBorders>
            <w:vAlign w:val="center"/>
            <w:tcPrChange w:id="277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7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0</w:t>
            </w:r>
          </w:p>
        </w:tc>
      </w:tr>
      <w:tr w:rsidR="0030133D" w:rsidRPr="00032D3A" w:rsidTr="0030133D">
        <w:trPr>
          <w:trHeight w:val="187"/>
          <w:jc w:val="center"/>
          <w:trPrChange w:id="277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7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77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7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1</w:t>
            </w:r>
          </w:p>
        </w:tc>
      </w:tr>
      <w:tr w:rsidR="0030133D" w:rsidRPr="00032D3A" w:rsidTr="0030133D">
        <w:trPr>
          <w:trHeight w:val="187"/>
          <w:jc w:val="center"/>
          <w:trPrChange w:id="277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7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7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7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77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7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CA_n66A-n77(2A)-n260J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7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Pr>
                <w:rFonts w:cs="Arial"/>
                <w:lang w:eastAsia="zh-CN"/>
              </w:rPr>
              <w:t>CA_n66A-n77A</w:t>
            </w:r>
          </w:p>
          <w:p w:rsidR="0030133D" w:rsidRDefault="0030133D" w:rsidP="0030133D">
            <w:pPr>
              <w:pStyle w:val="TAC"/>
              <w:rPr>
                <w:rFonts w:cs="Arial"/>
                <w:lang w:eastAsia="zh-CN"/>
              </w:rPr>
            </w:pPr>
            <w:r>
              <w:rPr>
                <w:rFonts w:cs="Arial"/>
                <w:lang w:eastAsia="zh-CN"/>
              </w:rPr>
              <w:t>CA_n66A-n260A/G/H/I/J</w:t>
            </w:r>
          </w:p>
          <w:p w:rsidR="0030133D" w:rsidRDefault="0030133D" w:rsidP="0030133D">
            <w:pPr>
              <w:pStyle w:val="TAC"/>
              <w:rPr>
                <w:rFonts w:cs="Arial"/>
                <w:lang w:eastAsia="zh-CN"/>
              </w:rPr>
            </w:pPr>
            <w:r>
              <w:rPr>
                <w:rFonts w:cs="Arial"/>
                <w:lang w:eastAsia="zh-CN"/>
              </w:rPr>
              <w:t>CA_n77(2A)</w:t>
            </w:r>
          </w:p>
          <w:p w:rsidR="0030133D" w:rsidRPr="00032D3A" w:rsidRDefault="0030133D" w:rsidP="0030133D">
            <w:pPr>
              <w:pStyle w:val="TAC"/>
              <w:rPr>
                <w:rFonts w:eastAsia="Yu Mincho"/>
                <w:szCs w:val="18"/>
                <w:lang w:eastAsia="ja-JP"/>
              </w:rPr>
            </w:pPr>
            <w:r>
              <w:rPr>
                <w:rFonts w:cs="Arial"/>
                <w:lang w:eastAsia="zh-CN"/>
              </w:rPr>
              <w:t>CA_n77A-n260A/G/H/I/J</w:t>
            </w:r>
          </w:p>
        </w:tc>
        <w:tc>
          <w:tcPr>
            <w:tcW w:w="1155" w:type="dxa"/>
            <w:gridSpan w:val="2"/>
            <w:tcBorders>
              <w:left w:val="single" w:sz="4" w:space="0" w:color="auto"/>
              <w:right w:val="single" w:sz="4" w:space="0" w:color="auto"/>
            </w:tcBorders>
            <w:vAlign w:val="center"/>
            <w:tcPrChange w:id="277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7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0</w:t>
            </w:r>
          </w:p>
        </w:tc>
      </w:tr>
      <w:tr w:rsidR="0030133D" w:rsidRPr="00032D3A" w:rsidTr="0030133D">
        <w:trPr>
          <w:trHeight w:val="187"/>
          <w:jc w:val="center"/>
          <w:trPrChange w:id="277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7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77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7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lang w:eastAsia="zh-CN"/>
              </w:rPr>
              <w:t>1</w:t>
            </w:r>
          </w:p>
        </w:tc>
      </w:tr>
      <w:tr w:rsidR="0030133D" w:rsidRPr="00032D3A" w:rsidTr="0030133D">
        <w:trPr>
          <w:trHeight w:val="187"/>
          <w:jc w:val="center"/>
          <w:trPrChange w:id="277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7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7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7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77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7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CA_n66A-n77(2A)-n260K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7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Pr>
                <w:rFonts w:cs="Arial"/>
                <w:lang w:eastAsia="zh-CN"/>
              </w:rPr>
              <w:t>CA_n66A-n77A</w:t>
            </w:r>
          </w:p>
          <w:p w:rsidR="0030133D" w:rsidRDefault="0030133D" w:rsidP="0030133D">
            <w:pPr>
              <w:pStyle w:val="TAC"/>
              <w:rPr>
                <w:rFonts w:cs="Arial"/>
                <w:lang w:eastAsia="zh-CN"/>
              </w:rPr>
            </w:pPr>
            <w:r>
              <w:rPr>
                <w:rFonts w:cs="Arial"/>
                <w:lang w:eastAsia="zh-CN"/>
              </w:rPr>
              <w:t>CA_n66A-n260A/G/H/I/J/K</w:t>
            </w:r>
          </w:p>
          <w:p w:rsidR="0030133D" w:rsidRDefault="0030133D" w:rsidP="0030133D">
            <w:pPr>
              <w:pStyle w:val="TAC"/>
              <w:rPr>
                <w:rFonts w:cs="Arial"/>
                <w:lang w:eastAsia="zh-CN"/>
              </w:rPr>
            </w:pPr>
            <w:r>
              <w:rPr>
                <w:rFonts w:cs="Arial"/>
                <w:lang w:eastAsia="zh-CN"/>
              </w:rPr>
              <w:t>CA_n77(2A)</w:t>
            </w:r>
          </w:p>
          <w:p w:rsidR="0030133D" w:rsidRPr="00032D3A" w:rsidRDefault="0030133D" w:rsidP="0030133D">
            <w:pPr>
              <w:pStyle w:val="TAC"/>
              <w:rPr>
                <w:rFonts w:eastAsia="Yu Mincho"/>
                <w:szCs w:val="18"/>
                <w:lang w:eastAsia="ja-JP"/>
              </w:rPr>
            </w:pPr>
            <w:r>
              <w:rPr>
                <w:rFonts w:cs="Arial"/>
                <w:lang w:eastAsia="zh-CN"/>
              </w:rPr>
              <w:t>CA_n77A-n260A/G/H/I/J/K</w:t>
            </w:r>
          </w:p>
        </w:tc>
        <w:tc>
          <w:tcPr>
            <w:tcW w:w="1155" w:type="dxa"/>
            <w:gridSpan w:val="2"/>
            <w:tcBorders>
              <w:left w:val="single" w:sz="4" w:space="0" w:color="auto"/>
              <w:right w:val="single" w:sz="4" w:space="0" w:color="auto"/>
            </w:tcBorders>
            <w:vAlign w:val="center"/>
            <w:tcPrChange w:id="277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7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0</w:t>
            </w:r>
          </w:p>
        </w:tc>
      </w:tr>
      <w:tr w:rsidR="0030133D" w:rsidRPr="00032D3A" w:rsidTr="0030133D">
        <w:trPr>
          <w:trHeight w:val="187"/>
          <w:jc w:val="center"/>
          <w:trPrChange w:id="277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7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7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7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7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78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8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1</w:t>
            </w:r>
          </w:p>
        </w:tc>
      </w:tr>
      <w:tr w:rsidR="0030133D" w:rsidRPr="00032D3A" w:rsidTr="0030133D">
        <w:trPr>
          <w:trHeight w:val="187"/>
          <w:jc w:val="center"/>
          <w:trPrChange w:id="278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8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8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8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78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8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CA_n66A-n77(2A)-n260L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8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Pr>
                <w:rFonts w:cs="Arial"/>
                <w:lang w:eastAsia="zh-CN"/>
              </w:rPr>
              <w:t>CA_n66A-n77A</w:t>
            </w:r>
          </w:p>
          <w:p w:rsidR="0030133D" w:rsidRDefault="0030133D" w:rsidP="0030133D">
            <w:pPr>
              <w:pStyle w:val="TAC"/>
              <w:rPr>
                <w:rFonts w:cs="Arial"/>
                <w:lang w:eastAsia="zh-CN"/>
              </w:rPr>
            </w:pPr>
            <w:r>
              <w:rPr>
                <w:rFonts w:cs="Arial"/>
                <w:lang w:eastAsia="zh-CN"/>
              </w:rPr>
              <w:t>CA_n66A-n260A/G/H/I/J/K/L</w:t>
            </w:r>
          </w:p>
          <w:p w:rsidR="0030133D" w:rsidRDefault="0030133D" w:rsidP="0030133D">
            <w:pPr>
              <w:pStyle w:val="TAC"/>
              <w:rPr>
                <w:rFonts w:cs="Arial"/>
                <w:lang w:eastAsia="zh-CN"/>
              </w:rPr>
            </w:pPr>
            <w:r>
              <w:rPr>
                <w:rFonts w:cs="Arial"/>
                <w:lang w:eastAsia="zh-CN"/>
              </w:rPr>
              <w:t>CA_n77(2A)</w:t>
            </w:r>
          </w:p>
          <w:p w:rsidR="0030133D" w:rsidRPr="00032D3A" w:rsidRDefault="0030133D" w:rsidP="0030133D">
            <w:pPr>
              <w:pStyle w:val="TAC"/>
              <w:rPr>
                <w:rFonts w:eastAsia="Yu Mincho"/>
                <w:szCs w:val="18"/>
                <w:lang w:eastAsia="ja-JP"/>
              </w:rPr>
            </w:pPr>
            <w:r>
              <w:rPr>
                <w:rFonts w:cs="Arial"/>
                <w:lang w:eastAsia="zh-CN"/>
              </w:rPr>
              <w:t>CA_n77A-n260A/G/H/I/J/K/L</w:t>
            </w:r>
          </w:p>
        </w:tc>
        <w:tc>
          <w:tcPr>
            <w:tcW w:w="1155" w:type="dxa"/>
            <w:gridSpan w:val="2"/>
            <w:tcBorders>
              <w:left w:val="single" w:sz="4" w:space="0" w:color="auto"/>
              <w:right w:val="single" w:sz="4" w:space="0" w:color="auto"/>
            </w:tcBorders>
            <w:vAlign w:val="center"/>
            <w:tcPrChange w:id="278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8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0</w:t>
            </w:r>
          </w:p>
        </w:tc>
      </w:tr>
      <w:tr w:rsidR="0030133D" w:rsidRPr="00032D3A" w:rsidTr="0030133D">
        <w:trPr>
          <w:trHeight w:val="187"/>
          <w:jc w:val="center"/>
          <w:trPrChange w:id="278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8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78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8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1</w:t>
            </w:r>
          </w:p>
        </w:tc>
      </w:tr>
      <w:tr w:rsidR="0030133D" w:rsidRPr="00032D3A" w:rsidTr="0030133D">
        <w:trPr>
          <w:trHeight w:val="187"/>
          <w:jc w:val="center"/>
          <w:trPrChange w:id="278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8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8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8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78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8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CA_n66A-n77(2A)-n260M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8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r>
              <w:rPr>
                <w:rFonts w:cs="Arial"/>
                <w:lang w:eastAsia="zh-CN"/>
              </w:rPr>
              <w:t>CA_n66A-n77A</w:t>
            </w:r>
          </w:p>
          <w:p w:rsidR="0030133D" w:rsidRDefault="0030133D" w:rsidP="0030133D">
            <w:pPr>
              <w:pStyle w:val="TAC"/>
              <w:rPr>
                <w:rFonts w:cs="Arial"/>
                <w:lang w:eastAsia="zh-CN"/>
              </w:rPr>
            </w:pPr>
            <w:r>
              <w:rPr>
                <w:rFonts w:cs="Arial"/>
                <w:lang w:eastAsia="zh-CN"/>
              </w:rPr>
              <w:t>CA_n66A-n260A/G/H/I/J/K/L/M</w:t>
            </w:r>
          </w:p>
          <w:p w:rsidR="0030133D" w:rsidRDefault="0030133D" w:rsidP="0030133D">
            <w:pPr>
              <w:pStyle w:val="TAC"/>
              <w:rPr>
                <w:rFonts w:cs="Arial"/>
                <w:lang w:eastAsia="zh-CN"/>
              </w:rPr>
            </w:pPr>
            <w:r>
              <w:rPr>
                <w:rFonts w:cs="Arial"/>
                <w:lang w:eastAsia="zh-CN"/>
              </w:rPr>
              <w:t>CA_n77(2A)</w:t>
            </w:r>
          </w:p>
          <w:p w:rsidR="0030133D" w:rsidRPr="00032D3A" w:rsidRDefault="0030133D" w:rsidP="0030133D">
            <w:pPr>
              <w:pStyle w:val="TAC"/>
              <w:rPr>
                <w:rFonts w:cs="Arial"/>
                <w:lang w:eastAsia="zh-CN"/>
              </w:rPr>
            </w:pPr>
            <w:r>
              <w:rPr>
                <w:rFonts w:cs="Arial"/>
                <w:lang w:eastAsia="zh-CN"/>
              </w:rPr>
              <w:t>CA_n77A-n260A/G/H/I/J/K/L/M</w:t>
            </w:r>
          </w:p>
        </w:tc>
        <w:tc>
          <w:tcPr>
            <w:tcW w:w="1155" w:type="dxa"/>
            <w:gridSpan w:val="2"/>
            <w:tcBorders>
              <w:left w:val="single" w:sz="4" w:space="0" w:color="auto"/>
              <w:right w:val="single" w:sz="4" w:space="0" w:color="auto"/>
            </w:tcBorders>
            <w:vAlign w:val="center"/>
            <w:tcPrChange w:id="278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8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zh-CN"/>
              </w:rPr>
              <w:t>0</w:t>
            </w:r>
          </w:p>
        </w:tc>
      </w:tr>
      <w:tr w:rsidR="0030133D" w:rsidRPr="00032D3A" w:rsidTr="0030133D">
        <w:trPr>
          <w:trHeight w:val="187"/>
          <w:jc w:val="center"/>
          <w:trPrChange w:id="278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8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78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8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78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8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8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Pr>
                <w:rFonts w:hint="eastAsia"/>
                <w:lang w:eastAsia="zh-CN"/>
              </w:rPr>
              <w:t>1</w:t>
            </w:r>
          </w:p>
        </w:tc>
      </w:tr>
      <w:tr w:rsidR="0030133D" w:rsidRPr="00032D3A" w:rsidTr="0030133D">
        <w:trPr>
          <w:trHeight w:val="187"/>
          <w:jc w:val="center"/>
          <w:trPrChange w:id="278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8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8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8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278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78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8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8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8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78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Tr="0030133D">
        <w:trPr>
          <w:trHeight w:val="187"/>
          <w:jc w:val="center"/>
          <w:trPrChange w:id="278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8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8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w:t>
            </w:r>
          </w:p>
          <w:p w:rsidR="0030133D" w:rsidRDefault="0030133D" w:rsidP="0030133D">
            <w:pPr>
              <w:pStyle w:val="TAC"/>
              <w:rPr>
                <w:rFonts w:cs="Arial"/>
                <w:lang w:eastAsia="zh-CN"/>
              </w:rPr>
            </w:pPr>
            <w:r>
              <w:t>CA_n77A-n260A</w:t>
            </w:r>
          </w:p>
        </w:tc>
        <w:tc>
          <w:tcPr>
            <w:tcW w:w="1155" w:type="dxa"/>
            <w:gridSpan w:val="2"/>
            <w:tcBorders>
              <w:left w:val="single" w:sz="4" w:space="0" w:color="auto"/>
              <w:right w:val="single" w:sz="4" w:space="0" w:color="auto"/>
            </w:tcBorders>
            <w:vAlign w:val="center"/>
            <w:tcPrChange w:id="278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8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79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9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9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0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79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9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9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0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Change w:id="279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9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9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CA_n66A-n260A/G</w:t>
            </w:r>
          </w:p>
          <w:p w:rsidR="0030133D" w:rsidRDefault="0030133D" w:rsidP="0030133D">
            <w:pPr>
              <w:pStyle w:val="TAC"/>
              <w:rPr>
                <w:rFonts w:cs="Arial"/>
                <w:lang w:eastAsia="zh-CN"/>
              </w:rPr>
            </w:pPr>
            <w:r>
              <w:t>CA_n77A-n260A/G</w:t>
            </w:r>
          </w:p>
        </w:tc>
        <w:tc>
          <w:tcPr>
            <w:tcW w:w="1155" w:type="dxa"/>
            <w:gridSpan w:val="2"/>
            <w:tcBorders>
              <w:left w:val="single" w:sz="4" w:space="0" w:color="auto"/>
              <w:right w:val="single" w:sz="4" w:space="0" w:color="auto"/>
            </w:tcBorders>
            <w:vAlign w:val="center"/>
            <w:tcPrChange w:id="2791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9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79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9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9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2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79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2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92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92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2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79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9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9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w:t>
            </w:r>
            <w:r>
              <w:rPr>
                <w:rFonts w:cs="Arial"/>
                <w:lang w:eastAsia="zh-CN"/>
              </w:rPr>
              <w:t>/G/H</w:t>
            </w:r>
          </w:p>
          <w:p w:rsidR="0030133D" w:rsidRDefault="0030133D" w:rsidP="0030133D">
            <w:pPr>
              <w:pStyle w:val="TAC"/>
              <w:rPr>
                <w:rFonts w:cs="Arial"/>
                <w:lang w:eastAsia="zh-CN"/>
              </w:rPr>
            </w:pPr>
            <w:r>
              <w:t>CA_n77A-n260A</w:t>
            </w:r>
            <w:r>
              <w:rPr>
                <w:rFonts w:cs="Arial"/>
                <w:lang w:eastAsia="zh-CN"/>
              </w:rPr>
              <w:t>/G/H</w:t>
            </w:r>
          </w:p>
        </w:tc>
        <w:tc>
          <w:tcPr>
            <w:tcW w:w="1155" w:type="dxa"/>
            <w:gridSpan w:val="2"/>
            <w:tcBorders>
              <w:left w:val="single" w:sz="4" w:space="0" w:color="auto"/>
              <w:right w:val="single" w:sz="4" w:space="0" w:color="auto"/>
            </w:tcBorders>
            <w:vAlign w:val="center"/>
            <w:tcPrChange w:id="2793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9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79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9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9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3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79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9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9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79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9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9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w:t>
            </w:r>
            <w:r>
              <w:rPr>
                <w:rFonts w:cs="Arial"/>
                <w:lang w:eastAsia="zh-CN"/>
              </w:rPr>
              <w:t>/G/H/I</w:t>
            </w:r>
          </w:p>
          <w:p w:rsidR="0030133D" w:rsidRDefault="0030133D" w:rsidP="0030133D">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Change w:id="279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9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79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9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9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79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9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9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6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79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9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9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w:t>
            </w:r>
            <w:r>
              <w:rPr>
                <w:rFonts w:cs="Arial"/>
                <w:lang w:eastAsia="zh-CN"/>
              </w:rPr>
              <w:t>/G/H/I</w:t>
            </w:r>
          </w:p>
          <w:p w:rsidR="0030133D" w:rsidRDefault="0030133D" w:rsidP="0030133D">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Change w:id="279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9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79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9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9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79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9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9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79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9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9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w:t>
            </w:r>
            <w:r>
              <w:rPr>
                <w:rFonts w:cs="Arial"/>
                <w:lang w:eastAsia="zh-CN"/>
              </w:rPr>
              <w:t>/G/H/I</w:t>
            </w:r>
          </w:p>
          <w:p w:rsidR="0030133D" w:rsidRDefault="0030133D" w:rsidP="0030133D">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Change w:id="279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79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79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9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9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79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799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99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99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79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80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0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0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0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w:t>
            </w:r>
            <w:r>
              <w:rPr>
                <w:rFonts w:cs="Arial"/>
                <w:lang w:eastAsia="zh-CN"/>
              </w:rPr>
              <w:t>/G/H/I</w:t>
            </w:r>
          </w:p>
          <w:p w:rsidR="0030133D" w:rsidRDefault="0030133D" w:rsidP="0030133D">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Change w:id="280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0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80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0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0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80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0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0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0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0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80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0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0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0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CA_n66A-n260A</w:t>
            </w:r>
            <w:r>
              <w:rPr>
                <w:rFonts w:cs="Arial"/>
                <w:lang w:eastAsia="zh-CN"/>
              </w:rPr>
              <w:t>/G/H/I</w:t>
            </w:r>
          </w:p>
          <w:p w:rsidR="0030133D" w:rsidRDefault="0030133D" w:rsidP="0030133D">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Change w:id="280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0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0</w:t>
            </w:r>
          </w:p>
        </w:tc>
      </w:tr>
      <w:tr w:rsidR="0030133D" w:rsidTr="0030133D">
        <w:trPr>
          <w:trHeight w:val="187"/>
          <w:jc w:val="center"/>
          <w:trPrChange w:id="280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0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0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280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03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03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03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0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80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RPr="00032D3A" w:rsidTr="0030133D">
        <w:trPr>
          <w:trHeight w:val="187"/>
          <w:jc w:val="center"/>
          <w:trPrChange w:id="28038"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8039"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CA_n66A-n77A-n261A</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8040"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CA_n77A-n261A</w:t>
            </w:r>
          </w:p>
          <w:p w:rsidR="0030133D" w:rsidRPr="00032D3A" w:rsidRDefault="0030133D" w:rsidP="0030133D">
            <w:pPr>
              <w:pStyle w:val="TAC"/>
              <w:rPr>
                <w:rFonts w:eastAsia="Yu Mincho"/>
                <w:szCs w:val="18"/>
                <w:lang w:eastAsia="ja-JP"/>
              </w:rPr>
            </w:pPr>
            <w:r w:rsidRPr="00032D3A">
              <w:rPr>
                <w:rFonts w:cs="Arial"/>
                <w:lang w:eastAsia="zh-CN"/>
              </w:rPr>
              <w:t>CA_n66A-n261A</w:t>
            </w:r>
          </w:p>
        </w:tc>
        <w:tc>
          <w:tcPr>
            <w:tcW w:w="1155" w:type="dxa"/>
            <w:gridSpan w:val="2"/>
            <w:tcBorders>
              <w:left w:val="single" w:sz="4" w:space="0" w:color="auto"/>
              <w:right w:val="single" w:sz="4" w:space="0" w:color="auto"/>
            </w:tcBorders>
            <w:vAlign w:val="center"/>
            <w:tcPrChange w:id="280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0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044"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045"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046"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0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05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05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05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80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05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05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05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0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0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0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6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0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0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0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0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7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80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0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0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0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CA_n66A-n261A</w:t>
            </w:r>
            <w:r>
              <w:rPr>
                <w:rFonts w:cs="Arial"/>
                <w:lang w:eastAsia="zh-CN"/>
              </w:rPr>
              <w:t>/G</w:t>
            </w:r>
          </w:p>
          <w:p w:rsidR="0030133D" w:rsidRPr="00032D3A" w:rsidRDefault="0030133D" w:rsidP="0030133D">
            <w:pPr>
              <w:pStyle w:val="TAC"/>
              <w:rPr>
                <w:rFonts w:cs="Arial"/>
                <w:lang w:eastAsia="zh-CN"/>
              </w:rPr>
            </w:pPr>
            <w:r w:rsidRPr="00032D3A">
              <w:rPr>
                <w:rFonts w:cs="Arial"/>
                <w:lang w:eastAsia="zh-CN"/>
              </w:rPr>
              <w:t>CA_n77A-n261A</w:t>
            </w:r>
            <w:r>
              <w:rPr>
                <w:rFonts w:cs="Arial"/>
                <w:lang w:eastAsia="zh-CN"/>
              </w:rPr>
              <w:t>/G</w:t>
            </w:r>
          </w:p>
        </w:tc>
        <w:tc>
          <w:tcPr>
            <w:tcW w:w="1155" w:type="dxa"/>
            <w:gridSpan w:val="2"/>
            <w:tcBorders>
              <w:left w:val="single" w:sz="4" w:space="0" w:color="auto"/>
              <w:right w:val="single" w:sz="4" w:space="0" w:color="auto"/>
            </w:tcBorders>
            <w:vAlign w:val="center"/>
            <w:tcPrChange w:id="2807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0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0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0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08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0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0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0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08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80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0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0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09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0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0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1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1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1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1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1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81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1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t>CA_n66A-n77A-n261H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1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CA_n66A-n261A</w:t>
            </w:r>
            <w:r>
              <w:rPr>
                <w:rFonts w:cs="Arial"/>
                <w:lang w:eastAsia="zh-CN"/>
              </w:rPr>
              <w:t>/G/H</w:t>
            </w:r>
          </w:p>
          <w:p w:rsidR="0030133D" w:rsidRPr="00032D3A" w:rsidRDefault="0030133D" w:rsidP="0030133D">
            <w:pPr>
              <w:pStyle w:val="TAC"/>
              <w:rPr>
                <w:rFonts w:cs="Arial"/>
                <w:lang w:eastAsia="zh-CN"/>
              </w:rPr>
            </w:pPr>
            <w:r w:rsidRPr="00032D3A">
              <w:rPr>
                <w:rFonts w:cs="Arial"/>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Change w:id="281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1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1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1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1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1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81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1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1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1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1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1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1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1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cs="Arial"/>
                <w:lang w:eastAsia="zh-CN"/>
              </w:rPr>
            </w:pPr>
          </w:p>
        </w:tc>
        <w:tc>
          <w:tcPr>
            <w:tcW w:w="1155" w:type="dxa"/>
            <w:gridSpan w:val="2"/>
            <w:tcBorders>
              <w:left w:val="single" w:sz="4" w:space="0" w:color="auto"/>
              <w:right w:val="single" w:sz="4" w:space="0" w:color="auto"/>
            </w:tcBorders>
            <w:vAlign w:val="center"/>
            <w:tcPrChange w:id="281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81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46"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8147"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CA_n66A-n77A-n261I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8148"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CA_n66A-n261A</w:t>
            </w:r>
            <w:r>
              <w:rPr>
                <w:rFonts w:cs="Arial"/>
                <w:lang w:eastAsia="zh-CN"/>
              </w:rPr>
              <w:t>/G/H/I</w:t>
            </w:r>
          </w:p>
          <w:p w:rsidR="0030133D" w:rsidRPr="00032D3A" w:rsidRDefault="0030133D" w:rsidP="0030133D">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1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1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152"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153"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154"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1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1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58"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159"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160"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1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281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64"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165"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166"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1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1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1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1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1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1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1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1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281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82"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8183"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CA_n66A-n77A-n261J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8184"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CA_n66A-n261A</w:t>
            </w:r>
            <w:r>
              <w:rPr>
                <w:rFonts w:cs="Arial"/>
                <w:lang w:eastAsia="zh-CN"/>
              </w:rPr>
              <w:t>/G/H/I</w:t>
            </w:r>
          </w:p>
          <w:p w:rsidR="0030133D" w:rsidRPr="00032D3A" w:rsidRDefault="0030133D" w:rsidP="0030133D">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1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1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188"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189"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190"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1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1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194"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195"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196"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1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281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0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0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0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2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2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2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2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2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282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18"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8219"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CA_n66A-n77A-n261K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8220"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CA_n66A-n261A</w:t>
            </w:r>
            <w:r>
              <w:rPr>
                <w:rFonts w:cs="Arial"/>
                <w:lang w:eastAsia="zh-CN"/>
              </w:rPr>
              <w:t>/G/H/I</w:t>
            </w:r>
          </w:p>
          <w:p w:rsidR="0030133D" w:rsidRPr="00032D3A" w:rsidRDefault="0030133D" w:rsidP="0030133D">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2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2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224"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25"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26"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2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3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3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3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282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3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3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3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2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2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2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2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2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282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54"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8255"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CA_n66A-n77A-n261L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8256"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CA_n66A-n261A</w:t>
            </w:r>
            <w:r>
              <w:rPr>
                <w:rFonts w:cs="Arial"/>
                <w:lang w:eastAsia="zh-CN"/>
              </w:rPr>
              <w:t>/G/H/I</w:t>
            </w:r>
          </w:p>
          <w:p w:rsidR="0030133D" w:rsidRPr="00032D3A" w:rsidRDefault="0030133D" w:rsidP="0030133D">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2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2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260"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61"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62"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2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6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6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6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282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72"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73"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74"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2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2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2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2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2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282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290"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28291"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CA_n66A-n77A-n261M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28292"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cs="Arial"/>
                <w:lang w:eastAsia="zh-CN"/>
              </w:rPr>
            </w:pPr>
            <w:r w:rsidRPr="00032D3A">
              <w:rPr>
                <w:rFonts w:cs="Arial"/>
                <w:lang w:eastAsia="zh-CN"/>
              </w:rPr>
              <w:t>CA_n66A-n261A</w:t>
            </w:r>
            <w:r>
              <w:rPr>
                <w:rFonts w:cs="Arial"/>
                <w:lang w:eastAsia="zh-CN"/>
              </w:rPr>
              <w:t>/G/H/I</w:t>
            </w:r>
          </w:p>
          <w:p w:rsidR="0030133D" w:rsidRPr="00032D3A" w:rsidRDefault="0030133D" w:rsidP="0030133D">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2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2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8296"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297"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298"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2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3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302"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28303"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28304"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3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83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3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3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3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1</w:t>
            </w:r>
          </w:p>
        </w:tc>
      </w:tr>
      <w:tr w:rsidR="0030133D" w:rsidRPr="00032D3A" w:rsidTr="0030133D">
        <w:trPr>
          <w:trHeight w:val="187"/>
          <w:jc w:val="center"/>
          <w:trPrChange w:id="283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3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3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83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3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3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3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83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Tr="0030133D">
        <w:trPr>
          <w:trHeight w:val="187"/>
          <w:jc w:val="center"/>
          <w:trPrChange w:id="283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3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CA_n66A-n77A-n261(2A)</w:t>
            </w:r>
          </w:p>
        </w:tc>
        <w:tc>
          <w:tcPr>
            <w:tcW w:w="3238" w:type="dxa"/>
            <w:tcBorders>
              <w:top w:val="single" w:sz="4" w:space="0" w:color="auto"/>
              <w:left w:val="single" w:sz="4" w:space="0" w:color="auto"/>
              <w:bottom w:val="nil"/>
              <w:right w:val="single" w:sz="4" w:space="0" w:color="auto"/>
            </w:tcBorders>
            <w:shd w:val="clear" w:color="auto" w:fill="auto"/>
            <w:vAlign w:val="center"/>
            <w:tcPrChange w:id="2832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p>
          <w:p w:rsidR="0030133D" w:rsidRDefault="0030133D" w:rsidP="0030133D">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Change w:id="2832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3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3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3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33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3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3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3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34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4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Change w:id="283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3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CA_n66A-n77A-n261(3A)</w:t>
            </w:r>
          </w:p>
        </w:tc>
        <w:tc>
          <w:tcPr>
            <w:tcW w:w="3238" w:type="dxa"/>
            <w:tcBorders>
              <w:top w:val="single" w:sz="4" w:space="0" w:color="auto"/>
              <w:left w:val="single" w:sz="4" w:space="0" w:color="auto"/>
              <w:bottom w:val="nil"/>
              <w:right w:val="single" w:sz="4" w:space="0" w:color="auto"/>
            </w:tcBorders>
            <w:shd w:val="clear" w:color="auto" w:fill="auto"/>
            <w:vAlign w:val="center"/>
            <w:tcPrChange w:id="2834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p>
          <w:p w:rsidR="0030133D" w:rsidRDefault="0030133D" w:rsidP="0030133D">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Change w:id="2834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3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3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3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35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5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3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3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35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5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Change w:id="283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3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CA_n66A-n77A-n261(A-G)</w:t>
            </w:r>
          </w:p>
        </w:tc>
        <w:tc>
          <w:tcPr>
            <w:tcW w:w="3238" w:type="dxa"/>
            <w:tcBorders>
              <w:top w:val="single" w:sz="4" w:space="0" w:color="auto"/>
              <w:left w:val="single" w:sz="4" w:space="0" w:color="auto"/>
              <w:bottom w:val="nil"/>
              <w:right w:val="single" w:sz="4" w:space="0" w:color="auto"/>
            </w:tcBorders>
            <w:shd w:val="clear" w:color="auto" w:fill="auto"/>
            <w:vAlign w:val="center"/>
            <w:tcPrChange w:id="2836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w:t>
            </w:r>
          </w:p>
          <w:p w:rsidR="0030133D" w:rsidRDefault="0030133D" w:rsidP="0030133D">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Change w:id="2836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3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3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3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37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7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3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3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37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7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Change w:id="283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3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3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2838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3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3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3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8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3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3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3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39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83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3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3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2840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4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4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top w:val="nil"/>
              <w:left w:val="single" w:sz="4" w:space="0" w:color="auto"/>
              <w:bottom w:val="nil"/>
              <w:right w:val="single" w:sz="4" w:space="0" w:color="auto"/>
            </w:tcBorders>
            <w:vAlign w:val="center"/>
            <w:tcPrChange w:id="28407" w:author="ZTE-Ma Zhifeng" w:date="2023-10-16T15:19:00Z">
              <w:tcPr>
                <w:tcW w:w="1155" w:type="dxa"/>
                <w:gridSpan w:val="2"/>
                <w:tcBorders>
                  <w:top w:val="nil"/>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4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4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4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top w:val="nil"/>
              <w:left w:val="single" w:sz="4" w:space="0" w:color="auto"/>
              <w:right w:val="single" w:sz="4" w:space="0" w:color="auto"/>
            </w:tcBorders>
            <w:vAlign w:val="center"/>
            <w:tcPrChange w:id="28413" w:author="ZTE-Ma Zhifeng" w:date="2023-10-16T15:19:00Z">
              <w:tcPr>
                <w:tcW w:w="1155" w:type="dxa"/>
                <w:gridSpan w:val="2"/>
                <w:tcBorders>
                  <w:top w:val="nil"/>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Change w:id="284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4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CA_n66A-n77A-n261(2A-G)</w:t>
            </w:r>
          </w:p>
        </w:tc>
        <w:tc>
          <w:tcPr>
            <w:tcW w:w="3238" w:type="dxa"/>
            <w:tcBorders>
              <w:top w:val="single" w:sz="4" w:space="0" w:color="auto"/>
              <w:left w:val="single" w:sz="4" w:space="0" w:color="auto"/>
              <w:bottom w:val="nil"/>
              <w:right w:val="single" w:sz="4" w:space="0" w:color="auto"/>
            </w:tcBorders>
            <w:shd w:val="clear" w:color="auto" w:fill="auto"/>
            <w:vAlign w:val="center"/>
            <w:tcPrChange w:id="2841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w:t>
            </w:r>
          </w:p>
          <w:p w:rsidR="0030133D" w:rsidRDefault="0030133D" w:rsidP="0030133D">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Change w:id="2841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4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4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4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42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42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4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4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43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43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Change w:id="284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4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2843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4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4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4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44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4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4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4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44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Change w:id="284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4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CA_n66A-n261A/G</w:t>
            </w:r>
          </w:p>
          <w:p w:rsidR="0030133D" w:rsidRDefault="0030133D" w:rsidP="0030133D">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Change w:id="2845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4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4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4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46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4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4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4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46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Change w:id="284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4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Change w:id="2847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4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4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47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4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4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4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48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Change w:id="284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4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4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lastRenderedPageBreak/>
              <w:t>CA_n66A-n77A-n261(A-I)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Change w:id="2849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4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4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4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49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4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5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5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50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285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50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5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5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51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5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5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5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52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Change w:id="285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CA_n66A-n261A/G</w:t>
            </w:r>
          </w:p>
          <w:p w:rsidR="0030133D" w:rsidRDefault="0030133D" w:rsidP="0030133D">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Change w:id="2852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5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5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5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53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5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5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5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53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Change w:id="285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Change w:id="285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5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5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5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5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5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5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5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Change w:id="285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Change w:id="2856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5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5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5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56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5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5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5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57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Change w:id="285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5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5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5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5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5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5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5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5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Change w:id="285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5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5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6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6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86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6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6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Change w:id="286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6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6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p>
          <w:p w:rsidR="0030133D" w:rsidRDefault="0030133D" w:rsidP="0030133D">
            <w:pPr>
              <w:pStyle w:val="TAL"/>
              <w:jc w:val="center"/>
              <w:rPr>
                <w:rFonts w:eastAsia="Yu Mincho"/>
                <w:szCs w:val="18"/>
                <w:lang w:eastAsia="ja-JP"/>
              </w:rPr>
            </w:pPr>
            <w:r>
              <w:rPr>
                <w:lang w:eastAsia="zh-CN"/>
              </w:rPr>
              <w:t>CA_n77A-n261A</w:t>
            </w:r>
          </w:p>
        </w:tc>
        <w:tc>
          <w:tcPr>
            <w:tcW w:w="1155" w:type="dxa"/>
            <w:gridSpan w:val="2"/>
            <w:tcBorders>
              <w:left w:val="single" w:sz="4" w:space="0" w:color="auto"/>
              <w:right w:val="single" w:sz="4" w:space="0" w:color="auto"/>
            </w:tcBorders>
            <w:vAlign w:val="center"/>
            <w:tcPrChange w:id="286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6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6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6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6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6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Change w:id="286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6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6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CA_n66A-n261A/G</w:t>
            </w:r>
          </w:p>
          <w:p w:rsidR="0030133D" w:rsidRDefault="0030133D" w:rsidP="0030133D">
            <w:pPr>
              <w:pStyle w:val="TAL"/>
              <w:jc w:val="center"/>
              <w:rPr>
                <w:rFonts w:eastAsia="Yu Mincho"/>
                <w:szCs w:val="18"/>
                <w:lang w:eastAsia="ja-JP"/>
              </w:rPr>
            </w:pPr>
            <w:r>
              <w:rPr>
                <w:lang w:eastAsia="zh-CN"/>
              </w:rPr>
              <w:t>CA_n77A-n261A/G</w:t>
            </w:r>
          </w:p>
        </w:tc>
        <w:tc>
          <w:tcPr>
            <w:tcW w:w="1155" w:type="dxa"/>
            <w:gridSpan w:val="2"/>
            <w:tcBorders>
              <w:left w:val="single" w:sz="4" w:space="0" w:color="auto"/>
              <w:right w:val="single" w:sz="4" w:space="0" w:color="auto"/>
            </w:tcBorders>
            <w:vAlign w:val="center"/>
            <w:tcPrChange w:id="286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6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6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6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6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6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286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6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6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Change w:id="286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6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6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6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6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6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286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6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6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6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6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6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6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6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6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286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6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lastRenderedPageBreak/>
              <w:t>CA_n66A-n77C-n261J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6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6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6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6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6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6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6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6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7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7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287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7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7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7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7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7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7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7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7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7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7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7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7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287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7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7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7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7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7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7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7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7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7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7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7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7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287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7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7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7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7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7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7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7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7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7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7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7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7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87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7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CA_n66A-n77C-n261(A-G)</w:t>
            </w:r>
          </w:p>
        </w:tc>
        <w:tc>
          <w:tcPr>
            <w:tcW w:w="3238" w:type="dxa"/>
            <w:tcBorders>
              <w:top w:val="single" w:sz="4" w:space="0" w:color="auto"/>
              <w:left w:val="single" w:sz="4" w:space="0" w:color="auto"/>
              <w:bottom w:val="nil"/>
              <w:right w:val="single" w:sz="4" w:space="0" w:color="auto"/>
            </w:tcBorders>
            <w:shd w:val="clear" w:color="auto" w:fill="auto"/>
            <w:vAlign w:val="center"/>
            <w:tcPrChange w:id="2876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w:t>
            </w:r>
          </w:p>
          <w:p w:rsidR="0030133D" w:rsidRDefault="0030133D" w:rsidP="0030133D">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Change w:id="2876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7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7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7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76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76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7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7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77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77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Change w:id="287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7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7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2877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7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7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7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7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78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7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7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7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79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287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7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7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7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Change w:id="287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7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8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8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80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8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8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8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80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Change w:id="288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8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CA_n66A-n77C-n261(2A-G)</w:t>
            </w:r>
          </w:p>
        </w:tc>
        <w:tc>
          <w:tcPr>
            <w:tcW w:w="3238" w:type="dxa"/>
            <w:tcBorders>
              <w:top w:val="single" w:sz="4" w:space="0" w:color="auto"/>
              <w:left w:val="single" w:sz="4" w:space="0" w:color="auto"/>
              <w:bottom w:val="nil"/>
              <w:right w:val="single" w:sz="4" w:space="0" w:color="auto"/>
            </w:tcBorders>
            <w:shd w:val="clear" w:color="auto" w:fill="auto"/>
            <w:vAlign w:val="center"/>
            <w:tcPrChange w:id="2881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w:t>
            </w:r>
          </w:p>
          <w:p w:rsidR="0030133D" w:rsidRDefault="0030133D" w:rsidP="0030133D">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Change w:id="2881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8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8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8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82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2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8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8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82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2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Change w:id="288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8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8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2883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8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8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8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3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8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8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8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4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Change w:id="288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8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8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2885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8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8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8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5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8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8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8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6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Change w:id="288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8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8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Change w:id="288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8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8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8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8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8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8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8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8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Change w:id="288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8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lastRenderedPageBreak/>
              <w:t>CA_n66A-n77C-n261(A-I)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8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Change w:id="2888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8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8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8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9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8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89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89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89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89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289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9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9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9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9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9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9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9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9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9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9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9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Change w:id="289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9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CA_n66A-n77C-n261(2A)</w:t>
            </w:r>
          </w:p>
        </w:tc>
        <w:tc>
          <w:tcPr>
            <w:tcW w:w="3238" w:type="dxa"/>
            <w:tcBorders>
              <w:top w:val="single" w:sz="4" w:space="0" w:color="auto"/>
              <w:left w:val="single" w:sz="4" w:space="0" w:color="auto"/>
              <w:bottom w:val="nil"/>
              <w:right w:val="single" w:sz="4" w:space="0" w:color="auto"/>
            </w:tcBorders>
            <w:shd w:val="clear" w:color="auto" w:fill="auto"/>
            <w:vAlign w:val="center"/>
            <w:tcPrChange w:id="289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p>
          <w:p w:rsidR="0030133D" w:rsidRDefault="0030133D" w:rsidP="0030133D">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Change w:id="2892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9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9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9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9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92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9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9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9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93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Change w:id="289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9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CA_n66A-n77C-n261(3A)</w:t>
            </w:r>
          </w:p>
        </w:tc>
        <w:tc>
          <w:tcPr>
            <w:tcW w:w="3238" w:type="dxa"/>
            <w:tcBorders>
              <w:top w:val="single" w:sz="4" w:space="0" w:color="auto"/>
              <w:left w:val="single" w:sz="4" w:space="0" w:color="auto"/>
              <w:bottom w:val="nil"/>
              <w:right w:val="single" w:sz="4" w:space="0" w:color="auto"/>
            </w:tcBorders>
            <w:shd w:val="clear" w:color="auto" w:fill="auto"/>
            <w:vAlign w:val="center"/>
            <w:tcPrChange w:id="2894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p>
          <w:p w:rsidR="0030133D" w:rsidRDefault="0030133D" w:rsidP="0030133D">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Change w:id="2894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9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9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9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2894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947"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9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9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895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95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Change w:id="289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9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9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CA_n66A-n261A/G</w:t>
            </w:r>
          </w:p>
          <w:p w:rsidR="0030133D" w:rsidRDefault="0030133D" w:rsidP="0030133D">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Change w:id="2895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9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9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89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96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9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9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9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8971"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Change w:id="289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9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9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Change w:id="289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9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9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9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9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89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9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9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89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Change w:id="289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89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9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9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89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89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89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90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90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0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0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0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90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Change w:id="290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0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0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r>
              <w:rPr>
                <w:lang w:eastAsia="ja-JP"/>
              </w:rPr>
              <w:t>CA_n66A-n77C-n261(2A-I)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0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Change w:id="29013"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90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0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90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9019"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90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0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0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0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29025"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Change w:id="290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0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0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rPr>
                <w:lang w:eastAsia="ja-JP"/>
              </w:rPr>
              <w:t>CA_n66A-n77C-n261(A-G-I)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0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CA_n66A-n261A</w:t>
            </w:r>
            <w:r>
              <w:rPr>
                <w:rFonts w:cs="Arial"/>
                <w:lang w:eastAsia="zh-CN"/>
              </w:rPr>
              <w:t>/G/H/I</w:t>
            </w:r>
          </w:p>
          <w:p w:rsidR="0030133D" w:rsidRDefault="0030133D" w:rsidP="0030133D">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Change w:id="290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90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0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90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90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0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0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0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290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CA_n261</w:t>
            </w:r>
            <w:r>
              <w:rPr>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Change w:id="290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RPr="00032D3A" w:rsidTr="0030133D">
        <w:trPr>
          <w:trHeight w:val="187"/>
          <w:jc w:val="center"/>
          <w:trPrChange w:id="290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0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ja-JP"/>
              </w:rPr>
            </w:pPr>
            <w:r w:rsidRPr="00032D3A">
              <w:t>CA_n77A-n79A-n257A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0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zh-CN"/>
              </w:rPr>
            </w:pPr>
            <w:r w:rsidRPr="00032D3A">
              <w:rPr>
                <w:lang w:eastAsia="zh-CN"/>
              </w:rPr>
              <w:t>CA_n77A-n79A</w:t>
            </w:r>
          </w:p>
          <w:p w:rsidR="0030133D" w:rsidRPr="00032D3A" w:rsidRDefault="0030133D" w:rsidP="0030133D">
            <w:pPr>
              <w:pStyle w:val="TAC"/>
              <w:rPr>
                <w:rFonts w:eastAsia="Yu Mincho"/>
                <w:szCs w:val="18"/>
                <w:lang w:eastAsia="ja-JP"/>
              </w:rPr>
            </w:pPr>
            <w:r w:rsidRPr="00032D3A">
              <w:rPr>
                <w:rFonts w:eastAsia="Yu Mincho"/>
                <w:szCs w:val="18"/>
                <w:lang w:eastAsia="ja-JP"/>
              </w:rPr>
              <w:t>CA_n77A-n257A</w:t>
            </w:r>
          </w:p>
          <w:p w:rsidR="0030133D" w:rsidRPr="00032D3A" w:rsidRDefault="0030133D" w:rsidP="0030133D">
            <w:pPr>
              <w:pStyle w:val="TAL"/>
              <w:jc w:val="center"/>
              <w:rPr>
                <w:lang w:eastAsia="zh-CN"/>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Change w:id="290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cs="Arial"/>
                <w:kern w:val="2"/>
                <w:lang w:eastAsia="ja-JP"/>
              </w:rPr>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0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90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290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1155" w:type="dxa"/>
            <w:gridSpan w:val="2"/>
            <w:tcBorders>
              <w:left w:val="single" w:sz="4" w:space="0" w:color="auto"/>
              <w:right w:val="single" w:sz="4" w:space="0" w:color="auto"/>
            </w:tcBorders>
            <w:vAlign w:val="center"/>
            <w:tcPrChange w:id="290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cs="Arial"/>
                <w:kern w:val="2"/>
                <w:lang w:eastAsia="ja-JP"/>
              </w:rPr>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0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0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0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0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1155" w:type="dxa"/>
            <w:gridSpan w:val="2"/>
            <w:tcBorders>
              <w:left w:val="single" w:sz="4" w:space="0" w:color="auto"/>
              <w:right w:val="single" w:sz="4" w:space="0" w:color="auto"/>
            </w:tcBorders>
            <w:vAlign w:val="center"/>
            <w:tcPrChange w:id="290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cs="Arial"/>
                <w:kern w:val="2"/>
                <w:lang w:eastAsia="ja-JP"/>
              </w:rPr>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0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064"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9065"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CA_n77A-n79A-n257G</w:t>
            </w:r>
          </w:p>
        </w:tc>
        <w:tc>
          <w:tcPr>
            <w:tcW w:w="3256" w:type="dxa"/>
            <w:gridSpan w:val="2"/>
            <w:tcBorders>
              <w:left w:val="single" w:sz="4" w:space="0" w:color="auto"/>
              <w:bottom w:val="nil"/>
              <w:right w:val="single" w:sz="4" w:space="0" w:color="auto"/>
            </w:tcBorders>
            <w:shd w:val="clear" w:color="auto" w:fill="auto"/>
            <w:vAlign w:val="center"/>
            <w:tcPrChange w:id="29066"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t>CA_n257G</w:t>
            </w:r>
          </w:p>
          <w:p w:rsidR="0030133D" w:rsidRPr="00032D3A" w:rsidRDefault="0030133D" w:rsidP="0030133D">
            <w:pPr>
              <w:pStyle w:val="TAC"/>
              <w:rPr>
                <w:lang w:eastAsia="zh-CN"/>
              </w:rPr>
            </w:pPr>
            <w:r w:rsidRPr="00032D3A">
              <w:rPr>
                <w:lang w:eastAsia="zh-CN"/>
              </w:rPr>
              <w:t>CA_n77A-n79A</w:t>
            </w:r>
          </w:p>
          <w:p w:rsidR="0030133D" w:rsidRPr="00032D3A" w:rsidRDefault="0030133D" w:rsidP="0030133D">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rsidR="0030133D" w:rsidRPr="00032D3A" w:rsidRDefault="0030133D" w:rsidP="0030133D">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Change w:id="2906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29069"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90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907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0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0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0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0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907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90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082"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9083"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CA_n77A-n79A-n257H</w:t>
            </w:r>
          </w:p>
        </w:tc>
        <w:tc>
          <w:tcPr>
            <w:tcW w:w="3256" w:type="dxa"/>
            <w:gridSpan w:val="2"/>
            <w:tcBorders>
              <w:left w:val="single" w:sz="4" w:space="0" w:color="auto"/>
              <w:bottom w:val="nil"/>
              <w:right w:val="single" w:sz="4" w:space="0" w:color="auto"/>
            </w:tcBorders>
            <w:shd w:val="clear" w:color="auto" w:fill="auto"/>
            <w:vAlign w:val="center"/>
            <w:tcPrChange w:id="29084"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spacing w:after="180"/>
              <w:rPr>
                <w:lang w:eastAsia="zh-CN"/>
              </w:rPr>
            </w:pPr>
            <w:r w:rsidRPr="00032D3A">
              <w:t>CA_n257G</w:t>
            </w:r>
            <w:r>
              <w:t>/H</w:t>
            </w:r>
          </w:p>
          <w:p w:rsidR="0030133D" w:rsidRPr="00032D3A" w:rsidRDefault="0030133D" w:rsidP="0030133D">
            <w:pPr>
              <w:pStyle w:val="TAL"/>
              <w:jc w:val="center"/>
              <w:rPr>
                <w:lang w:eastAsia="zh-CN"/>
              </w:rPr>
            </w:pPr>
            <w:r w:rsidRPr="00032D3A">
              <w:rPr>
                <w:lang w:eastAsia="zh-CN"/>
              </w:rPr>
              <w:t>CA_n77A-n79A</w:t>
            </w:r>
          </w:p>
          <w:p w:rsidR="0030133D" w:rsidRPr="00032D3A" w:rsidRDefault="0030133D" w:rsidP="0030133D">
            <w:pPr>
              <w:pStyle w:val="TAL"/>
              <w:jc w:val="center"/>
              <w:rPr>
                <w:lang w:eastAsia="zh-CN"/>
              </w:rPr>
            </w:pPr>
            <w:r w:rsidRPr="00032D3A">
              <w:rPr>
                <w:lang w:eastAsia="zh-CN"/>
              </w:rPr>
              <w:t>CA_n77A-n257A</w:t>
            </w:r>
            <w:r>
              <w:rPr>
                <w:rFonts w:cs="Arial"/>
                <w:lang w:eastAsia="zh-CN"/>
              </w:rPr>
              <w:t>/G/H</w:t>
            </w:r>
          </w:p>
          <w:p w:rsidR="0030133D" w:rsidRPr="00032D3A" w:rsidRDefault="0030133D" w:rsidP="0030133D">
            <w:pPr>
              <w:pStyle w:val="TAL"/>
              <w:jc w:val="center"/>
              <w:rPr>
                <w:lang w:eastAsia="zh-CN"/>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Change w:id="2908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29087"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90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909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0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0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0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0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909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90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00"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9101"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CA_n77A-n79A-n257I</w:t>
            </w:r>
          </w:p>
        </w:tc>
        <w:tc>
          <w:tcPr>
            <w:tcW w:w="3256" w:type="dxa"/>
            <w:gridSpan w:val="2"/>
            <w:tcBorders>
              <w:left w:val="single" w:sz="4" w:space="0" w:color="auto"/>
              <w:bottom w:val="nil"/>
              <w:right w:val="single" w:sz="4" w:space="0" w:color="auto"/>
            </w:tcBorders>
            <w:shd w:val="clear" w:color="auto" w:fill="auto"/>
            <w:vAlign w:val="center"/>
            <w:tcPrChange w:id="29102"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spacing w:after="180"/>
              <w:rPr>
                <w:lang w:eastAsia="zh-CN"/>
              </w:rPr>
            </w:pPr>
            <w:r w:rsidRPr="00032D3A">
              <w:t>CA_n257G</w:t>
            </w:r>
            <w:r>
              <w:t>/H/I</w:t>
            </w:r>
          </w:p>
          <w:p w:rsidR="0030133D" w:rsidRPr="00032D3A" w:rsidRDefault="0030133D" w:rsidP="0030133D">
            <w:pPr>
              <w:pStyle w:val="TAL"/>
              <w:jc w:val="center"/>
              <w:rPr>
                <w:lang w:eastAsia="zh-CN"/>
              </w:rPr>
            </w:pPr>
            <w:r w:rsidRPr="00032D3A">
              <w:rPr>
                <w:lang w:eastAsia="zh-CN"/>
              </w:rPr>
              <w:t>CA_n77A-n79A</w:t>
            </w:r>
          </w:p>
          <w:p w:rsidR="0030133D" w:rsidRPr="00032D3A" w:rsidRDefault="0030133D" w:rsidP="0030133D">
            <w:pPr>
              <w:pStyle w:val="TAC"/>
              <w:rPr>
                <w:rFonts w:cs="Arial"/>
                <w:lang w:eastAsia="zh-CN"/>
              </w:rPr>
            </w:pPr>
            <w:r w:rsidRPr="00032D3A">
              <w:t>CA_n77A-n257A</w:t>
            </w:r>
            <w:r>
              <w:rPr>
                <w:rFonts w:cs="Arial"/>
                <w:lang w:eastAsia="zh-CN"/>
              </w:rPr>
              <w:t>/G/H/I</w:t>
            </w:r>
          </w:p>
          <w:p w:rsidR="0030133D" w:rsidRPr="00032D3A" w:rsidRDefault="0030133D" w:rsidP="0030133D">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Change w:id="2910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29105"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291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910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1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1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1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2911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91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18"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9119"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CA_n77(2A)-n79A-n257A</w:t>
            </w:r>
          </w:p>
        </w:tc>
        <w:tc>
          <w:tcPr>
            <w:tcW w:w="3256" w:type="dxa"/>
            <w:gridSpan w:val="2"/>
            <w:tcBorders>
              <w:left w:val="single" w:sz="4" w:space="0" w:color="auto"/>
              <w:bottom w:val="nil"/>
              <w:right w:val="single" w:sz="4" w:space="0" w:color="auto"/>
            </w:tcBorders>
            <w:shd w:val="clear" w:color="auto" w:fill="auto"/>
            <w:vAlign w:val="center"/>
            <w:tcPrChange w:id="29120"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zh-CN"/>
              </w:rPr>
            </w:pPr>
            <w:r w:rsidRPr="00032D3A">
              <w:rPr>
                <w:lang w:eastAsia="zh-CN"/>
              </w:rPr>
              <w:t>CA_n77A-n79A</w:t>
            </w:r>
          </w:p>
          <w:p w:rsidR="0030133D" w:rsidRPr="00032D3A" w:rsidRDefault="0030133D" w:rsidP="0030133D">
            <w:pPr>
              <w:pStyle w:val="TAC"/>
              <w:rPr>
                <w:rFonts w:eastAsia="Yu Mincho"/>
                <w:szCs w:val="18"/>
                <w:lang w:eastAsia="ja-JP"/>
              </w:rPr>
            </w:pPr>
            <w:r w:rsidRPr="00032D3A">
              <w:rPr>
                <w:rFonts w:eastAsia="Yu Mincho"/>
                <w:szCs w:val="18"/>
                <w:lang w:eastAsia="ja-JP"/>
              </w:rPr>
              <w:t>CA_n77A-n257A</w:t>
            </w:r>
          </w:p>
          <w:p w:rsidR="0030133D" w:rsidRPr="00032D3A" w:rsidRDefault="0030133D" w:rsidP="0030133D">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Change w:id="2912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CA_n77(2A)</w:t>
            </w:r>
          </w:p>
        </w:tc>
        <w:tc>
          <w:tcPr>
            <w:tcW w:w="2230" w:type="dxa"/>
            <w:tcBorders>
              <w:left w:val="single" w:sz="4" w:space="0" w:color="auto"/>
              <w:bottom w:val="nil"/>
              <w:right w:val="single" w:sz="4" w:space="0" w:color="auto"/>
            </w:tcBorders>
            <w:shd w:val="clear" w:color="auto" w:fill="auto"/>
            <w:vAlign w:val="center"/>
            <w:tcPrChange w:id="29123"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1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12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1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1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1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13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1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1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CA_n77(2A)-n79A-n257G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1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t>CA_n257G</w:t>
            </w:r>
          </w:p>
          <w:p w:rsidR="0030133D" w:rsidRPr="00032D3A" w:rsidRDefault="0030133D" w:rsidP="0030133D">
            <w:pPr>
              <w:pStyle w:val="TAC"/>
              <w:rPr>
                <w:lang w:eastAsia="zh-CN"/>
              </w:rPr>
            </w:pPr>
            <w:r w:rsidRPr="00032D3A">
              <w:rPr>
                <w:lang w:eastAsia="zh-CN"/>
              </w:rPr>
              <w:t>CA_n77A-n79A</w:t>
            </w:r>
          </w:p>
          <w:p w:rsidR="0030133D" w:rsidRPr="00032D3A" w:rsidRDefault="0030133D" w:rsidP="0030133D">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rsidR="0030133D" w:rsidRPr="00032D3A" w:rsidRDefault="0030133D" w:rsidP="0030133D">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Change w:id="2913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Change w:id="291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1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1155" w:type="dxa"/>
            <w:gridSpan w:val="2"/>
            <w:tcBorders>
              <w:left w:val="single" w:sz="4" w:space="0" w:color="auto"/>
              <w:right w:val="single" w:sz="4" w:space="0" w:color="auto"/>
            </w:tcBorders>
            <w:vAlign w:val="center"/>
            <w:tcPrChange w:id="2914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1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1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1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1155" w:type="dxa"/>
            <w:gridSpan w:val="2"/>
            <w:tcBorders>
              <w:left w:val="single" w:sz="4" w:space="0" w:color="auto"/>
              <w:right w:val="single" w:sz="4" w:space="0" w:color="auto"/>
            </w:tcBorders>
            <w:vAlign w:val="center"/>
            <w:tcPrChange w:id="2915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91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1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CA_n77(2A)-n79A-n257H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1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t>CA_n257G</w:t>
            </w:r>
            <w:r>
              <w:t>/H</w:t>
            </w:r>
          </w:p>
          <w:p w:rsidR="0030133D" w:rsidRPr="00032D3A" w:rsidRDefault="0030133D" w:rsidP="0030133D">
            <w:pPr>
              <w:pStyle w:val="TAC"/>
              <w:rPr>
                <w:lang w:eastAsia="zh-CN"/>
              </w:rPr>
            </w:pPr>
            <w:r w:rsidRPr="00032D3A">
              <w:rPr>
                <w:lang w:eastAsia="zh-CN"/>
              </w:rPr>
              <w:t>CA_n77A-n79A</w:t>
            </w:r>
          </w:p>
          <w:p w:rsidR="0030133D" w:rsidRPr="00032D3A" w:rsidRDefault="0030133D" w:rsidP="0030133D">
            <w:pPr>
              <w:pStyle w:val="TAC"/>
              <w:rPr>
                <w:lang w:eastAsia="zh-CN"/>
              </w:rPr>
            </w:pPr>
            <w:r w:rsidRPr="00032D3A">
              <w:rPr>
                <w:lang w:eastAsia="zh-CN"/>
              </w:rPr>
              <w:t>CA_n77A-n257A</w:t>
            </w:r>
            <w:r>
              <w:rPr>
                <w:rFonts w:cs="Arial"/>
                <w:lang w:eastAsia="zh-CN"/>
              </w:rPr>
              <w:t>/G/H</w:t>
            </w:r>
          </w:p>
          <w:p w:rsidR="0030133D" w:rsidRPr="00032D3A" w:rsidRDefault="0030133D" w:rsidP="0030133D">
            <w:pPr>
              <w:pStyle w:val="TAC"/>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Change w:id="2915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Change w:id="291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1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16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1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1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1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16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91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1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CA_n77(2A)-n79A-n257I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1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spacing w:after="180"/>
              <w:rPr>
                <w:lang w:eastAsia="zh-CN"/>
              </w:rPr>
            </w:pPr>
            <w:r w:rsidRPr="00032D3A">
              <w:t>CA_n257G</w:t>
            </w:r>
            <w:r>
              <w:t>/H/I</w:t>
            </w:r>
          </w:p>
          <w:p w:rsidR="0030133D" w:rsidRPr="00032D3A" w:rsidRDefault="0030133D" w:rsidP="0030133D">
            <w:pPr>
              <w:pStyle w:val="TAL"/>
              <w:jc w:val="center"/>
              <w:rPr>
                <w:lang w:eastAsia="zh-CN"/>
              </w:rPr>
            </w:pPr>
            <w:r w:rsidRPr="00032D3A">
              <w:rPr>
                <w:lang w:eastAsia="zh-CN"/>
              </w:rPr>
              <w:t>CA_n77A-n79A</w:t>
            </w:r>
          </w:p>
          <w:p w:rsidR="0030133D" w:rsidRPr="00032D3A" w:rsidRDefault="0030133D" w:rsidP="0030133D">
            <w:pPr>
              <w:pStyle w:val="TAC"/>
              <w:rPr>
                <w:rFonts w:cs="Arial"/>
                <w:lang w:eastAsia="zh-CN"/>
              </w:rPr>
            </w:pPr>
            <w:r w:rsidRPr="00032D3A">
              <w:t>CA_n77A-n257A</w:t>
            </w:r>
            <w:r>
              <w:rPr>
                <w:rFonts w:cs="Arial"/>
                <w:lang w:eastAsia="zh-CN"/>
              </w:rPr>
              <w:t>/G/H/I</w:t>
            </w:r>
          </w:p>
          <w:p w:rsidR="0030133D" w:rsidRPr="00032D3A" w:rsidRDefault="0030133D" w:rsidP="0030133D">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Change w:id="2917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Change w:id="291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1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18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1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1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1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18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91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1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191"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032D3A">
              <w:t>CA_n77(</w:t>
            </w:r>
            <w:r>
              <w:t>3</w:t>
            </w:r>
            <w:r w:rsidRPr="00032D3A">
              <w:t>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1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zh-CN"/>
              </w:rPr>
            </w:pPr>
            <w:r w:rsidRPr="00032D3A">
              <w:rPr>
                <w:lang w:eastAsia="zh-CN"/>
              </w:rPr>
              <w:t>CA_n77A-n79A</w:t>
            </w:r>
          </w:p>
          <w:p w:rsidR="0030133D" w:rsidRPr="00032D3A" w:rsidRDefault="0030133D" w:rsidP="0030133D">
            <w:pPr>
              <w:pStyle w:val="TAC"/>
              <w:rPr>
                <w:rFonts w:eastAsia="Yu Mincho"/>
                <w:szCs w:val="18"/>
                <w:lang w:eastAsia="ja-JP"/>
              </w:rPr>
            </w:pPr>
            <w:r w:rsidRPr="00032D3A">
              <w:rPr>
                <w:rFonts w:eastAsia="Yu Mincho"/>
                <w:szCs w:val="18"/>
                <w:lang w:eastAsia="ja-JP"/>
              </w:rPr>
              <w:t>CA_n77A-n257A</w:t>
            </w:r>
          </w:p>
          <w:p w:rsidR="0030133D" w:rsidRPr="00032D3A" w:rsidRDefault="0030133D" w:rsidP="0030133D">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Change w:id="2919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Change w:id="291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1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197"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19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2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203"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2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20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2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209"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032D3A">
              <w:t>CA_n77(</w:t>
            </w:r>
            <w:r>
              <w:t>3</w:t>
            </w:r>
            <w:r w:rsidRPr="00032D3A">
              <w:t>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2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CA_n77A-n79A</w:t>
            </w:r>
          </w:p>
          <w:p w:rsidR="0030133D" w:rsidRPr="00032D3A" w:rsidRDefault="0030133D" w:rsidP="0030133D">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rsidR="0030133D" w:rsidRPr="00032D3A" w:rsidRDefault="0030133D" w:rsidP="0030133D">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Change w:id="2921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Change w:id="292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2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215"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2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21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2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221"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2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22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92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227"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032D3A">
              <w:t>CA_n77(</w:t>
            </w:r>
            <w:r>
              <w:t>3</w:t>
            </w:r>
            <w:r w:rsidRPr="00032D3A">
              <w:t>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2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eastAsia="zh-CN"/>
              </w:rPr>
              <w:t>CA_n77A-n79A</w:t>
            </w:r>
          </w:p>
          <w:p w:rsidR="0030133D" w:rsidRPr="00032D3A" w:rsidRDefault="0030133D" w:rsidP="0030133D">
            <w:pPr>
              <w:pStyle w:val="TAC"/>
              <w:rPr>
                <w:lang w:eastAsia="zh-CN"/>
              </w:rPr>
            </w:pPr>
            <w:r w:rsidRPr="00032D3A">
              <w:rPr>
                <w:lang w:eastAsia="zh-CN"/>
              </w:rPr>
              <w:t>CA_n77A-n257A</w:t>
            </w:r>
            <w:r>
              <w:rPr>
                <w:rFonts w:cs="Arial"/>
                <w:lang w:eastAsia="zh-CN"/>
              </w:rPr>
              <w:t>/G/H</w:t>
            </w:r>
          </w:p>
          <w:p w:rsidR="0030133D" w:rsidRPr="00032D3A" w:rsidRDefault="0030133D" w:rsidP="0030133D">
            <w:pPr>
              <w:pStyle w:val="TAC"/>
              <w:spacing w:after="180"/>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Change w:id="2922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Change w:id="292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2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233"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2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23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2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239"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2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24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92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245"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032D3A">
              <w:t>CA_n77(</w:t>
            </w:r>
            <w:r>
              <w:t>3</w:t>
            </w:r>
            <w:r w:rsidRPr="00032D3A">
              <w:t>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2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rPr>
                <w:lang w:eastAsia="zh-CN"/>
              </w:rPr>
              <w:t>CA_n77A-n79A</w:t>
            </w:r>
          </w:p>
          <w:p w:rsidR="0030133D" w:rsidRPr="00032D3A" w:rsidRDefault="0030133D" w:rsidP="0030133D">
            <w:pPr>
              <w:pStyle w:val="TAC"/>
              <w:rPr>
                <w:rFonts w:cs="Arial"/>
                <w:lang w:eastAsia="zh-CN"/>
              </w:rPr>
            </w:pPr>
            <w:r w:rsidRPr="00032D3A">
              <w:t>CA_n77A-n257A</w:t>
            </w:r>
            <w:r>
              <w:rPr>
                <w:rFonts w:cs="Arial"/>
                <w:lang w:eastAsia="zh-CN"/>
              </w:rPr>
              <w:t>/G/H/I</w:t>
            </w:r>
          </w:p>
          <w:p w:rsidR="0030133D" w:rsidRPr="00032D3A" w:rsidRDefault="0030133D" w:rsidP="0030133D">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Change w:id="2924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Change w:id="292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rFonts w:hint="eastAsia"/>
                <w:lang w:eastAsia="ja-JP"/>
              </w:rPr>
              <w:t>0</w:t>
            </w:r>
          </w:p>
        </w:tc>
      </w:tr>
      <w:tr w:rsidR="0030133D" w:rsidRPr="00032D3A" w:rsidTr="0030133D">
        <w:trPr>
          <w:trHeight w:val="187"/>
          <w:jc w:val="center"/>
          <w:trPrChange w:id="292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2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2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25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2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2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2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L"/>
              <w:jc w:val="center"/>
              <w:rPr>
                <w:lang w:eastAsia="ja-JP"/>
              </w:rPr>
            </w:pPr>
          </w:p>
        </w:tc>
        <w:tc>
          <w:tcPr>
            <w:tcW w:w="1155" w:type="dxa"/>
            <w:gridSpan w:val="2"/>
            <w:tcBorders>
              <w:left w:val="single" w:sz="4" w:space="0" w:color="auto"/>
              <w:right w:val="single" w:sz="4" w:space="0" w:color="auto"/>
            </w:tcBorders>
            <w:vAlign w:val="center"/>
            <w:tcPrChange w:id="2925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92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292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263"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Change w:id="292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w:t>
            </w:r>
          </w:p>
          <w:p w:rsidR="0030133D" w:rsidRPr="00032D3A" w:rsidRDefault="0030133D" w:rsidP="0030133D">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Change w:id="29265"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2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29267"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r w:rsidRPr="00EB006E">
              <w:rPr>
                <w:kern w:val="2"/>
                <w:szCs w:val="18"/>
              </w:rPr>
              <w:t>0</w:t>
            </w:r>
          </w:p>
        </w:tc>
      </w:tr>
      <w:tr w:rsidR="0030133D" w:rsidRPr="00032D3A" w:rsidTr="0030133D">
        <w:trPr>
          <w:trHeight w:val="187"/>
          <w:jc w:val="center"/>
          <w:trPrChange w:id="292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269"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270"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271"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2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rFonts w:eastAsia="Malgun Gothic" w:cs="Arial"/>
                <w:color w:val="000000"/>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Change w:id="29273"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27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275"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27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277"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2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Change w:id="29279"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2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281"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Change w:id="292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CA_n77A-n258A/D</w:t>
            </w:r>
          </w:p>
          <w:p w:rsidR="0030133D" w:rsidRPr="00032D3A" w:rsidRDefault="0030133D" w:rsidP="0030133D">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Change w:id="29283"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2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29285"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r w:rsidRPr="00EB006E">
              <w:rPr>
                <w:kern w:val="2"/>
                <w:szCs w:val="18"/>
              </w:rPr>
              <w:t>0</w:t>
            </w:r>
          </w:p>
        </w:tc>
      </w:tr>
      <w:tr w:rsidR="0030133D" w:rsidRPr="00032D3A" w:rsidTr="0030133D">
        <w:trPr>
          <w:trHeight w:val="187"/>
          <w:jc w:val="center"/>
          <w:trPrChange w:id="292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287"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288"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289"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2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291"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2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293"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2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295"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2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6C4F20">
              <w:rPr>
                <w:kern w:val="2"/>
                <w:szCs w:val="18"/>
              </w:rPr>
              <w:t>CA_</w:t>
            </w:r>
            <w:r w:rsidRPr="00EB006E">
              <w:rPr>
                <w:kern w:val="2"/>
                <w:szCs w:val="18"/>
              </w:rPr>
              <w:t>n258D</w:t>
            </w:r>
          </w:p>
        </w:tc>
        <w:tc>
          <w:tcPr>
            <w:tcW w:w="2230" w:type="dxa"/>
            <w:tcBorders>
              <w:top w:val="nil"/>
              <w:left w:val="single" w:sz="4" w:space="0" w:color="auto"/>
              <w:bottom w:val="single" w:sz="4" w:space="0" w:color="auto"/>
              <w:right w:val="single" w:sz="4" w:space="0" w:color="auto"/>
            </w:tcBorders>
            <w:shd w:val="clear" w:color="auto" w:fill="auto"/>
            <w:tcPrChange w:id="29297"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2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299"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Change w:id="293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CA_n77A-n258A/G</w:t>
            </w:r>
          </w:p>
          <w:p w:rsidR="0030133D" w:rsidRPr="00032D3A" w:rsidRDefault="0030133D" w:rsidP="0030133D">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Change w:id="29301"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29303"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r w:rsidRPr="00EB006E">
              <w:rPr>
                <w:kern w:val="2"/>
                <w:szCs w:val="18"/>
              </w:rPr>
              <w:t>0</w:t>
            </w:r>
          </w:p>
        </w:tc>
      </w:tr>
      <w:tr w:rsidR="0030133D" w:rsidRPr="00032D3A" w:rsidTr="0030133D">
        <w:trPr>
          <w:trHeight w:val="187"/>
          <w:jc w:val="center"/>
          <w:trPrChange w:id="293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305"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306"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07"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309"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311"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3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13"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6C4F20">
              <w:rPr>
                <w:kern w:val="2"/>
                <w:szCs w:val="18"/>
              </w:rPr>
              <w:t>CA_</w:t>
            </w:r>
            <w:r w:rsidRPr="00EB006E">
              <w:rPr>
                <w:kern w:val="2"/>
                <w:szCs w:val="18"/>
              </w:rPr>
              <w:t>n258G</w:t>
            </w:r>
          </w:p>
        </w:tc>
        <w:tc>
          <w:tcPr>
            <w:tcW w:w="2230" w:type="dxa"/>
            <w:tcBorders>
              <w:top w:val="nil"/>
              <w:left w:val="single" w:sz="4" w:space="0" w:color="auto"/>
              <w:bottom w:val="single" w:sz="4" w:space="0" w:color="auto"/>
              <w:right w:val="single" w:sz="4" w:space="0" w:color="auto"/>
            </w:tcBorders>
            <w:shd w:val="clear" w:color="auto" w:fill="auto"/>
            <w:tcPrChange w:id="29315"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317"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256" w:type="dxa"/>
            <w:gridSpan w:val="2"/>
            <w:tcBorders>
              <w:top w:val="single" w:sz="4" w:space="0" w:color="auto"/>
              <w:left w:val="single" w:sz="4" w:space="0" w:color="auto"/>
              <w:bottom w:val="nil"/>
              <w:right w:val="single" w:sz="4" w:space="0" w:color="auto"/>
            </w:tcBorders>
            <w:shd w:val="clear" w:color="auto" w:fill="auto"/>
            <w:tcPrChange w:id="293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spacing w:after="180"/>
              <w:rPr>
                <w:rFonts w:eastAsia="Yu Mincho"/>
                <w:szCs w:val="18"/>
                <w:lang w:eastAsia="ja-JP"/>
              </w:rPr>
            </w:pPr>
            <w:r>
              <w:rPr>
                <w:rFonts w:eastAsia="Yu Mincho"/>
                <w:szCs w:val="18"/>
                <w:lang w:eastAsia="ja-JP"/>
              </w:rPr>
              <w:t>CA_n77A-n258A/G/H</w:t>
            </w:r>
          </w:p>
          <w:p w:rsidR="0030133D" w:rsidRPr="00032D3A" w:rsidRDefault="0030133D" w:rsidP="0030133D">
            <w:pPr>
              <w:pStyle w:val="TAL"/>
              <w:jc w:val="center"/>
              <w:rPr>
                <w:lang w:eastAsia="zh-CN"/>
              </w:rPr>
            </w:pPr>
            <w:r>
              <w:rPr>
                <w:rFonts w:eastAsia="Yu Mincho"/>
                <w:szCs w:val="18"/>
                <w:lang w:eastAsia="ja-JP"/>
              </w:rPr>
              <w:t>CA_n79A-n258A/G/H</w:t>
            </w:r>
          </w:p>
        </w:tc>
        <w:tc>
          <w:tcPr>
            <w:tcW w:w="1155" w:type="dxa"/>
            <w:gridSpan w:val="2"/>
            <w:tcBorders>
              <w:left w:val="single" w:sz="4" w:space="0" w:color="auto"/>
              <w:right w:val="single" w:sz="4" w:space="0" w:color="auto"/>
            </w:tcBorders>
            <w:tcPrChange w:id="29319"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29321"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r w:rsidRPr="00EB006E">
              <w:rPr>
                <w:kern w:val="2"/>
                <w:szCs w:val="18"/>
              </w:rPr>
              <w:t>0</w:t>
            </w:r>
          </w:p>
        </w:tc>
      </w:tr>
      <w:tr w:rsidR="0030133D" w:rsidRPr="00032D3A" w:rsidTr="0030133D">
        <w:trPr>
          <w:trHeight w:val="187"/>
          <w:jc w:val="center"/>
          <w:trPrChange w:id="293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323"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324"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25"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327"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329"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3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31"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6C4F20">
              <w:rPr>
                <w:kern w:val="2"/>
                <w:szCs w:val="18"/>
              </w:rPr>
              <w:t>CA_</w:t>
            </w:r>
            <w:r w:rsidRPr="00EB006E">
              <w:rPr>
                <w:kern w:val="2"/>
                <w:szCs w:val="18"/>
              </w:rPr>
              <w:t>n258H</w:t>
            </w:r>
          </w:p>
        </w:tc>
        <w:tc>
          <w:tcPr>
            <w:tcW w:w="2230" w:type="dxa"/>
            <w:tcBorders>
              <w:top w:val="nil"/>
              <w:left w:val="single" w:sz="4" w:space="0" w:color="auto"/>
              <w:bottom w:val="single" w:sz="4" w:space="0" w:color="auto"/>
              <w:right w:val="single" w:sz="4" w:space="0" w:color="auto"/>
            </w:tcBorders>
            <w:shd w:val="clear" w:color="auto" w:fill="auto"/>
            <w:tcPrChange w:id="29333"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335"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56" w:type="dxa"/>
            <w:gridSpan w:val="2"/>
            <w:tcBorders>
              <w:top w:val="single" w:sz="4" w:space="0" w:color="auto"/>
              <w:left w:val="single" w:sz="4" w:space="0" w:color="auto"/>
              <w:bottom w:val="nil"/>
              <w:right w:val="single" w:sz="4" w:space="0" w:color="auto"/>
            </w:tcBorders>
            <w:shd w:val="clear" w:color="auto" w:fill="auto"/>
            <w:tcPrChange w:id="293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spacing w:after="180"/>
              <w:rPr>
                <w:rFonts w:eastAsia="Yu Mincho"/>
                <w:szCs w:val="18"/>
                <w:lang w:eastAsia="ja-JP"/>
              </w:rPr>
            </w:pPr>
            <w:r>
              <w:rPr>
                <w:rFonts w:eastAsia="Yu Mincho"/>
                <w:szCs w:val="18"/>
                <w:lang w:eastAsia="ja-JP"/>
              </w:rPr>
              <w:t>CA_n77A-n258A</w:t>
            </w:r>
            <w:r>
              <w:rPr>
                <w:rFonts w:cs="Arial"/>
                <w:lang w:eastAsia="zh-CN"/>
              </w:rPr>
              <w:t>/G/H/I</w:t>
            </w:r>
          </w:p>
          <w:p w:rsidR="0030133D" w:rsidRPr="00032D3A" w:rsidRDefault="0030133D" w:rsidP="0030133D">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Change w:id="29337"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29339"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r w:rsidRPr="00EB006E">
              <w:rPr>
                <w:kern w:val="2"/>
                <w:szCs w:val="18"/>
              </w:rPr>
              <w:t>0</w:t>
            </w:r>
          </w:p>
        </w:tc>
      </w:tr>
      <w:tr w:rsidR="0030133D" w:rsidRPr="00032D3A" w:rsidTr="0030133D">
        <w:trPr>
          <w:trHeight w:val="187"/>
          <w:jc w:val="center"/>
          <w:trPrChange w:id="293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341"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342"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43"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345"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347"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3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49"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6C4F20">
              <w:rPr>
                <w:kern w:val="2"/>
                <w:szCs w:val="18"/>
              </w:rPr>
              <w:t>CA_</w:t>
            </w:r>
            <w:r w:rsidRPr="00EB006E">
              <w:rPr>
                <w:kern w:val="2"/>
                <w:szCs w:val="18"/>
              </w:rPr>
              <w:t>n258I</w:t>
            </w:r>
          </w:p>
        </w:tc>
        <w:tc>
          <w:tcPr>
            <w:tcW w:w="2230" w:type="dxa"/>
            <w:tcBorders>
              <w:top w:val="nil"/>
              <w:left w:val="single" w:sz="4" w:space="0" w:color="auto"/>
              <w:bottom w:val="single" w:sz="4" w:space="0" w:color="auto"/>
              <w:right w:val="single" w:sz="4" w:space="0" w:color="auto"/>
            </w:tcBorders>
            <w:shd w:val="clear" w:color="auto" w:fill="auto"/>
            <w:tcPrChange w:id="29351"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93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238" w:type="dxa"/>
            <w:tcBorders>
              <w:top w:val="single" w:sz="4" w:space="0" w:color="auto"/>
              <w:left w:val="single" w:sz="4" w:space="0" w:color="auto"/>
              <w:bottom w:val="nil"/>
              <w:right w:val="single" w:sz="4" w:space="0" w:color="auto"/>
            </w:tcBorders>
            <w:shd w:val="clear" w:color="auto" w:fill="auto"/>
            <w:tcPrChange w:id="29354" w:author="ZTE-Ma Zhifeng" w:date="2023-10-16T15:19:00Z">
              <w:tcPr>
                <w:tcW w:w="3238"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w:t>
            </w:r>
            <w:r>
              <w:rPr>
                <w:rFonts w:cs="Arial"/>
                <w:lang w:eastAsia="zh-CN"/>
              </w:rPr>
              <w:t>/G/H/I/J</w:t>
            </w:r>
          </w:p>
          <w:p w:rsidR="0030133D" w:rsidRPr="00032D3A" w:rsidRDefault="0030133D" w:rsidP="0030133D">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Change w:id="29355"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29357"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r>
              <w:rPr>
                <w:kern w:val="2"/>
                <w:szCs w:val="18"/>
              </w:rPr>
              <w:t>0</w:t>
            </w:r>
          </w:p>
        </w:tc>
      </w:tr>
      <w:tr w:rsidR="0030133D" w:rsidRPr="00032D3A" w:rsidTr="0030133D">
        <w:trPr>
          <w:trHeight w:val="187"/>
          <w:jc w:val="center"/>
          <w:trPrChange w:id="293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9359"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38" w:type="dxa"/>
            <w:tcBorders>
              <w:top w:val="nil"/>
              <w:left w:val="single" w:sz="4" w:space="0" w:color="auto"/>
              <w:bottom w:val="nil"/>
              <w:right w:val="single" w:sz="4" w:space="0" w:color="auto"/>
            </w:tcBorders>
            <w:shd w:val="clear" w:color="auto" w:fill="auto"/>
            <w:tcPrChange w:id="29360" w:author="ZTE-Ma Zhifeng" w:date="2023-10-16T15:19:00Z">
              <w:tcPr>
                <w:tcW w:w="3238"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61"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363"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93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tcPrChange w:id="29366" w:author="ZTE-Ma Zhifeng" w:date="2023-10-16T15:19:00Z">
              <w:tcPr>
                <w:tcW w:w="3238"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67"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CA_n258J</w:t>
            </w:r>
          </w:p>
        </w:tc>
        <w:tc>
          <w:tcPr>
            <w:tcW w:w="2230" w:type="dxa"/>
            <w:tcBorders>
              <w:top w:val="nil"/>
              <w:left w:val="single" w:sz="4" w:space="0" w:color="auto"/>
              <w:bottom w:val="single" w:sz="4" w:space="0" w:color="auto"/>
              <w:right w:val="single" w:sz="4" w:space="0" w:color="auto"/>
            </w:tcBorders>
            <w:shd w:val="clear" w:color="auto" w:fill="auto"/>
            <w:tcPrChange w:id="29369"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371"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Change w:id="293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w:t>
            </w:r>
          </w:p>
          <w:p w:rsidR="0030133D" w:rsidRPr="00032D3A" w:rsidRDefault="0030133D" w:rsidP="0030133D">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Change w:id="29373"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F103DB">
              <w:rPr>
                <w:kern w:val="2"/>
                <w:szCs w:val="18"/>
              </w:rPr>
              <w:t>CA_</w:t>
            </w:r>
            <w:r w:rsidRPr="00EB006E">
              <w:rPr>
                <w:kern w:val="2"/>
                <w:szCs w:val="18"/>
              </w:rPr>
              <w:t>n77(2A)</w:t>
            </w:r>
          </w:p>
        </w:tc>
        <w:tc>
          <w:tcPr>
            <w:tcW w:w="2230" w:type="dxa"/>
            <w:tcBorders>
              <w:top w:val="single" w:sz="4" w:space="0" w:color="auto"/>
              <w:left w:val="single" w:sz="4" w:space="0" w:color="auto"/>
              <w:bottom w:val="nil"/>
              <w:right w:val="single" w:sz="4" w:space="0" w:color="auto"/>
            </w:tcBorders>
            <w:shd w:val="clear" w:color="auto" w:fill="auto"/>
            <w:tcPrChange w:id="29375"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r w:rsidRPr="00EB006E">
              <w:rPr>
                <w:kern w:val="2"/>
                <w:szCs w:val="18"/>
              </w:rPr>
              <w:t>0</w:t>
            </w:r>
          </w:p>
        </w:tc>
      </w:tr>
      <w:tr w:rsidR="0030133D" w:rsidRPr="00032D3A" w:rsidTr="0030133D">
        <w:trPr>
          <w:trHeight w:val="187"/>
          <w:jc w:val="center"/>
          <w:trPrChange w:id="293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377"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378"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79"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381"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Pr="00032D3A" w:rsidRDefault="0030133D" w:rsidP="0030133D">
            <w:pPr>
              <w:pStyle w:val="TAC"/>
              <w:rPr>
                <w:lang w:eastAsia="zh-CN"/>
              </w:rPr>
            </w:pPr>
          </w:p>
        </w:tc>
      </w:tr>
      <w:tr w:rsidR="0030133D" w:rsidRPr="00032D3A" w:rsidTr="0030133D">
        <w:trPr>
          <w:trHeight w:val="187"/>
          <w:jc w:val="center"/>
          <w:trPrChange w:id="293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383"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3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85" w:author="ZTE-Ma Zhifeng" w:date="2023-10-16T15:19:00Z">
              <w:tcPr>
                <w:tcW w:w="1155" w:type="dxa"/>
                <w:gridSpan w:val="2"/>
                <w:tcBorders>
                  <w:left w:val="single" w:sz="4" w:space="0" w:color="auto"/>
                  <w:right w:val="single" w:sz="4" w:space="0" w:color="auto"/>
                </w:tcBorders>
              </w:tcPr>
            </w:tcPrChange>
          </w:tcPr>
          <w:p w:rsidR="0030133D" w:rsidRPr="00032D3A" w:rsidRDefault="0030133D" w:rsidP="0030133D">
            <w:pPr>
              <w:pStyle w:val="TAC"/>
            </w:pPr>
            <w:r w:rsidRPr="00EB006E">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val="en-US" w:bidi="ar"/>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Change w:id="29387"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Pr="00032D3A" w:rsidRDefault="0030133D" w:rsidP="0030133D">
            <w:pPr>
              <w:pStyle w:val="TAC"/>
              <w:rPr>
                <w:lang w:eastAsia="zh-CN"/>
              </w:rPr>
            </w:pPr>
          </w:p>
        </w:tc>
      </w:tr>
      <w:tr w:rsidR="0030133D" w:rsidTr="0030133D">
        <w:trPr>
          <w:trHeight w:val="187"/>
          <w:jc w:val="center"/>
          <w:trPrChange w:id="293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389"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Change w:id="293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CA_n77A-n258A/D</w:t>
            </w:r>
          </w:p>
          <w:p w:rsidR="0030133D" w:rsidRDefault="0030133D" w:rsidP="0030133D">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Change w:id="29391"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29393"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r>
              <w:rPr>
                <w:kern w:val="2"/>
                <w:szCs w:val="18"/>
              </w:rPr>
              <w:t>0</w:t>
            </w:r>
          </w:p>
        </w:tc>
      </w:tr>
      <w:tr w:rsidR="0030133D" w:rsidTr="0030133D">
        <w:trPr>
          <w:trHeight w:val="187"/>
          <w:jc w:val="center"/>
          <w:trPrChange w:id="293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395"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396"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397"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3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399"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401"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4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03"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CA_n258D</w:t>
            </w:r>
          </w:p>
        </w:tc>
        <w:tc>
          <w:tcPr>
            <w:tcW w:w="2230" w:type="dxa"/>
            <w:tcBorders>
              <w:top w:val="nil"/>
              <w:left w:val="single" w:sz="4" w:space="0" w:color="auto"/>
              <w:bottom w:val="single" w:sz="4" w:space="0" w:color="auto"/>
              <w:right w:val="single" w:sz="4" w:space="0" w:color="auto"/>
            </w:tcBorders>
            <w:shd w:val="clear" w:color="auto" w:fill="auto"/>
            <w:tcPrChange w:id="29405"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407"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Change w:id="294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CA_n77A-n258A/G</w:t>
            </w:r>
          </w:p>
          <w:p w:rsidR="0030133D" w:rsidRDefault="0030133D" w:rsidP="0030133D">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Change w:id="29409"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29411"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r>
              <w:rPr>
                <w:kern w:val="2"/>
                <w:szCs w:val="18"/>
              </w:rPr>
              <w:t>0</w:t>
            </w:r>
          </w:p>
        </w:tc>
      </w:tr>
      <w:tr w:rsidR="0030133D" w:rsidTr="0030133D">
        <w:trPr>
          <w:trHeight w:val="187"/>
          <w:jc w:val="center"/>
          <w:trPrChange w:id="294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413"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414"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15"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417"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419"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4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21"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CA_n258G</w:t>
            </w:r>
          </w:p>
        </w:tc>
        <w:tc>
          <w:tcPr>
            <w:tcW w:w="2230" w:type="dxa"/>
            <w:tcBorders>
              <w:top w:val="nil"/>
              <w:left w:val="single" w:sz="4" w:space="0" w:color="auto"/>
              <w:bottom w:val="single" w:sz="4" w:space="0" w:color="auto"/>
              <w:right w:val="single" w:sz="4" w:space="0" w:color="auto"/>
            </w:tcBorders>
            <w:shd w:val="clear" w:color="auto" w:fill="auto"/>
            <w:tcPrChange w:id="29423"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94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238" w:type="dxa"/>
            <w:tcBorders>
              <w:top w:val="single" w:sz="4" w:space="0" w:color="auto"/>
              <w:left w:val="single" w:sz="4" w:space="0" w:color="auto"/>
              <w:bottom w:val="nil"/>
              <w:right w:val="single" w:sz="4" w:space="0" w:color="auto"/>
            </w:tcBorders>
            <w:shd w:val="clear" w:color="auto" w:fill="auto"/>
            <w:tcPrChange w:id="29426" w:author="ZTE-Ma Zhifeng" w:date="2023-10-16T15:19:00Z">
              <w:tcPr>
                <w:tcW w:w="3238"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w:t>
            </w:r>
            <w:r>
              <w:rPr>
                <w:rFonts w:cs="Arial"/>
                <w:lang w:eastAsia="zh-CN"/>
              </w:rPr>
              <w:t>/G/H</w:t>
            </w:r>
          </w:p>
          <w:p w:rsidR="0030133D" w:rsidRDefault="0030133D" w:rsidP="0030133D">
            <w:pPr>
              <w:pStyle w:val="TAL"/>
              <w:jc w:val="center"/>
              <w:rPr>
                <w:lang w:eastAsia="zh-CN"/>
              </w:rPr>
            </w:pPr>
            <w:r>
              <w:rPr>
                <w:rFonts w:eastAsia="Yu Mincho"/>
                <w:szCs w:val="18"/>
                <w:lang w:eastAsia="ja-JP"/>
              </w:rPr>
              <w:t>CA_n79A-n258A</w:t>
            </w:r>
            <w:r>
              <w:rPr>
                <w:rFonts w:cs="Arial"/>
                <w:lang w:eastAsia="zh-CN"/>
              </w:rPr>
              <w:t>/G/H</w:t>
            </w:r>
          </w:p>
        </w:tc>
        <w:tc>
          <w:tcPr>
            <w:tcW w:w="1155" w:type="dxa"/>
            <w:gridSpan w:val="2"/>
            <w:tcBorders>
              <w:left w:val="single" w:sz="4" w:space="0" w:color="auto"/>
              <w:right w:val="single" w:sz="4" w:space="0" w:color="auto"/>
            </w:tcBorders>
            <w:tcPrChange w:id="29427"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29429"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r>
              <w:rPr>
                <w:kern w:val="2"/>
                <w:szCs w:val="18"/>
              </w:rPr>
              <w:t>0</w:t>
            </w:r>
          </w:p>
        </w:tc>
      </w:tr>
      <w:tr w:rsidR="0030133D" w:rsidTr="0030133D">
        <w:trPr>
          <w:trHeight w:val="187"/>
          <w:jc w:val="center"/>
          <w:trPrChange w:id="294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9431"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tcPrChange w:id="29432" w:author="ZTE-Ma Zhifeng" w:date="2023-10-16T15:19:00Z">
              <w:tcPr>
                <w:tcW w:w="3238" w:type="dxa"/>
                <w:tcBorders>
                  <w:top w:val="nil"/>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33"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435"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94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tcPrChange w:id="29438" w:author="ZTE-Ma Zhifeng" w:date="2023-10-16T15:19:00Z">
              <w:tcPr>
                <w:tcW w:w="3238"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39"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CA_n258H</w:t>
            </w:r>
          </w:p>
        </w:tc>
        <w:tc>
          <w:tcPr>
            <w:tcW w:w="2230" w:type="dxa"/>
            <w:tcBorders>
              <w:top w:val="nil"/>
              <w:left w:val="single" w:sz="4" w:space="0" w:color="auto"/>
              <w:bottom w:val="single" w:sz="4" w:space="0" w:color="auto"/>
              <w:right w:val="single" w:sz="4" w:space="0" w:color="auto"/>
            </w:tcBorders>
            <w:shd w:val="clear" w:color="auto" w:fill="auto"/>
            <w:tcPrChange w:id="29441"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94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238" w:type="dxa"/>
            <w:tcBorders>
              <w:top w:val="single" w:sz="4" w:space="0" w:color="auto"/>
              <w:left w:val="single" w:sz="4" w:space="0" w:color="auto"/>
              <w:bottom w:val="nil"/>
              <w:right w:val="single" w:sz="4" w:space="0" w:color="auto"/>
            </w:tcBorders>
            <w:shd w:val="clear" w:color="auto" w:fill="auto"/>
            <w:tcPrChange w:id="29444" w:author="ZTE-Ma Zhifeng" w:date="2023-10-16T15:19:00Z">
              <w:tcPr>
                <w:tcW w:w="3238"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CA_n77A-n258A</w:t>
            </w:r>
            <w:r>
              <w:rPr>
                <w:rFonts w:cs="Arial"/>
                <w:lang w:eastAsia="zh-CN"/>
              </w:rPr>
              <w:t>/G/H/I</w:t>
            </w:r>
          </w:p>
          <w:p w:rsidR="0030133D" w:rsidRDefault="0030133D" w:rsidP="0030133D">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Change w:id="29445"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29447"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r>
              <w:rPr>
                <w:kern w:val="2"/>
                <w:szCs w:val="18"/>
              </w:rPr>
              <w:t>0</w:t>
            </w:r>
          </w:p>
        </w:tc>
      </w:tr>
      <w:tr w:rsidR="0030133D" w:rsidTr="0030133D">
        <w:trPr>
          <w:trHeight w:val="187"/>
          <w:jc w:val="center"/>
          <w:trPrChange w:id="294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9449"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3238" w:type="dxa"/>
            <w:tcBorders>
              <w:top w:val="nil"/>
              <w:left w:val="single" w:sz="4" w:space="0" w:color="auto"/>
              <w:bottom w:val="nil"/>
              <w:right w:val="single" w:sz="4" w:space="0" w:color="auto"/>
            </w:tcBorders>
            <w:shd w:val="clear" w:color="auto" w:fill="auto"/>
            <w:tcPrChange w:id="29450" w:author="ZTE-Ma Zhifeng" w:date="2023-10-16T15:19:00Z">
              <w:tcPr>
                <w:tcW w:w="3238" w:type="dxa"/>
                <w:tcBorders>
                  <w:top w:val="nil"/>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51"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453"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94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3238" w:type="dxa"/>
            <w:tcBorders>
              <w:top w:val="nil"/>
              <w:left w:val="single" w:sz="4" w:space="0" w:color="auto"/>
              <w:bottom w:val="single" w:sz="4" w:space="0" w:color="auto"/>
              <w:right w:val="single" w:sz="4" w:space="0" w:color="auto"/>
            </w:tcBorders>
            <w:shd w:val="clear" w:color="auto" w:fill="auto"/>
            <w:tcPrChange w:id="29456" w:author="ZTE-Ma Zhifeng" w:date="2023-10-16T15:19:00Z">
              <w:tcPr>
                <w:tcW w:w="3238"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57"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CA_n258I</w:t>
            </w:r>
          </w:p>
        </w:tc>
        <w:tc>
          <w:tcPr>
            <w:tcW w:w="2230" w:type="dxa"/>
            <w:tcBorders>
              <w:top w:val="nil"/>
              <w:left w:val="single" w:sz="4" w:space="0" w:color="auto"/>
              <w:bottom w:val="single" w:sz="4" w:space="0" w:color="auto"/>
              <w:right w:val="single" w:sz="4" w:space="0" w:color="auto"/>
            </w:tcBorders>
            <w:shd w:val="clear" w:color="auto" w:fill="auto"/>
            <w:tcPrChange w:id="29459"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9461"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256" w:type="dxa"/>
            <w:gridSpan w:val="2"/>
            <w:tcBorders>
              <w:top w:val="single" w:sz="4" w:space="0" w:color="auto"/>
              <w:left w:val="single" w:sz="4" w:space="0" w:color="auto"/>
              <w:bottom w:val="nil"/>
              <w:right w:val="single" w:sz="4" w:space="0" w:color="auto"/>
            </w:tcBorders>
            <w:shd w:val="clear" w:color="auto" w:fill="auto"/>
            <w:tcPrChange w:id="294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spacing w:after="180"/>
              <w:rPr>
                <w:rFonts w:eastAsia="Yu Mincho"/>
                <w:szCs w:val="18"/>
                <w:lang w:eastAsia="ja-JP"/>
              </w:rPr>
            </w:pPr>
            <w:r>
              <w:rPr>
                <w:rFonts w:eastAsia="Yu Mincho"/>
                <w:szCs w:val="18"/>
                <w:lang w:eastAsia="ja-JP"/>
              </w:rPr>
              <w:t>CA_n77A-n258A</w:t>
            </w:r>
            <w:r>
              <w:rPr>
                <w:rFonts w:cs="Arial"/>
                <w:lang w:eastAsia="zh-CN"/>
              </w:rPr>
              <w:t>/G/H/I/J</w:t>
            </w:r>
          </w:p>
          <w:p w:rsidR="0030133D" w:rsidRDefault="0030133D" w:rsidP="0030133D">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Change w:id="29463"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29465"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r>
              <w:rPr>
                <w:kern w:val="2"/>
                <w:szCs w:val="18"/>
              </w:rPr>
              <w:t>0</w:t>
            </w:r>
          </w:p>
        </w:tc>
      </w:tr>
      <w:tr w:rsidR="0030133D" w:rsidTr="0030133D">
        <w:trPr>
          <w:trHeight w:val="187"/>
          <w:jc w:val="center"/>
          <w:trPrChange w:id="294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9467" w:author="ZTE-Ma Zhifeng" w:date="2023-10-16T15:19:00Z">
              <w:tcPr>
                <w:tcW w:w="2515"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tcPrChange w:id="29468"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69"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29471" w:author="ZTE-Ma Zhifeng" w:date="2023-10-16T15:19:00Z">
              <w:tcPr>
                <w:tcW w:w="2230" w:type="dxa"/>
                <w:tcBorders>
                  <w:top w:val="nil"/>
                  <w:left w:val="single" w:sz="4" w:space="0" w:color="auto"/>
                  <w:bottom w:val="nil"/>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9473"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94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tcPrChange w:id="29475" w:author="ZTE-Ma Zhifeng" w:date="2023-10-16T15:19:00Z">
              <w:tcPr>
                <w:tcW w:w="1155" w:type="dxa"/>
                <w:gridSpan w:val="2"/>
                <w:tcBorders>
                  <w:left w:val="single" w:sz="4" w:space="0" w:color="auto"/>
                  <w:right w:val="single" w:sz="4" w:space="0" w:color="auto"/>
                </w:tcBorders>
              </w:tcPr>
            </w:tcPrChange>
          </w:tcPr>
          <w:p w:rsidR="0030133D" w:rsidRDefault="0030133D" w:rsidP="0030133D">
            <w:pPr>
              <w:pStyle w:val="TAC"/>
              <w:rPr>
                <w:kern w:val="2"/>
                <w:szCs w:val="18"/>
              </w:rPr>
            </w:pPr>
            <w:r>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94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kern w:val="2"/>
                <w:szCs w:val="18"/>
              </w:rPr>
            </w:pPr>
            <w:r>
              <w:rPr>
                <w:kern w:val="2"/>
                <w:szCs w:val="18"/>
              </w:rPr>
              <w:t>CA_n258J</w:t>
            </w:r>
          </w:p>
        </w:tc>
        <w:tc>
          <w:tcPr>
            <w:tcW w:w="2230" w:type="dxa"/>
            <w:tcBorders>
              <w:top w:val="nil"/>
              <w:left w:val="single" w:sz="4" w:space="0" w:color="auto"/>
              <w:bottom w:val="single" w:sz="4" w:space="0" w:color="auto"/>
              <w:right w:val="single" w:sz="4" w:space="0" w:color="auto"/>
            </w:tcBorders>
            <w:shd w:val="clear" w:color="auto" w:fill="auto"/>
            <w:tcPrChange w:id="29477"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30133D" w:rsidRDefault="0030133D" w:rsidP="0030133D">
            <w:pPr>
              <w:pStyle w:val="TAC"/>
              <w:rPr>
                <w:lang w:eastAsia="zh-CN"/>
              </w:rPr>
            </w:pPr>
          </w:p>
        </w:tc>
      </w:tr>
      <w:tr w:rsidR="0030133D" w:rsidTr="0030133D">
        <w:trPr>
          <w:trHeight w:val="187"/>
          <w:jc w:val="center"/>
          <w:trPrChange w:id="294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4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4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CA_n77A-n79A</w:t>
            </w:r>
          </w:p>
          <w:p w:rsidR="0030133D" w:rsidRDefault="0030133D" w:rsidP="0030133D">
            <w:pPr>
              <w:pStyle w:val="TAC"/>
              <w:rPr>
                <w:rFonts w:eastAsia="Yu Mincho"/>
                <w:szCs w:val="18"/>
                <w:lang w:eastAsia="ja-JP"/>
              </w:rPr>
            </w:pPr>
            <w:r>
              <w:rPr>
                <w:rFonts w:eastAsia="Yu Mincho"/>
                <w:szCs w:val="18"/>
                <w:lang w:eastAsia="ja-JP"/>
              </w:rPr>
              <w:t>CA_n77A-n259A</w:t>
            </w:r>
          </w:p>
          <w:p w:rsidR="0030133D" w:rsidRDefault="0030133D" w:rsidP="0030133D">
            <w:pPr>
              <w:pStyle w:val="TAL"/>
              <w:jc w:val="center"/>
              <w:rPr>
                <w:lang w:eastAsia="zh-CN"/>
              </w:rPr>
            </w:pPr>
            <w:r>
              <w:rPr>
                <w:rFonts w:eastAsia="Yu Mincho"/>
                <w:szCs w:val="18"/>
                <w:lang w:eastAsia="ja-JP"/>
              </w:rPr>
              <w:t>CA_n79A-n259A</w:t>
            </w:r>
          </w:p>
        </w:tc>
        <w:tc>
          <w:tcPr>
            <w:tcW w:w="1155" w:type="dxa"/>
            <w:gridSpan w:val="2"/>
            <w:tcBorders>
              <w:left w:val="single" w:sz="4" w:space="0" w:color="auto"/>
              <w:right w:val="single" w:sz="4" w:space="0" w:color="auto"/>
            </w:tcBorders>
            <w:vAlign w:val="center"/>
            <w:tcPrChange w:id="294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4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4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4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4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4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4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4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4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4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4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4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4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4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CA_n77A-n79A-n259G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4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w:t>
            </w:r>
          </w:p>
          <w:p w:rsidR="0030133D" w:rsidRDefault="0030133D" w:rsidP="0030133D">
            <w:pPr>
              <w:pStyle w:val="TAC"/>
              <w:rPr>
                <w:lang w:eastAsia="zh-CN"/>
              </w:rPr>
            </w:pPr>
            <w:r>
              <w:rPr>
                <w:lang w:eastAsia="zh-CN"/>
              </w:rPr>
              <w:t>CA_n77A-n79A</w:t>
            </w:r>
          </w:p>
          <w:p w:rsidR="0030133D" w:rsidRDefault="0030133D" w:rsidP="0030133D">
            <w:pPr>
              <w:pStyle w:val="TAC"/>
              <w:rPr>
                <w:rFonts w:cs="Arial"/>
                <w:lang w:eastAsia="zh-CN"/>
              </w:rPr>
            </w:pPr>
            <w:r>
              <w:rPr>
                <w:rFonts w:eastAsia="Yu Gothic" w:cs="Arial"/>
                <w:color w:val="000000"/>
                <w:szCs w:val="18"/>
              </w:rPr>
              <w:t>CA_n77A-n259A/G</w:t>
            </w:r>
          </w:p>
          <w:p w:rsidR="0030133D" w:rsidRDefault="0030133D" w:rsidP="0030133D">
            <w:pPr>
              <w:pStyle w:val="TAC"/>
              <w:spacing w:after="180"/>
              <w:rPr>
                <w:lang w:eastAsia="zh-CN"/>
              </w:rPr>
            </w:pPr>
            <w:r>
              <w:rPr>
                <w:rFonts w:eastAsia="Yu Gothic" w:cs="Arial"/>
                <w:color w:val="000000"/>
                <w:szCs w:val="18"/>
              </w:rPr>
              <w:t>CA_n79A-n259A/G</w:t>
            </w:r>
          </w:p>
        </w:tc>
        <w:tc>
          <w:tcPr>
            <w:tcW w:w="1155" w:type="dxa"/>
            <w:gridSpan w:val="2"/>
            <w:tcBorders>
              <w:left w:val="single" w:sz="4" w:space="0" w:color="auto"/>
              <w:right w:val="single" w:sz="4" w:space="0" w:color="auto"/>
            </w:tcBorders>
            <w:vAlign w:val="center"/>
            <w:tcPrChange w:id="294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5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5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5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5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5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295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5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5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w:t>
            </w:r>
          </w:p>
          <w:p w:rsidR="0030133D" w:rsidRDefault="0030133D" w:rsidP="0030133D">
            <w:pPr>
              <w:pStyle w:val="TAL"/>
              <w:jc w:val="center"/>
              <w:rPr>
                <w:lang w:eastAsia="zh-CN"/>
              </w:rPr>
            </w:pPr>
            <w:r>
              <w:rPr>
                <w:lang w:eastAsia="zh-CN"/>
              </w:rPr>
              <w:t>CA_n77A-n79A</w:t>
            </w:r>
          </w:p>
          <w:p w:rsidR="0030133D" w:rsidRDefault="0030133D" w:rsidP="0030133D">
            <w:pPr>
              <w:pStyle w:val="TAL"/>
              <w:jc w:val="center"/>
              <w:rPr>
                <w:lang w:eastAsia="zh-CN"/>
              </w:rPr>
            </w:pPr>
            <w:r>
              <w:rPr>
                <w:lang w:eastAsia="zh-CN"/>
              </w:rPr>
              <w:t>CA_n77A-n259A</w:t>
            </w:r>
            <w:r>
              <w:rPr>
                <w:rFonts w:cs="Arial"/>
                <w:lang w:eastAsia="zh-CN"/>
              </w:rPr>
              <w:t>/G/H</w:t>
            </w:r>
          </w:p>
          <w:p w:rsidR="0030133D" w:rsidRDefault="0030133D" w:rsidP="0030133D">
            <w:pPr>
              <w:pStyle w:val="TAL"/>
              <w:jc w:val="center"/>
              <w:rPr>
                <w:lang w:eastAsia="zh-CN"/>
              </w:rPr>
            </w:pPr>
            <w:r>
              <w:rPr>
                <w:lang w:eastAsia="zh-CN"/>
              </w:rPr>
              <w:t>CA_n79A-n259A</w:t>
            </w:r>
            <w:r>
              <w:rPr>
                <w:rFonts w:cs="Arial"/>
                <w:lang w:eastAsia="zh-CN"/>
              </w:rPr>
              <w:t>/G/H</w:t>
            </w:r>
          </w:p>
        </w:tc>
        <w:tc>
          <w:tcPr>
            <w:tcW w:w="1155" w:type="dxa"/>
            <w:gridSpan w:val="2"/>
            <w:tcBorders>
              <w:left w:val="single" w:sz="4" w:space="0" w:color="auto"/>
              <w:right w:val="single" w:sz="4" w:space="0" w:color="auto"/>
            </w:tcBorders>
            <w:vAlign w:val="center"/>
            <w:tcPrChange w:id="295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5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5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5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5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5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295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5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5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CA_n259G/H/I</w:t>
            </w:r>
          </w:p>
          <w:p w:rsidR="0030133D" w:rsidRDefault="0030133D" w:rsidP="0030133D">
            <w:pPr>
              <w:pStyle w:val="TAL"/>
              <w:jc w:val="center"/>
              <w:rPr>
                <w:lang w:eastAsia="zh-CN"/>
              </w:rPr>
            </w:pPr>
            <w:r>
              <w:rPr>
                <w:lang w:eastAsia="zh-CN"/>
              </w:rPr>
              <w:t>CA_n77A-n79A</w:t>
            </w:r>
          </w:p>
          <w:p w:rsidR="0030133D" w:rsidRDefault="0030133D" w:rsidP="0030133D">
            <w:pPr>
              <w:pStyle w:val="TAC"/>
              <w:rPr>
                <w:rFonts w:cs="Arial"/>
                <w:lang w:eastAsia="zh-CN"/>
              </w:rPr>
            </w:pPr>
            <w:r>
              <w:t>CA_n77A-n259A</w:t>
            </w:r>
            <w:r>
              <w:rPr>
                <w:rFonts w:cs="Arial"/>
                <w:lang w:eastAsia="zh-CN"/>
              </w:rPr>
              <w:t>/G/H/I</w:t>
            </w:r>
          </w:p>
          <w:p w:rsidR="0030133D" w:rsidRDefault="0030133D" w:rsidP="0030133D">
            <w:pPr>
              <w:pStyle w:val="TAC"/>
              <w:spacing w:after="180"/>
              <w:rPr>
                <w:lang w:eastAsia="zh-CN"/>
              </w:rPr>
            </w:pPr>
            <w:r>
              <w:t>CA_n79A-n259A</w:t>
            </w:r>
            <w:r>
              <w:rPr>
                <w:rFonts w:cs="Arial"/>
                <w:lang w:eastAsia="zh-CN"/>
              </w:rPr>
              <w:t>/G/H/I</w:t>
            </w:r>
          </w:p>
        </w:tc>
        <w:tc>
          <w:tcPr>
            <w:tcW w:w="1155" w:type="dxa"/>
            <w:gridSpan w:val="2"/>
            <w:tcBorders>
              <w:left w:val="single" w:sz="4" w:space="0" w:color="auto"/>
              <w:right w:val="single" w:sz="4" w:space="0" w:color="auto"/>
            </w:tcBorders>
            <w:vAlign w:val="center"/>
            <w:tcPrChange w:id="295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5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5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5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5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5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295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5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5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CA_n77A-n79A</w:t>
            </w:r>
          </w:p>
          <w:p w:rsidR="0030133D" w:rsidRDefault="0030133D" w:rsidP="0030133D">
            <w:pPr>
              <w:pStyle w:val="TAL"/>
              <w:jc w:val="center"/>
              <w:rPr>
                <w:lang w:eastAsia="zh-CN"/>
              </w:rPr>
            </w:pPr>
            <w:r>
              <w:rPr>
                <w:lang w:eastAsia="zh-CN"/>
              </w:rPr>
              <w:t>CA_n77A-n259A</w:t>
            </w:r>
            <w:r>
              <w:rPr>
                <w:rFonts w:cs="Arial"/>
                <w:lang w:eastAsia="zh-CN"/>
              </w:rPr>
              <w:t>/G/H/I/J</w:t>
            </w:r>
          </w:p>
          <w:p w:rsidR="0030133D" w:rsidRDefault="0030133D" w:rsidP="0030133D">
            <w:pPr>
              <w:pStyle w:val="TAL"/>
              <w:jc w:val="center"/>
              <w:rPr>
                <w:lang w:eastAsia="zh-CN"/>
              </w:rPr>
            </w:pPr>
            <w:r>
              <w:rPr>
                <w:lang w:eastAsia="zh-CN"/>
              </w:rPr>
              <w:t>CA_n79A-n259A</w:t>
            </w:r>
            <w:r>
              <w:rPr>
                <w:rFonts w:cs="Arial"/>
                <w:lang w:eastAsia="zh-CN"/>
              </w:rPr>
              <w:t>/G/H/I/J</w:t>
            </w:r>
          </w:p>
        </w:tc>
        <w:tc>
          <w:tcPr>
            <w:tcW w:w="1155" w:type="dxa"/>
            <w:gridSpan w:val="2"/>
            <w:tcBorders>
              <w:left w:val="single" w:sz="4" w:space="0" w:color="auto"/>
              <w:right w:val="single" w:sz="4" w:space="0" w:color="auto"/>
            </w:tcBorders>
            <w:vAlign w:val="center"/>
            <w:tcPrChange w:id="295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5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5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5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5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5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295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5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5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CA_n77A-n79A</w:t>
            </w:r>
          </w:p>
          <w:p w:rsidR="0030133D" w:rsidRDefault="0030133D" w:rsidP="0030133D">
            <w:pPr>
              <w:pStyle w:val="TAL"/>
              <w:jc w:val="center"/>
              <w:rPr>
                <w:lang w:eastAsia="zh-CN"/>
              </w:rPr>
            </w:pPr>
            <w:r>
              <w:rPr>
                <w:lang w:eastAsia="zh-CN"/>
              </w:rPr>
              <w:t>CA_n77A-n259A</w:t>
            </w:r>
            <w:r>
              <w:rPr>
                <w:rFonts w:cs="Arial"/>
                <w:lang w:eastAsia="zh-CN"/>
              </w:rPr>
              <w:t>/G/H/I/J/K</w:t>
            </w:r>
          </w:p>
          <w:p w:rsidR="0030133D" w:rsidRDefault="0030133D" w:rsidP="0030133D">
            <w:pPr>
              <w:pStyle w:val="TAL"/>
              <w:jc w:val="center"/>
              <w:rPr>
                <w:lang w:eastAsia="zh-CN"/>
              </w:rPr>
            </w:pPr>
            <w:r>
              <w:rPr>
                <w:lang w:eastAsia="zh-CN"/>
              </w:rPr>
              <w:t>CA_n79A-n259A</w:t>
            </w:r>
            <w:r>
              <w:rPr>
                <w:rFonts w:cs="Arial"/>
                <w:lang w:eastAsia="zh-CN"/>
              </w:rPr>
              <w:t>/G/H/I/J/K</w:t>
            </w:r>
          </w:p>
        </w:tc>
        <w:tc>
          <w:tcPr>
            <w:tcW w:w="1155" w:type="dxa"/>
            <w:gridSpan w:val="2"/>
            <w:tcBorders>
              <w:left w:val="single" w:sz="4" w:space="0" w:color="auto"/>
              <w:right w:val="single" w:sz="4" w:space="0" w:color="auto"/>
            </w:tcBorders>
            <w:vAlign w:val="center"/>
            <w:tcPrChange w:id="295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5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5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5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5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5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295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5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5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CA_n259G/H/I/J/K/L</w:t>
            </w:r>
          </w:p>
          <w:p w:rsidR="0030133D" w:rsidRDefault="0030133D" w:rsidP="0030133D">
            <w:pPr>
              <w:pStyle w:val="TAL"/>
              <w:jc w:val="center"/>
              <w:rPr>
                <w:lang w:eastAsia="zh-CN"/>
              </w:rPr>
            </w:pPr>
            <w:r>
              <w:rPr>
                <w:lang w:eastAsia="zh-CN"/>
              </w:rPr>
              <w:t>CA_n77A-n79A</w:t>
            </w:r>
          </w:p>
          <w:p w:rsidR="0030133D" w:rsidRDefault="0030133D" w:rsidP="0030133D">
            <w:pPr>
              <w:pStyle w:val="TAL"/>
              <w:jc w:val="center"/>
              <w:rPr>
                <w:lang w:eastAsia="zh-CN"/>
              </w:rPr>
            </w:pPr>
            <w:r>
              <w:rPr>
                <w:lang w:eastAsia="zh-CN"/>
              </w:rPr>
              <w:t>CA_n77A-n259A</w:t>
            </w:r>
            <w:r>
              <w:rPr>
                <w:rFonts w:cs="Arial"/>
                <w:lang w:eastAsia="zh-CN"/>
              </w:rPr>
              <w:t>/G/H/I/J/K/L</w:t>
            </w:r>
          </w:p>
          <w:p w:rsidR="0030133D" w:rsidRDefault="0030133D" w:rsidP="0030133D">
            <w:pPr>
              <w:pStyle w:val="TAL"/>
              <w:jc w:val="center"/>
              <w:rPr>
                <w:lang w:eastAsia="zh-CN"/>
              </w:rPr>
            </w:pPr>
            <w:r>
              <w:rPr>
                <w:lang w:eastAsia="zh-CN"/>
              </w:rPr>
              <w:t>CA_n79A-n259A</w:t>
            </w:r>
            <w:r>
              <w:rPr>
                <w:rFonts w:cs="Arial"/>
                <w:lang w:eastAsia="zh-CN"/>
              </w:rPr>
              <w:t>/G/H/I/J/K/L</w:t>
            </w:r>
          </w:p>
        </w:tc>
        <w:tc>
          <w:tcPr>
            <w:tcW w:w="1155" w:type="dxa"/>
            <w:gridSpan w:val="2"/>
            <w:tcBorders>
              <w:left w:val="single" w:sz="4" w:space="0" w:color="auto"/>
              <w:right w:val="single" w:sz="4" w:space="0" w:color="auto"/>
            </w:tcBorders>
            <w:vAlign w:val="center"/>
            <w:tcPrChange w:id="295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5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5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5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5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5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5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6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296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CA_n259G/H/I/J/K/L/M</w:t>
            </w:r>
          </w:p>
          <w:p w:rsidR="0030133D" w:rsidRDefault="0030133D" w:rsidP="0030133D">
            <w:pPr>
              <w:pStyle w:val="TAL"/>
              <w:jc w:val="center"/>
              <w:rPr>
                <w:lang w:eastAsia="zh-CN"/>
              </w:rPr>
            </w:pPr>
            <w:r>
              <w:rPr>
                <w:lang w:eastAsia="zh-CN"/>
              </w:rPr>
              <w:t>CA_n77A-n79A</w:t>
            </w:r>
          </w:p>
          <w:p w:rsidR="0030133D" w:rsidRDefault="0030133D" w:rsidP="0030133D">
            <w:pPr>
              <w:pStyle w:val="TAL"/>
              <w:jc w:val="center"/>
              <w:rPr>
                <w:lang w:eastAsia="zh-CN"/>
              </w:rPr>
            </w:pPr>
            <w:r>
              <w:rPr>
                <w:lang w:eastAsia="zh-CN"/>
              </w:rPr>
              <w:t>CA_n77A-n259A</w:t>
            </w:r>
            <w:r>
              <w:rPr>
                <w:rFonts w:cs="Arial"/>
                <w:lang w:eastAsia="zh-CN"/>
              </w:rPr>
              <w:t>/G/H/I/J/K/L/M</w:t>
            </w:r>
          </w:p>
          <w:p w:rsidR="0030133D" w:rsidRDefault="0030133D" w:rsidP="0030133D">
            <w:pPr>
              <w:pStyle w:val="TAL"/>
              <w:jc w:val="center"/>
              <w:rPr>
                <w:lang w:eastAsia="zh-CN"/>
              </w:rPr>
            </w:pPr>
            <w:r>
              <w:rPr>
                <w:lang w:eastAsia="zh-CN"/>
              </w:rPr>
              <w:t>CA_n79A-n259A</w:t>
            </w:r>
            <w:r>
              <w:rPr>
                <w:rFonts w:cs="Arial"/>
                <w:lang w:eastAsia="zh-CN"/>
              </w:rPr>
              <w:t>/G/H/I/J/K/L/M</w:t>
            </w:r>
          </w:p>
        </w:tc>
        <w:tc>
          <w:tcPr>
            <w:tcW w:w="1155" w:type="dxa"/>
            <w:gridSpan w:val="2"/>
            <w:tcBorders>
              <w:left w:val="single" w:sz="4" w:space="0" w:color="auto"/>
              <w:right w:val="single" w:sz="4" w:space="0" w:color="auto"/>
            </w:tcBorders>
            <w:vAlign w:val="center"/>
            <w:tcPrChange w:id="296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6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6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6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6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96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6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6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rPr>
                <w:kern w:val="2"/>
                <w:szCs w:val="18"/>
              </w:rPr>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kern w:val="2"/>
                <w:szCs w:val="18"/>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296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Change w:id="296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6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6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6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6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6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6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6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6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Change w:id="296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6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6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6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6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6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6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6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296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w:t>
            </w:r>
          </w:p>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Change w:id="2966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6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6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6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6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6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6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6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6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7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296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w:t>
            </w:r>
            <w:r>
              <w:rPr>
                <w:lang w:eastAsia="zh-CN"/>
              </w:rPr>
              <w:t xml:space="preserve"> </w:t>
            </w:r>
          </w:p>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Change w:id="2967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6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6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6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6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8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6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6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6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69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296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6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Change w:id="296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6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7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0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7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7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7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0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297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Change w:id="2971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7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7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2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7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2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72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72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2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297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CA_n259G/H/I/J/K/L</w:t>
            </w:r>
          </w:p>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Change w:id="2973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7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7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3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7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7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7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297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CA_n259G/H/I/J/K/L/M</w:t>
            </w:r>
          </w:p>
          <w:p w:rsidR="0030133D" w:rsidRDefault="0030133D" w:rsidP="0030133D">
            <w:pPr>
              <w:pStyle w:val="TAL"/>
              <w:jc w:val="center"/>
              <w:rPr>
                <w:lang w:eastAsia="zh-CN"/>
              </w:rPr>
            </w:pPr>
            <w:r>
              <w:rPr>
                <w:lang w:eastAsia="zh-CN"/>
              </w:rPr>
              <w:t>CA_n77A-n257A</w:t>
            </w:r>
          </w:p>
          <w:p w:rsidR="0030133D" w:rsidRDefault="0030133D" w:rsidP="0030133D">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Change w:id="297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7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7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7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7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7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6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297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Change w:id="297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7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7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7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7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7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7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Change w:id="297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7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7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7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79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79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79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7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298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Change w:id="298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8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8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8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8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298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Change w:id="298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8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8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3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83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83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298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CA_n259G/H/I/J</w:t>
            </w:r>
            <w:r>
              <w:rPr>
                <w:lang w:eastAsia="zh-CN"/>
              </w:rPr>
              <w:t xml:space="preserve"> </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Change w:id="298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8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8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5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85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85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298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Change w:id="298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8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8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8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8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298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CA_n259G/H/I/J/K/L</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Change w:id="298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8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8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8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8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8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298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8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spacing w:after="180"/>
              <w:rPr>
                <w:lang w:eastAsia="zh-CN"/>
              </w:rPr>
            </w:pPr>
            <w:r>
              <w:t>CA_n259G/H/I/J/K/L/M</w:t>
            </w:r>
          </w:p>
          <w:p w:rsidR="0030133D" w:rsidRDefault="0030133D" w:rsidP="0030133D">
            <w:pPr>
              <w:pStyle w:val="TAL"/>
              <w:jc w:val="center"/>
              <w:rPr>
                <w:lang w:eastAsia="zh-CN"/>
              </w:rPr>
            </w:pPr>
            <w:r>
              <w:rPr>
                <w:lang w:eastAsia="zh-CN"/>
              </w:rPr>
              <w:t>CA_n77A-n257A/G</w:t>
            </w:r>
          </w:p>
          <w:p w:rsidR="0030133D" w:rsidRDefault="0030133D" w:rsidP="0030133D">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Change w:id="298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8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0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99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9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9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0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299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CA_n77A-n257H-n259A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CA_n257G/H</w:t>
            </w:r>
            <w:r>
              <w:rPr>
                <w:lang w:eastAsia="zh-CN"/>
              </w:rPr>
              <w:t xml:space="preserve"> </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Change w:id="2991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9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1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99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9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9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2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9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Change w:id="2993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9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3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99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9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9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4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299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w:t>
            </w:r>
            <w:r>
              <w:rPr>
                <w:lang w:eastAsia="zh-CN"/>
              </w:rPr>
              <w:t xml:space="preserve"> </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Change w:id="2994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9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5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99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9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9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6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299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w:t>
            </w:r>
            <w:r>
              <w:rPr>
                <w:lang w:eastAsia="zh-CN"/>
              </w:rPr>
              <w:t xml:space="preserve"> </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Change w:id="2996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9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7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99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9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9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7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299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Change w:id="2998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299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9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99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299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9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9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2999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299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Change w:id="3000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0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0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0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0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0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1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00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CA_n259G/H/I/J/K/L</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Change w:id="3002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0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2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0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0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0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3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00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CA_n77A-n257H-n259M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spacing w:after="180"/>
              <w:rPr>
                <w:lang w:eastAsia="zh-CN"/>
              </w:rPr>
            </w:pPr>
            <w:r>
              <w:t>CA_n259G/H/I/J/K/L/M</w:t>
            </w:r>
          </w:p>
          <w:p w:rsidR="0030133D" w:rsidRDefault="0030133D" w:rsidP="0030133D">
            <w:pPr>
              <w:pStyle w:val="TAL"/>
              <w:jc w:val="center"/>
              <w:rPr>
                <w:lang w:eastAsia="zh-CN"/>
              </w:rPr>
            </w:pPr>
            <w:r>
              <w:rPr>
                <w:lang w:eastAsia="zh-CN"/>
              </w:rPr>
              <w:t>CA_n77A-n257A/G/H</w:t>
            </w:r>
          </w:p>
          <w:p w:rsidR="0030133D" w:rsidRDefault="0030133D" w:rsidP="0030133D">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Change w:id="3003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0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4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0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0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0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5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00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CA_n257G/H/I</w:t>
            </w:r>
            <w:r>
              <w:rPr>
                <w:lang w:eastAsia="zh-CN"/>
              </w:rPr>
              <w:t xml:space="preserve"> </w:t>
            </w:r>
          </w:p>
          <w:p w:rsidR="0030133D" w:rsidRDefault="0030133D" w:rsidP="0030133D">
            <w:pPr>
              <w:pStyle w:val="TAL"/>
              <w:jc w:val="center"/>
              <w:rPr>
                <w:lang w:eastAsia="zh-CN"/>
              </w:rPr>
            </w:pPr>
            <w:r>
              <w:rPr>
                <w:lang w:eastAsia="zh-CN"/>
              </w:rPr>
              <w:t>CA_n77A-n257A</w:t>
            </w:r>
            <w:r>
              <w:rPr>
                <w:rFonts w:cs="Arial"/>
                <w:lang w:eastAsia="zh-CN"/>
              </w:rPr>
              <w:t>/G/H/I</w:t>
            </w:r>
          </w:p>
          <w:p w:rsidR="0030133D" w:rsidRDefault="0030133D" w:rsidP="0030133D">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Change w:id="3005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0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6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0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0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0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6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0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CA_n77A-n257A/G/H/I</w:t>
            </w:r>
          </w:p>
          <w:p w:rsidR="0030133D" w:rsidRDefault="0030133D" w:rsidP="0030133D">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Change w:id="3007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0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8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0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0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0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8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00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0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w:t>
            </w:r>
          </w:p>
          <w:p w:rsidR="0030133D" w:rsidRDefault="0030133D" w:rsidP="0030133D">
            <w:pPr>
              <w:pStyle w:val="TAL"/>
              <w:jc w:val="center"/>
              <w:rPr>
                <w:lang w:eastAsia="zh-CN"/>
              </w:rPr>
            </w:pPr>
            <w:r>
              <w:rPr>
                <w:lang w:eastAsia="zh-CN"/>
              </w:rPr>
              <w:t>CA_n77A-n257A/G/H/I</w:t>
            </w:r>
          </w:p>
          <w:p w:rsidR="0030133D" w:rsidRDefault="0030133D" w:rsidP="0030133D">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Change w:id="3009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0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09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1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10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1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0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01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CA_n77A-n257A/G/H/I</w:t>
            </w:r>
          </w:p>
          <w:p w:rsidR="0030133D" w:rsidRDefault="0030133D" w:rsidP="0030133D">
            <w:pPr>
              <w:pStyle w:val="TAL"/>
              <w:jc w:val="center"/>
              <w:rPr>
                <w:lang w:eastAsia="zh-CN"/>
              </w:rPr>
            </w:pPr>
            <w:r>
              <w:rPr>
                <w:lang w:eastAsia="zh-CN"/>
              </w:rPr>
              <w:t>CA_n77A-n259A</w:t>
            </w:r>
            <w:r>
              <w:rPr>
                <w:rFonts w:cs="Arial"/>
                <w:lang w:eastAsia="zh-CN"/>
              </w:rPr>
              <w:t>/G/H/I</w:t>
            </w:r>
          </w:p>
        </w:tc>
        <w:tc>
          <w:tcPr>
            <w:tcW w:w="1155" w:type="dxa"/>
            <w:gridSpan w:val="2"/>
            <w:tcBorders>
              <w:left w:val="single" w:sz="4" w:space="0" w:color="auto"/>
              <w:right w:val="single" w:sz="4" w:space="0" w:color="auto"/>
            </w:tcBorders>
            <w:vAlign w:val="center"/>
            <w:tcPrChange w:id="3011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1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1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1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1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1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2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01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CA_n77A-n257A/G/H/I</w:t>
            </w:r>
          </w:p>
          <w:p w:rsidR="0030133D" w:rsidRDefault="0030133D" w:rsidP="0030133D">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Change w:id="3012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1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3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1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13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1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4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01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CA_n77A-n257A</w:t>
            </w:r>
            <w:r>
              <w:rPr>
                <w:rFonts w:cs="Arial"/>
                <w:lang w:eastAsia="zh-CN"/>
              </w:rPr>
              <w:t>/G/H/I</w:t>
            </w:r>
          </w:p>
          <w:p w:rsidR="0030133D" w:rsidRDefault="0030133D" w:rsidP="0030133D">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Change w:id="3014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1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5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1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1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1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5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01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lastRenderedPageBreak/>
              <w:t>CA_n77A-n257I-n259L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CA_n259G/H/I/J/K/L</w:t>
            </w:r>
          </w:p>
          <w:p w:rsidR="0030133D" w:rsidRDefault="0030133D" w:rsidP="0030133D">
            <w:pPr>
              <w:pStyle w:val="TAL"/>
              <w:jc w:val="center"/>
              <w:rPr>
                <w:lang w:eastAsia="zh-CN"/>
              </w:rPr>
            </w:pPr>
            <w:r>
              <w:rPr>
                <w:lang w:eastAsia="zh-CN"/>
              </w:rPr>
              <w:t>CA_n77A-n257A/G/H/I</w:t>
            </w:r>
          </w:p>
          <w:p w:rsidR="0030133D" w:rsidRDefault="0030133D" w:rsidP="0030133D">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Change w:id="3016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1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71"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1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7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17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17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77"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01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CA_n77A-n257I-n259M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spacing w:after="180"/>
              <w:rPr>
                <w:lang w:eastAsia="zh-CN"/>
              </w:rPr>
            </w:pPr>
            <w:r>
              <w:t>CA_n259G</w:t>
            </w:r>
            <w:r>
              <w:rPr>
                <w:rFonts w:cs="Arial"/>
                <w:lang w:eastAsia="zh-CN"/>
              </w:rPr>
              <w:t>/H/I/J/K/L/M</w:t>
            </w:r>
          </w:p>
          <w:p w:rsidR="0030133D" w:rsidRDefault="0030133D" w:rsidP="0030133D">
            <w:pPr>
              <w:pStyle w:val="TAL"/>
              <w:jc w:val="center"/>
              <w:rPr>
                <w:lang w:eastAsia="zh-CN"/>
              </w:rPr>
            </w:pPr>
            <w:r>
              <w:rPr>
                <w:lang w:eastAsia="zh-CN"/>
              </w:rPr>
              <w:t>CA_n77A-n257A/G/H/I</w:t>
            </w:r>
          </w:p>
          <w:p w:rsidR="0030133D" w:rsidRDefault="0030133D" w:rsidP="0030133D">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Change w:id="30183"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1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89"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01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1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1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1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L"/>
              <w:jc w:val="center"/>
              <w:rPr>
                <w:lang w:eastAsia="zh-CN"/>
              </w:rPr>
            </w:pPr>
          </w:p>
        </w:tc>
        <w:tc>
          <w:tcPr>
            <w:tcW w:w="1155" w:type="dxa"/>
            <w:gridSpan w:val="2"/>
            <w:tcBorders>
              <w:left w:val="single" w:sz="4" w:space="0" w:color="auto"/>
              <w:right w:val="single" w:sz="4" w:space="0" w:color="auto"/>
            </w:tcBorders>
            <w:vAlign w:val="center"/>
            <w:tcPrChange w:id="30195" w:author="ZTE-Ma Zhifeng" w:date="2023-10-16T15:19:00Z">
              <w:tcPr>
                <w:tcW w:w="1155" w:type="dxa"/>
                <w:gridSpan w:val="2"/>
                <w:tcBorders>
                  <w:left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01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RPr="00032D3A" w:rsidTr="0030133D">
        <w:trPr>
          <w:trHeight w:val="187"/>
          <w:jc w:val="center"/>
          <w:trPrChange w:id="301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ja-JP"/>
              </w:rPr>
            </w:pPr>
            <w:r w:rsidRPr="00032D3A">
              <w:t>CA_n78A-n79A-n257A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2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zh-CN"/>
              </w:rPr>
            </w:pPr>
            <w:r w:rsidRPr="00032D3A">
              <w:rPr>
                <w:lang w:eastAsia="zh-CN"/>
              </w:rPr>
              <w:t>CA_n78A-n79A</w:t>
            </w:r>
          </w:p>
          <w:p w:rsidR="0030133D" w:rsidRPr="00032D3A" w:rsidRDefault="0030133D" w:rsidP="0030133D">
            <w:pPr>
              <w:pStyle w:val="TAC"/>
              <w:rPr>
                <w:rFonts w:eastAsia="Yu Mincho"/>
                <w:lang w:eastAsia="ja-JP"/>
              </w:rPr>
            </w:pPr>
            <w:r w:rsidRPr="00032D3A">
              <w:rPr>
                <w:rFonts w:eastAsia="Yu Mincho"/>
                <w:lang w:eastAsia="ja-JP"/>
              </w:rPr>
              <w:t>CA_n78A-n257A</w:t>
            </w:r>
          </w:p>
          <w:p w:rsidR="0030133D" w:rsidRPr="00032D3A" w:rsidRDefault="0030133D" w:rsidP="0030133D">
            <w:pPr>
              <w:pStyle w:val="TAL"/>
              <w:jc w:val="center"/>
              <w:rPr>
                <w:lang w:eastAsia="zh-CN"/>
              </w:rPr>
            </w:pPr>
            <w:r w:rsidRPr="00032D3A">
              <w:rPr>
                <w:rFonts w:eastAsia="Yu Mincho"/>
                <w:lang w:eastAsia="ja-JP"/>
              </w:rPr>
              <w:t>CA_n79A-n257A</w:t>
            </w:r>
          </w:p>
          <w:p w:rsidR="0030133D" w:rsidRPr="00032D3A" w:rsidRDefault="0030133D" w:rsidP="0030133D">
            <w:pPr>
              <w:pStyle w:val="TAC"/>
              <w:rPr>
                <w:lang w:eastAsia="ja-JP"/>
              </w:rPr>
            </w:pPr>
          </w:p>
        </w:tc>
        <w:tc>
          <w:tcPr>
            <w:tcW w:w="1155" w:type="dxa"/>
            <w:gridSpan w:val="2"/>
            <w:tcBorders>
              <w:left w:val="single" w:sz="4" w:space="0" w:color="auto"/>
              <w:right w:val="single" w:sz="4" w:space="0" w:color="auto"/>
            </w:tcBorders>
            <w:vAlign w:val="center"/>
            <w:tcPrChange w:id="3020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cs="Arial"/>
                <w:kern w:val="2"/>
                <w:lang w:eastAsia="ja-JP"/>
              </w:rPr>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2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302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2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1155" w:type="dxa"/>
            <w:gridSpan w:val="2"/>
            <w:tcBorders>
              <w:left w:val="single" w:sz="4" w:space="0" w:color="auto"/>
              <w:right w:val="single" w:sz="4" w:space="0" w:color="auto"/>
            </w:tcBorders>
            <w:vAlign w:val="center"/>
            <w:tcPrChange w:id="3020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cs="Arial"/>
                <w:kern w:val="2"/>
                <w:lang w:eastAsia="ja-JP"/>
              </w:rPr>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2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302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2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2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ja-JP"/>
              </w:rPr>
            </w:pPr>
          </w:p>
        </w:tc>
        <w:tc>
          <w:tcPr>
            <w:tcW w:w="1155" w:type="dxa"/>
            <w:gridSpan w:val="2"/>
            <w:tcBorders>
              <w:left w:val="single" w:sz="4" w:space="0" w:color="auto"/>
              <w:right w:val="single" w:sz="4" w:space="0" w:color="auto"/>
            </w:tcBorders>
            <w:vAlign w:val="center"/>
            <w:tcPrChange w:id="3021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cs="Arial"/>
                <w:kern w:val="2"/>
                <w:lang w:eastAsia="ja-JP"/>
              </w:rPr>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2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30216"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30217"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CA_n78A-n79A-n257G</w:t>
            </w:r>
          </w:p>
        </w:tc>
        <w:tc>
          <w:tcPr>
            <w:tcW w:w="3256" w:type="dxa"/>
            <w:gridSpan w:val="2"/>
            <w:tcBorders>
              <w:left w:val="single" w:sz="4" w:space="0" w:color="auto"/>
              <w:bottom w:val="nil"/>
              <w:right w:val="single" w:sz="4" w:space="0" w:color="auto"/>
            </w:tcBorders>
            <w:shd w:val="clear" w:color="auto" w:fill="auto"/>
            <w:vAlign w:val="center"/>
            <w:tcPrChange w:id="30218"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L"/>
              <w:jc w:val="center"/>
              <w:rPr>
                <w:lang w:eastAsia="zh-CN"/>
              </w:rPr>
            </w:pPr>
            <w:r w:rsidRPr="00032D3A">
              <w:t>CA_n257G</w:t>
            </w:r>
          </w:p>
          <w:p w:rsidR="0030133D" w:rsidRPr="00032D3A" w:rsidRDefault="0030133D" w:rsidP="0030133D">
            <w:pPr>
              <w:pStyle w:val="TAL"/>
              <w:jc w:val="center"/>
              <w:rPr>
                <w:lang w:eastAsia="zh-CN"/>
              </w:rPr>
            </w:pPr>
            <w:r w:rsidRPr="00032D3A">
              <w:rPr>
                <w:lang w:eastAsia="zh-CN"/>
              </w:rPr>
              <w:t>CA_n78A-n79A</w:t>
            </w:r>
          </w:p>
          <w:p w:rsidR="0030133D" w:rsidRPr="00032D3A" w:rsidRDefault="0030133D" w:rsidP="0030133D">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rsidR="0030133D" w:rsidRPr="00032D3A" w:rsidRDefault="0030133D" w:rsidP="0030133D">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3021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30221"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302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2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3022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2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302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2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2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3023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302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30234"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30235"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r w:rsidRPr="00032D3A">
              <w:t>CA_n78A-n79A-n257H</w:t>
            </w:r>
          </w:p>
        </w:tc>
        <w:tc>
          <w:tcPr>
            <w:tcW w:w="3256" w:type="dxa"/>
            <w:gridSpan w:val="2"/>
            <w:tcBorders>
              <w:left w:val="single" w:sz="4" w:space="0" w:color="auto"/>
              <w:bottom w:val="nil"/>
              <w:right w:val="single" w:sz="4" w:space="0" w:color="auto"/>
            </w:tcBorders>
            <w:shd w:val="clear" w:color="auto" w:fill="auto"/>
            <w:vAlign w:val="center"/>
            <w:tcPrChange w:id="30236"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spacing w:after="180"/>
              <w:rPr>
                <w:lang w:eastAsia="zh-CN"/>
              </w:rPr>
            </w:pPr>
            <w:r w:rsidRPr="00032D3A">
              <w:t>CA_n257G</w:t>
            </w:r>
            <w:r>
              <w:t>/H</w:t>
            </w:r>
          </w:p>
          <w:p w:rsidR="0030133D" w:rsidRPr="00032D3A" w:rsidRDefault="0030133D" w:rsidP="0030133D">
            <w:pPr>
              <w:pStyle w:val="TAL"/>
              <w:jc w:val="center"/>
              <w:rPr>
                <w:lang w:eastAsia="zh-CN"/>
              </w:rPr>
            </w:pPr>
            <w:r w:rsidRPr="00032D3A">
              <w:rPr>
                <w:lang w:eastAsia="zh-CN"/>
              </w:rPr>
              <w:t>CA_n78A-n79A</w:t>
            </w:r>
          </w:p>
          <w:p w:rsidR="0030133D" w:rsidRPr="00032D3A" w:rsidRDefault="0030133D" w:rsidP="0030133D">
            <w:pPr>
              <w:pStyle w:val="TAC"/>
              <w:rPr>
                <w:rFonts w:cs="Arial"/>
                <w:lang w:eastAsia="zh-CN"/>
              </w:rPr>
            </w:pPr>
            <w:r w:rsidRPr="00032D3A">
              <w:rPr>
                <w:rFonts w:eastAsia="Yu Gothic" w:cs="Arial"/>
                <w:color w:val="000000"/>
                <w:szCs w:val="18"/>
              </w:rPr>
              <w:t>CA_n78A-n257A</w:t>
            </w:r>
            <w:r>
              <w:rPr>
                <w:rFonts w:cs="Arial"/>
                <w:lang w:eastAsia="zh-CN"/>
              </w:rPr>
              <w:t>/G/H</w:t>
            </w:r>
          </w:p>
          <w:p w:rsidR="0030133D" w:rsidRPr="00032D3A" w:rsidRDefault="0030133D" w:rsidP="0030133D">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gridSpan w:val="2"/>
            <w:tcBorders>
              <w:left w:val="single" w:sz="4" w:space="0" w:color="auto"/>
              <w:right w:val="single" w:sz="4" w:space="0" w:color="auto"/>
            </w:tcBorders>
            <w:vAlign w:val="center"/>
            <w:tcPrChange w:id="30237"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30239"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302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2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30243"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2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302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2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2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p>
        </w:tc>
        <w:tc>
          <w:tcPr>
            <w:tcW w:w="1155" w:type="dxa"/>
            <w:gridSpan w:val="2"/>
            <w:tcBorders>
              <w:left w:val="single" w:sz="4" w:space="0" w:color="auto"/>
              <w:right w:val="single" w:sz="4" w:space="0" w:color="auto"/>
            </w:tcBorders>
            <w:vAlign w:val="center"/>
            <w:tcPrChange w:id="30249"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302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30252"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30253"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r w:rsidRPr="00032D3A">
              <w:t>CA_n78A-n79A-n257I</w:t>
            </w:r>
          </w:p>
        </w:tc>
        <w:tc>
          <w:tcPr>
            <w:tcW w:w="3256" w:type="dxa"/>
            <w:gridSpan w:val="2"/>
            <w:tcBorders>
              <w:left w:val="single" w:sz="4" w:space="0" w:color="auto"/>
              <w:bottom w:val="nil"/>
              <w:right w:val="single" w:sz="4" w:space="0" w:color="auto"/>
            </w:tcBorders>
            <w:shd w:val="clear" w:color="auto" w:fill="auto"/>
            <w:vAlign w:val="center"/>
            <w:tcPrChange w:id="30254"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spacing w:after="180"/>
              <w:rPr>
                <w:lang w:eastAsia="zh-CN"/>
              </w:rPr>
            </w:pPr>
            <w:r w:rsidRPr="00032D3A">
              <w:t>CA_n257G</w:t>
            </w:r>
            <w:r>
              <w:rPr>
                <w:rFonts w:cs="Arial"/>
                <w:lang w:eastAsia="zh-CN"/>
              </w:rPr>
              <w:t>/H/I</w:t>
            </w:r>
          </w:p>
          <w:p w:rsidR="0030133D" w:rsidRPr="00032D3A" w:rsidRDefault="0030133D" w:rsidP="0030133D">
            <w:pPr>
              <w:pStyle w:val="TAL"/>
              <w:jc w:val="center"/>
              <w:rPr>
                <w:lang w:eastAsia="zh-CN"/>
              </w:rPr>
            </w:pPr>
            <w:r w:rsidRPr="00032D3A">
              <w:rPr>
                <w:lang w:eastAsia="zh-CN"/>
              </w:rPr>
              <w:t>CA_n78A-n79A</w:t>
            </w:r>
          </w:p>
          <w:p w:rsidR="0030133D" w:rsidRPr="00032D3A" w:rsidRDefault="0030133D" w:rsidP="0030133D">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rsidR="0030133D" w:rsidRPr="00032D3A" w:rsidRDefault="0030133D" w:rsidP="0030133D">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Change w:id="30255"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eastAsia="Yu Mincho" w:cs="Arial"/>
                <w:kern w:val="2"/>
                <w:szCs w:val="18"/>
                <w:lang w:eastAsia="ja-JP"/>
              </w:rPr>
            </w:pPr>
            <w:r w:rsidRPr="00032D3A">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30257"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r w:rsidRPr="00032D3A">
              <w:rPr>
                <w:lang w:eastAsia="zh-CN"/>
              </w:rPr>
              <w:t>0</w:t>
            </w:r>
          </w:p>
        </w:tc>
      </w:tr>
      <w:tr w:rsidR="0030133D" w:rsidRPr="00032D3A" w:rsidTr="0030133D">
        <w:trPr>
          <w:trHeight w:val="187"/>
          <w:jc w:val="center"/>
          <w:trPrChange w:id="302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2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0261" w:author="ZTE-Ma Zhifeng" w:date="2023-10-16T15:19:00Z">
              <w:tcPr>
                <w:tcW w:w="1155" w:type="dxa"/>
                <w:gridSpan w:val="2"/>
                <w:tcBorders>
                  <w:left w:val="single" w:sz="4" w:space="0" w:color="auto"/>
                  <w:right w:val="single" w:sz="4" w:space="0" w:color="auto"/>
                </w:tcBorders>
                <w:vAlign w:val="center"/>
              </w:tcPr>
            </w:tcPrChange>
          </w:tcPr>
          <w:p w:rsidR="0030133D" w:rsidRPr="00032D3A" w:rsidRDefault="0030133D" w:rsidP="0030133D">
            <w:pPr>
              <w:pStyle w:val="TAC"/>
              <w:rPr>
                <w:rFonts w:eastAsia="Yu Mincho" w:cs="Arial"/>
                <w:kern w:val="2"/>
                <w:szCs w:val="18"/>
                <w:lang w:eastAsia="ja-JP"/>
              </w:rPr>
            </w:pPr>
            <w:r w:rsidRPr="00032D3A">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2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RPr="00032D3A" w:rsidTr="0030133D">
        <w:trPr>
          <w:trHeight w:val="187"/>
          <w:jc w:val="center"/>
          <w:trPrChange w:id="302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2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2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2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Pr="00032D3A" w:rsidRDefault="0030133D" w:rsidP="0030133D">
            <w:pPr>
              <w:pStyle w:val="TAC"/>
              <w:rPr>
                <w:rFonts w:eastAsia="Yu Mincho" w:cs="Arial"/>
                <w:kern w:val="2"/>
                <w:szCs w:val="18"/>
                <w:lang w:eastAsia="ja-JP"/>
              </w:rPr>
            </w:pPr>
            <w:r w:rsidRPr="00032D3A">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pPr>
            <w:r w:rsidRPr="00032D3A">
              <w:rPr>
                <w:rFonts w:cs="Arial"/>
                <w:color w:val="000000"/>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302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Pr="00032D3A" w:rsidRDefault="0030133D" w:rsidP="0030133D">
            <w:pPr>
              <w:pStyle w:val="TAC"/>
              <w:rPr>
                <w:lang w:eastAsia="zh-CN"/>
              </w:rPr>
            </w:pPr>
          </w:p>
        </w:tc>
      </w:tr>
      <w:tr w:rsidR="0030133D" w:rsidTr="0030133D">
        <w:trPr>
          <w:trHeight w:val="187"/>
          <w:jc w:val="center"/>
          <w:trPrChange w:id="302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2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lastRenderedPageBreak/>
              <w:t>CA_n78(2A)-n79A-n257A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2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CA_n78A-n79A</w:t>
            </w:r>
          </w:p>
          <w:p w:rsidR="0030133D" w:rsidRDefault="0030133D" w:rsidP="0030133D">
            <w:pPr>
              <w:pStyle w:val="TAC"/>
              <w:rPr>
                <w:rFonts w:eastAsia="Yu Mincho"/>
                <w:lang w:eastAsia="ja-JP"/>
              </w:rPr>
            </w:pPr>
            <w:r>
              <w:rPr>
                <w:rFonts w:eastAsia="Yu Mincho"/>
                <w:lang w:eastAsia="ja-JP"/>
              </w:rPr>
              <w:t>CA_n78A-n257A</w:t>
            </w:r>
          </w:p>
          <w:p w:rsidR="0030133D" w:rsidRDefault="0030133D" w:rsidP="0030133D">
            <w:pPr>
              <w:pStyle w:val="TAL"/>
              <w:jc w:val="center"/>
              <w:rPr>
                <w:lang w:eastAsia="zh-CN"/>
              </w:rPr>
            </w:pPr>
            <w:r>
              <w:rPr>
                <w:rFonts w:eastAsia="Yu Mincho"/>
                <w:lang w:eastAsia="ja-JP"/>
              </w:rPr>
              <w:t>CA_n79A-n257A</w:t>
            </w:r>
          </w:p>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2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Change w:id="302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2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2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2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2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2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2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2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2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2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2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2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2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t>CA_n257G</w:t>
            </w:r>
          </w:p>
          <w:p w:rsidR="0030133D" w:rsidRDefault="0030133D" w:rsidP="0030133D">
            <w:pPr>
              <w:pStyle w:val="TAL"/>
              <w:jc w:val="center"/>
              <w:rPr>
                <w:lang w:eastAsia="zh-CN"/>
              </w:rPr>
            </w:pPr>
            <w:r>
              <w:rPr>
                <w:lang w:eastAsia="zh-CN"/>
              </w:rPr>
              <w:t>CA_n78A-n79A</w:t>
            </w:r>
          </w:p>
          <w:p w:rsidR="0030133D" w:rsidRDefault="0030133D" w:rsidP="0030133D">
            <w:pPr>
              <w:pStyle w:val="TAC"/>
              <w:rPr>
                <w:rFonts w:cs="Arial"/>
                <w:lang w:eastAsia="zh-CN"/>
              </w:rPr>
            </w:pPr>
            <w:r>
              <w:rPr>
                <w:rFonts w:eastAsia="Yu Gothic" w:cs="Arial"/>
                <w:color w:val="000000"/>
                <w:szCs w:val="18"/>
              </w:rPr>
              <w:t>CA_n78A-n257A/G</w:t>
            </w:r>
          </w:p>
          <w:p w:rsidR="0030133D" w:rsidRDefault="0030133D" w:rsidP="0030133D">
            <w:pPr>
              <w:pStyle w:val="TAC"/>
              <w:spacing w:after="180"/>
              <w:rPr>
                <w:lang w:eastAsia="zh-CN"/>
              </w:rPr>
            </w:pPr>
            <w:r>
              <w:rPr>
                <w:rFonts w:eastAsia="Yu Gothic" w:cs="Arial"/>
                <w:color w:val="000000"/>
                <w:szCs w:val="18"/>
              </w:rPr>
              <w:t>CA_n79A-n257A/G</w:t>
            </w:r>
          </w:p>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2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Change w:id="302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2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2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2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2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3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3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303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CA_n257G/H</w:t>
            </w:r>
          </w:p>
          <w:p w:rsidR="0030133D" w:rsidRDefault="0030133D" w:rsidP="0030133D">
            <w:pPr>
              <w:pStyle w:val="TAL"/>
              <w:jc w:val="center"/>
              <w:rPr>
                <w:lang w:eastAsia="zh-CN"/>
              </w:rPr>
            </w:pPr>
            <w:r>
              <w:rPr>
                <w:lang w:eastAsia="zh-CN"/>
              </w:rPr>
              <w:t>CA_n78A-n79A</w:t>
            </w:r>
          </w:p>
          <w:p w:rsidR="0030133D" w:rsidRDefault="0030133D" w:rsidP="0030133D">
            <w:pPr>
              <w:pStyle w:val="TAC"/>
              <w:rPr>
                <w:rFonts w:cs="Arial"/>
                <w:lang w:eastAsia="zh-CN"/>
              </w:rPr>
            </w:pPr>
            <w:r>
              <w:rPr>
                <w:rFonts w:eastAsia="Yu Gothic" w:cs="Arial"/>
                <w:color w:val="000000"/>
                <w:szCs w:val="18"/>
              </w:rPr>
              <w:t>CA_n78A-n257A</w:t>
            </w:r>
            <w:r>
              <w:rPr>
                <w:rFonts w:cs="Arial"/>
                <w:lang w:eastAsia="zh-CN"/>
              </w:rPr>
              <w:t>/G/H</w:t>
            </w:r>
          </w:p>
          <w:p w:rsidR="0030133D" w:rsidRDefault="0030133D" w:rsidP="0030133D">
            <w:pPr>
              <w:pStyle w:val="TAC"/>
              <w:rPr>
                <w:rFonts w:eastAsia="Yu Mincho"/>
                <w:szCs w:val="18"/>
                <w:lang w:eastAsia="ja-JP"/>
              </w:rPr>
            </w:pPr>
            <w:r>
              <w:rPr>
                <w:rFonts w:eastAsia="Yu Gothic" w:cs="Arial"/>
                <w:color w:val="000000"/>
                <w:szCs w:val="18"/>
              </w:rPr>
              <w:t>CA_n79A-n257A/G/H</w:t>
            </w:r>
          </w:p>
        </w:tc>
        <w:tc>
          <w:tcPr>
            <w:tcW w:w="1155" w:type="dxa"/>
            <w:gridSpan w:val="2"/>
            <w:tcBorders>
              <w:left w:val="single" w:sz="4" w:space="0" w:color="auto"/>
              <w:bottom w:val="single" w:sz="4" w:space="0" w:color="auto"/>
              <w:right w:val="single" w:sz="4" w:space="0" w:color="auto"/>
            </w:tcBorders>
            <w:vAlign w:val="center"/>
            <w:tcPrChange w:id="303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Change w:id="303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3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3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3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3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3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3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303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CA_n257G/H/I</w:t>
            </w:r>
          </w:p>
          <w:p w:rsidR="0030133D" w:rsidRDefault="0030133D" w:rsidP="0030133D">
            <w:pPr>
              <w:pStyle w:val="TAL"/>
              <w:jc w:val="center"/>
              <w:rPr>
                <w:lang w:eastAsia="zh-CN"/>
              </w:rPr>
            </w:pPr>
            <w:r>
              <w:rPr>
                <w:lang w:eastAsia="zh-CN"/>
              </w:rPr>
              <w:t>CA_n78A-n79A</w:t>
            </w:r>
          </w:p>
          <w:p w:rsidR="0030133D" w:rsidRDefault="0030133D" w:rsidP="0030133D">
            <w:pPr>
              <w:pStyle w:val="TAC"/>
              <w:rPr>
                <w:rFonts w:cs="Arial"/>
                <w:lang w:eastAsia="zh-CN"/>
              </w:rPr>
            </w:pPr>
            <w:r>
              <w:rPr>
                <w:rFonts w:eastAsia="Yu Gothic" w:cs="Arial"/>
                <w:color w:val="000000"/>
                <w:szCs w:val="18"/>
              </w:rPr>
              <w:t>CA_n78A-</w:t>
            </w:r>
            <w:r>
              <w:t>n257A</w:t>
            </w:r>
            <w:r>
              <w:rPr>
                <w:rFonts w:cs="Arial"/>
                <w:lang w:eastAsia="zh-CN"/>
              </w:rPr>
              <w:t>/G/H/I</w:t>
            </w:r>
          </w:p>
          <w:p w:rsidR="0030133D" w:rsidRDefault="0030133D" w:rsidP="0030133D">
            <w:pPr>
              <w:pStyle w:val="TAC"/>
              <w:rPr>
                <w:rFonts w:eastAsia="Yu Mincho"/>
                <w:szCs w:val="18"/>
                <w:lang w:eastAsia="ja-JP"/>
              </w:rPr>
            </w:pPr>
            <w:r>
              <w:t>CA_n79A-n257A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Change w:id="303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Change w:id="303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3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3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3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3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3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3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rFonts w:cs="Arial"/>
                <w:color w:val="000000"/>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303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CA_n78A-n79A</w:t>
            </w:r>
          </w:p>
          <w:p w:rsidR="0030133D" w:rsidRDefault="0030133D" w:rsidP="0030133D">
            <w:pPr>
              <w:pStyle w:val="TAC"/>
              <w:rPr>
                <w:rFonts w:eastAsia="Yu Mincho"/>
                <w:szCs w:val="18"/>
                <w:lang w:eastAsia="ja-JP"/>
              </w:rPr>
            </w:pPr>
            <w:r>
              <w:rPr>
                <w:rFonts w:eastAsia="Yu Mincho"/>
                <w:szCs w:val="18"/>
                <w:lang w:eastAsia="ja-JP"/>
              </w:rPr>
              <w:t>CA_n78A-n259A</w:t>
            </w:r>
          </w:p>
          <w:p w:rsidR="0030133D" w:rsidRDefault="0030133D" w:rsidP="0030133D">
            <w:pPr>
              <w:pStyle w:val="TAC"/>
              <w:rPr>
                <w:rFonts w:eastAsia="Yu Mincho"/>
                <w:szCs w:val="18"/>
                <w:lang w:eastAsia="ja-JP"/>
              </w:rPr>
            </w:pPr>
            <w:r>
              <w:rPr>
                <w:rFonts w:eastAsia="Yu Mincho"/>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Change w:id="303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3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3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3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3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3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3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3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3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w:t>
            </w:r>
          </w:p>
          <w:p w:rsidR="0030133D" w:rsidRDefault="0030133D" w:rsidP="0030133D">
            <w:pPr>
              <w:pStyle w:val="TAC"/>
              <w:rPr>
                <w:lang w:eastAsia="zh-CN"/>
              </w:rPr>
            </w:pPr>
            <w:r>
              <w:rPr>
                <w:lang w:eastAsia="zh-CN"/>
              </w:rPr>
              <w:t>CA_n78A-n79A</w:t>
            </w:r>
          </w:p>
          <w:p w:rsidR="0030133D" w:rsidRDefault="0030133D" w:rsidP="0030133D">
            <w:pPr>
              <w:pStyle w:val="TAC"/>
              <w:rPr>
                <w:rFonts w:cs="Arial"/>
                <w:lang w:eastAsia="zh-CN"/>
              </w:rPr>
            </w:pPr>
            <w:r>
              <w:rPr>
                <w:rFonts w:eastAsia="Yu Gothic" w:cs="Arial"/>
                <w:color w:val="000000"/>
                <w:szCs w:val="18"/>
              </w:rPr>
              <w:t>CA_n78A-n259A/G</w:t>
            </w:r>
          </w:p>
          <w:p w:rsidR="0030133D" w:rsidRDefault="0030133D" w:rsidP="0030133D">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gridSpan w:val="2"/>
            <w:tcBorders>
              <w:left w:val="single" w:sz="4" w:space="0" w:color="auto"/>
              <w:bottom w:val="single" w:sz="4" w:space="0" w:color="auto"/>
              <w:right w:val="single" w:sz="4" w:space="0" w:color="auto"/>
            </w:tcBorders>
            <w:vAlign w:val="center"/>
            <w:tcPrChange w:id="303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3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3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3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3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3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3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3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03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w:t>
            </w:r>
          </w:p>
          <w:p w:rsidR="0030133D" w:rsidRDefault="0030133D" w:rsidP="0030133D">
            <w:pPr>
              <w:pStyle w:val="TAL"/>
              <w:jc w:val="center"/>
              <w:rPr>
                <w:lang w:eastAsia="zh-CN"/>
              </w:rPr>
            </w:pPr>
            <w:r>
              <w:rPr>
                <w:lang w:eastAsia="zh-CN"/>
              </w:rPr>
              <w:t>CA_n78A-n79A</w:t>
            </w:r>
          </w:p>
          <w:p w:rsidR="0030133D" w:rsidRDefault="0030133D" w:rsidP="0030133D">
            <w:pPr>
              <w:pStyle w:val="TAL"/>
              <w:jc w:val="center"/>
              <w:rPr>
                <w:lang w:eastAsia="zh-CN"/>
              </w:rPr>
            </w:pPr>
            <w:r>
              <w:rPr>
                <w:lang w:eastAsia="zh-CN"/>
              </w:rPr>
              <w:t>CA_n78A-n259A</w:t>
            </w:r>
            <w:r>
              <w:rPr>
                <w:rFonts w:cs="Arial"/>
                <w:lang w:eastAsia="zh-CN"/>
              </w:rPr>
              <w:t>/G/H</w:t>
            </w:r>
          </w:p>
          <w:p w:rsidR="0030133D" w:rsidRDefault="0030133D" w:rsidP="0030133D">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gridSpan w:val="2"/>
            <w:tcBorders>
              <w:left w:val="single" w:sz="4" w:space="0" w:color="auto"/>
              <w:bottom w:val="single" w:sz="4" w:space="0" w:color="auto"/>
              <w:right w:val="single" w:sz="4" w:space="0" w:color="auto"/>
            </w:tcBorders>
            <w:vAlign w:val="center"/>
            <w:tcPrChange w:id="303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3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3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3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3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3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3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3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3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03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3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CA_n259G/H/I</w:t>
            </w:r>
          </w:p>
          <w:p w:rsidR="0030133D" w:rsidRDefault="0030133D" w:rsidP="0030133D">
            <w:pPr>
              <w:pStyle w:val="TAL"/>
              <w:jc w:val="center"/>
              <w:rPr>
                <w:lang w:eastAsia="zh-CN"/>
              </w:rPr>
            </w:pPr>
            <w:r>
              <w:rPr>
                <w:lang w:eastAsia="zh-CN"/>
              </w:rPr>
              <w:t>CA_n78A-n79A</w:t>
            </w:r>
          </w:p>
          <w:p w:rsidR="0030133D" w:rsidRDefault="0030133D" w:rsidP="0030133D">
            <w:pPr>
              <w:pStyle w:val="TAC"/>
              <w:rPr>
                <w:rFonts w:cs="Arial"/>
                <w:lang w:eastAsia="zh-CN"/>
              </w:rPr>
            </w:pPr>
            <w:r>
              <w:t>CA_n78A-n259A</w:t>
            </w:r>
            <w:r>
              <w:rPr>
                <w:rFonts w:cs="Arial"/>
                <w:lang w:eastAsia="zh-CN"/>
              </w:rPr>
              <w:t>/G/H/I</w:t>
            </w:r>
          </w:p>
          <w:p w:rsidR="0030133D" w:rsidRDefault="0030133D" w:rsidP="0030133D">
            <w:pPr>
              <w:pStyle w:val="TAC"/>
              <w:rPr>
                <w:rFonts w:eastAsia="Yu Mincho"/>
                <w:szCs w:val="18"/>
                <w:lang w:eastAsia="ja-JP"/>
              </w:rPr>
            </w:pPr>
            <w:r>
              <w:t>CA_n79A-n259A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Change w:id="303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4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4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4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4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4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04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4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4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CA_n78A-n79A</w:t>
            </w:r>
          </w:p>
          <w:p w:rsidR="0030133D" w:rsidRDefault="0030133D" w:rsidP="0030133D">
            <w:pPr>
              <w:pStyle w:val="TAL"/>
              <w:jc w:val="center"/>
              <w:rPr>
                <w:lang w:eastAsia="zh-CN"/>
              </w:rPr>
            </w:pPr>
            <w:r>
              <w:rPr>
                <w:lang w:eastAsia="zh-CN"/>
              </w:rPr>
              <w:t>CA_n78A-n259A</w:t>
            </w:r>
            <w:r>
              <w:rPr>
                <w:rFonts w:cs="Arial"/>
                <w:lang w:eastAsia="zh-CN"/>
              </w:rPr>
              <w:t>/G/H/I/J</w:t>
            </w:r>
          </w:p>
          <w:p w:rsidR="0030133D" w:rsidRDefault="0030133D" w:rsidP="0030133D">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Change w:id="304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4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4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4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4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4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04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4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4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CA_n78A-n79A</w:t>
            </w:r>
          </w:p>
          <w:p w:rsidR="0030133D" w:rsidRDefault="0030133D" w:rsidP="0030133D">
            <w:pPr>
              <w:pStyle w:val="TAL"/>
              <w:jc w:val="center"/>
              <w:rPr>
                <w:lang w:eastAsia="zh-CN"/>
              </w:rPr>
            </w:pPr>
            <w:r>
              <w:rPr>
                <w:lang w:eastAsia="zh-CN"/>
              </w:rPr>
              <w:t>CA_n78A-n259A</w:t>
            </w:r>
            <w:r>
              <w:rPr>
                <w:rFonts w:cs="Arial"/>
                <w:lang w:eastAsia="zh-CN"/>
              </w:rPr>
              <w:t>/G/H/I/J/K</w:t>
            </w:r>
          </w:p>
          <w:p w:rsidR="0030133D" w:rsidRDefault="0030133D" w:rsidP="0030133D">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gridSpan w:val="2"/>
            <w:tcBorders>
              <w:left w:val="single" w:sz="4" w:space="0" w:color="auto"/>
              <w:bottom w:val="single" w:sz="4" w:space="0" w:color="auto"/>
              <w:right w:val="single" w:sz="4" w:space="0" w:color="auto"/>
            </w:tcBorders>
            <w:vAlign w:val="center"/>
            <w:tcPrChange w:id="304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4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4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4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4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4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04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4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4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CA_n259G/H/I/J/K/L</w:t>
            </w:r>
          </w:p>
          <w:p w:rsidR="0030133D" w:rsidRDefault="0030133D" w:rsidP="0030133D">
            <w:pPr>
              <w:pStyle w:val="TAL"/>
              <w:jc w:val="center"/>
              <w:rPr>
                <w:lang w:eastAsia="zh-CN"/>
              </w:rPr>
            </w:pPr>
            <w:r>
              <w:rPr>
                <w:lang w:eastAsia="zh-CN"/>
              </w:rPr>
              <w:t>CA_n78A-n79A</w:t>
            </w:r>
          </w:p>
          <w:p w:rsidR="0030133D" w:rsidRDefault="0030133D" w:rsidP="0030133D">
            <w:pPr>
              <w:pStyle w:val="TAL"/>
              <w:jc w:val="center"/>
              <w:rPr>
                <w:lang w:eastAsia="zh-CN"/>
              </w:rPr>
            </w:pPr>
            <w:r>
              <w:rPr>
                <w:lang w:eastAsia="zh-CN"/>
              </w:rPr>
              <w:t>CA_n78A-n259A</w:t>
            </w:r>
            <w:r>
              <w:rPr>
                <w:rFonts w:cs="Arial"/>
                <w:lang w:eastAsia="zh-CN"/>
              </w:rPr>
              <w:t>/G/H/I/J/K/L</w:t>
            </w:r>
          </w:p>
          <w:p w:rsidR="0030133D" w:rsidRDefault="0030133D" w:rsidP="0030133D">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gridSpan w:val="2"/>
            <w:tcBorders>
              <w:left w:val="single" w:sz="4" w:space="0" w:color="auto"/>
              <w:bottom w:val="single" w:sz="4" w:space="0" w:color="auto"/>
              <w:right w:val="single" w:sz="4" w:space="0" w:color="auto"/>
            </w:tcBorders>
            <w:vAlign w:val="center"/>
            <w:tcPrChange w:id="304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4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4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4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4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4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04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4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4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CA_n259G/H/I/J/K/L/M</w:t>
            </w:r>
          </w:p>
          <w:p w:rsidR="0030133D" w:rsidRDefault="0030133D" w:rsidP="0030133D">
            <w:pPr>
              <w:pStyle w:val="TAL"/>
              <w:jc w:val="center"/>
              <w:rPr>
                <w:lang w:eastAsia="zh-CN"/>
              </w:rPr>
            </w:pPr>
            <w:r>
              <w:rPr>
                <w:lang w:eastAsia="zh-CN"/>
              </w:rPr>
              <w:t>CA_n78A-n79A</w:t>
            </w:r>
          </w:p>
          <w:p w:rsidR="0030133D" w:rsidRDefault="0030133D" w:rsidP="0030133D">
            <w:pPr>
              <w:pStyle w:val="TAL"/>
              <w:jc w:val="center"/>
              <w:rPr>
                <w:lang w:eastAsia="zh-CN"/>
              </w:rPr>
            </w:pPr>
            <w:r>
              <w:rPr>
                <w:lang w:eastAsia="zh-CN"/>
              </w:rPr>
              <w:t>CA_n78A-n259A/G/H/I/J/K/L/M</w:t>
            </w:r>
          </w:p>
          <w:p w:rsidR="0030133D" w:rsidRDefault="0030133D" w:rsidP="0030133D">
            <w:pPr>
              <w:pStyle w:val="TAL"/>
              <w:spacing w:after="180"/>
              <w:jc w:val="center"/>
              <w:rPr>
                <w:rFonts w:eastAsia="Yu Mincho"/>
                <w:szCs w:val="18"/>
                <w:lang w:eastAsia="ja-JP"/>
              </w:rPr>
            </w:pPr>
            <w:r>
              <w:rPr>
                <w:lang w:eastAsia="zh-CN"/>
              </w:rPr>
              <w:t>CA_n79A-n259A</w:t>
            </w:r>
            <w:r>
              <w:rPr>
                <w:rFonts w:cs="Arial"/>
                <w:lang w:eastAsia="zh-CN"/>
              </w:rPr>
              <w:t>/G/H/I/J/K/L/M</w:t>
            </w:r>
          </w:p>
        </w:tc>
        <w:tc>
          <w:tcPr>
            <w:tcW w:w="1155" w:type="dxa"/>
            <w:gridSpan w:val="2"/>
            <w:tcBorders>
              <w:left w:val="single" w:sz="4" w:space="0" w:color="auto"/>
              <w:bottom w:val="single" w:sz="4" w:space="0" w:color="auto"/>
              <w:right w:val="single" w:sz="4" w:space="0" w:color="auto"/>
            </w:tcBorders>
            <w:vAlign w:val="center"/>
            <w:tcPrChange w:id="304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4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4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04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480" w:author="ZTE-Ma Zhifeng" w:date="2023-10-16T15:21: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481"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482"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483"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84"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cs="Arial"/>
                <w:color w:val="000000"/>
                <w:szCs w:val="18"/>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0485"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ins w:id="30486" w:author="ZTE-Ma Zhifeng" w:date="2023-10-16T15:20:00Z"/>
          <w:trPrChange w:id="30487" w:author="ZTE-Ma Zhifeng" w:date="2023-10-16T15:21: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488"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489" w:author="ZTE-Ma Zhifeng" w:date="2023-10-16T15:20:00Z"/>
                <w:rFonts w:eastAsia="Yu Mincho"/>
                <w:szCs w:val="18"/>
                <w:lang w:eastAsia="ja-JP"/>
              </w:rPr>
            </w:pPr>
            <w:ins w:id="30490" w:author="ZTE-Ma Zhifeng" w:date="2023-10-16T15:20:00Z">
              <w:r w:rsidRPr="008A51A1">
                <w:rPr>
                  <w:rFonts w:eastAsia="Yu Mincho"/>
                  <w:szCs w:val="18"/>
                  <w:lang w:eastAsia="ja-JP"/>
                </w:rPr>
                <w:t>CA_n78A-n105A-n257A</w:t>
              </w:r>
            </w:ins>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491"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8A51A1" w:rsidRDefault="0030133D" w:rsidP="0030133D">
            <w:pPr>
              <w:pStyle w:val="TAC"/>
              <w:rPr>
                <w:ins w:id="30492" w:author="ZTE-Ma Zhifeng" w:date="2023-10-16T15:20:00Z"/>
                <w:rFonts w:eastAsia="Yu Mincho"/>
                <w:szCs w:val="18"/>
                <w:lang w:eastAsia="ja-JP"/>
              </w:rPr>
            </w:pPr>
            <w:ins w:id="30493" w:author="ZTE-Ma Zhifeng" w:date="2023-10-16T15:20:00Z">
              <w:r w:rsidRPr="008A51A1">
                <w:rPr>
                  <w:rFonts w:eastAsia="Yu Mincho"/>
                  <w:szCs w:val="18"/>
                  <w:lang w:eastAsia="ja-JP"/>
                </w:rPr>
                <w:t>CA_n78A-n105A</w:t>
              </w:r>
            </w:ins>
          </w:p>
          <w:p w:rsidR="0030133D" w:rsidRPr="008A51A1" w:rsidRDefault="0030133D" w:rsidP="0030133D">
            <w:pPr>
              <w:pStyle w:val="TAC"/>
              <w:rPr>
                <w:ins w:id="30494" w:author="ZTE-Ma Zhifeng" w:date="2023-10-16T15:20:00Z"/>
                <w:rFonts w:eastAsia="Yu Mincho"/>
                <w:szCs w:val="18"/>
                <w:lang w:eastAsia="ja-JP"/>
              </w:rPr>
            </w:pPr>
            <w:ins w:id="30495" w:author="ZTE-Ma Zhifeng" w:date="2023-10-16T15:20:00Z">
              <w:r w:rsidRPr="008A51A1">
                <w:rPr>
                  <w:rFonts w:eastAsia="Yu Mincho"/>
                  <w:szCs w:val="18"/>
                  <w:lang w:eastAsia="ja-JP"/>
                </w:rPr>
                <w:t>CA_n78A-n257A</w:t>
              </w:r>
            </w:ins>
          </w:p>
          <w:p w:rsidR="0030133D" w:rsidRDefault="0030133D" w:rsidP="0030133D">
            <w:pPr>
              <w:pStyle w:val="TAC"/>
              <w:rPr>
                <w:ins w:id="30496" w:author="ZTE-Ma Zhifeng" w:date="2023-10-16T15:20:00Z"/>
                <w:rFonts w:eastAsia="Yu Mincho"/>
                <w:szCs w:val="18"/>
                <w:lang w:eastAsia="ja-JP"/>
              </w:rPr>
            </w:pPr>
            <w:ins w:id="30497" w:author="ZTE-Ma Zhifeng" w:date="2023-10-16T15:20:00Z">
              <w:r w:rsidRPr="008A51A1">
                <w:rPr>
                  <w:rFonts w:eastAsia="Yu Mincho"/>
                  <w:szCs w:val="18"/>
                  <w:lang w:eastAsia="ja-JP"/>
                </w:rPr>
                <w:t>CA_n105A-n257A</w:t>
              </w:r>
            </w:ins>
          </w:p>
        </w:tc>
        <w:tc>
          <w:tcPr>
            <w:tcW w:w="1155" w:type="dxa"/>
            <w:gridSpan w:val="2"/>
            <w:tcBorders>
              <w:left w:val="single" w:sz="4" w:space="0" w:color="auto"/>
              <w:bottom w:val="single" w:sz="4" w:space="0" w:color="auto"/>
              <w:right w:val="single" w:sz="4" w:space="0" w:color="auto"/>
            </w:tcBorders>
            <w:vAlign w:val="center"/>
            <w:tcPrChange w:id="30498"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30499" w:author="ZTE-Ma Zhifeng" w:date="2023-10-16T15:20:00Z"/>
              </w:rPr>
            </w:pPr>
            <w:ins w:id="30500" w:author="ZTE-Ma Zhifeng" w:date="2023-10-16T15:20:00Z">
              <w:r>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01"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02" w:author="ZTE-Ma Zhifeng" w:date="2023-10-16T15:20:00Z"/>
                <w:lang w:val="en-US" w:bidi="ar"/>
              </w:rPr>
            </w:pPr>
            <w:ins w:id="30503" w:author="ZTE-Ma Zhifeng" w:date="2023-10-16T15:20:00Z">
              <w:r>
                <w:rPr>
                  <w:lang w:val="en-US" w:bidi="ar"/>
                </w:rPr>
                <w:t>10, 15, 20, 40, 50, 60, 80, 90, 100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30504"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05" w:author="ZTE-Ma Zhifeng" w:date="2023-10-16T15:20:00Z"/>
                <w:lang w:eastAsia="zh-CN"/>
              </w:rPr>
            </w:pPr>
            <w:ins w:id="30506" w:author="ZTE-Ma Zhifeng" w:date="2023-10-16T15:20:00Z">
              <w:r>
                <w:rPr>
                  <w:lang w:eastAsia="zh-CN"/>
                </w:rPr>
                <w:t>0</w:t>
              </w:r>
            </w:ins>
          </w:p>
        </w:tc>
      </w:tr>
      <w:tr w:rsidR="0030133D" w:rsidTr="0030133D">
        <w:trPr>
          <w:trHeight w:val="187"/>
          <w:jc w:val="center"/>
          <w:ins w:id="30507" w:author="ZTE-Ma Zhifeng" w:date="2023-10-16T15:20:00Z"/>
          <w:trPrChange w:id="30508" w:author="ZTE-Ma Zhifeng" w:date="2023-10-16T15:21: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509"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10" w:author="ZTE-Ma Zhifeng" w:date="2023-10-16T15:20:00Z"/>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511"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12" w:author="ZTE-Ma Zhifeng" w:date="2023-10-16T15:20: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513"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30514" w:author="ZTE-Ma Zhifeng" w:date="2023-10-16T15:20:00Z"/>
              </w:rPr>
            </w:pPr>
            <w:ins w:id="30515" w:author="ZTE-Ma Zhifeng" w:date="2023-10-16T15:20: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16"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17" w:author="ZTE-Ma Zhifeng" w:date="2023-10-16T15:20:00Z"/>
                <w:lang w:val="en-US" w:bidi="ar"/>
              </w:rPr>
            </w:pPr>
            <w:ins w:id="30518" w:author="ZTE-Ma Zhifeng" w:date="2023-10-16T15:20: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30519"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20" w:author="ZTE-Ma Zhifeng" w:date="2023-10-16T15:20:00Z"/>
                <w:lang w:eastAsia="zh-CN"/>
              </w:rPr>
            </w:pPr>
          </w:p>
        </w:tc>
      </w:tr>
      <w:tr w:rsidR="0030133D" w:rsidTr="0030133D">
        <w:trPr>
          <w:trHeight w:val="187"/>
          <w:jc w:val="center"/>
          <w:ins w:id="30521" w:author="ZTE-Ma Zhifeng" w:date="2023-10-16T15:20:00Z"/>
          <w:trPrChange w:id="30522" w:author="ZTE-Ma Zhifeng" w:date="2023-10-16T15:21: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523"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24" w:author="ZTE-Ma Zhifeng" w:date="2023-10-16T15:20:00Z"/>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525"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26" w:author="ZTE-Ma Zhifeng" w:date="2023-10-16T15:20: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527"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30528" w:author="ZTE-Ma Zhifeng" w:date="2023-10-16T15:20:00Z"/>
              </w:rPr>
            </w:pPr>
            <w:ins w:id="30529" w:author="ZTE-Ma Zhifeng" w:date="2023-10-16T15:20:00Z">
              <w:r>
                <w:rPr>
                  <w:lang w:eastAsia="zh-CN"/>
                </w:rPr>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30"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31" w:author="ZTE-Ma Zhifeng" w:date="2023-10-16T15:20:00Z"/>
                <w:lang w:val="en-US" w:bidi="ar"/>
              </w:rPr>
            </w:pPr>
            <w:ins w:id="30532" w:author="ZTE-Ma Zhifeng" w:date="2023-10-16T15:20: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30533"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34" w:author="ZTE-Ma Zhifeng" w:date="2023-10-16T15:20:00Z"/>
                <w:lang w:eastAsia="zh-CN"/>
              </w:rPr>
            </w:pPr>
          </w:p>
        </w:tc>
      </w:tr>
      <w:tr w:rsidR="0030133D" w:rsidTr="0030133D">
        <w:trPr>
          <w:trHeight w:val="187"/>
          <w:jc w:val="center"/>
          <w:ins w:id="30535" w:author="ZTE-Ma Zhifeng" w:date="2023-10-16T15:20:00Z"/>
          <w:trPrChange w:id="30536" w:author="ZTE-Ma Zhifeng" w:date="2023-10-16T15:21: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537"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38" w:author="ZTE-Ma Zhifeng" w:date="2023-10-16T15:20:00Z"/>
                <w:rFonts w:eastAsia="Yu Mincho"/>
                <w:szCs w:val="18"/>
                <w:lang w:eastAsia="ja-JP"/>
              </w:rPr>
            </w:pPr>
            <w:ins w:id="30539" w:author="ZTE-Ma Zhifeng" w:date="2023-10-16T15:20:00Z">
              <w:r w:rsidRPr="008A51A1">
                <w:rPr>
                  <w:rFonts w:eastAsia="Yu Mincho"/>
                  <w:szCs w:val="18"/>
                  <w:lang w:eastAsia="ja-JP"/>
                </w:rPr>
                <w:t>CA_n78A-n105A-n258A</w:t>
              </w:r>
            </w:ins>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540"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8A51A1" w:rsidRDefault="0030133D" w:rsidP="0030133D">
            <w:pPr>
              <w:pStyle w:val="TAC"/>
              <w:rPr>
                <w:ins w:id="30541" w:author="ZTE-Ma Zhifeng" w:date="2023-10-16T15:20:00Z"/>
                <w:rFonts w:eastAsia="Yu Mincho"/>
                <w:szCs w:val="18"/>
                <w:lang w:eastAsia="ja-JP"/>
              </w:rPr>
            </w:pPr>
            <w:ins w:id="30542" w:author="ZTE-Ma Zhifeng" w:date="2023-10-16T15:20:00Z">
              <w:r w:rsidRPr="008A51A1">
                <w:rPr>
                  <w:rFonts w:eastAsia="Yu Mincho"/>
                  <w:szCs w:val="18"/>
                  <w:lang w:eastAsia="ja-JP"/>
                </w:rPr>
                <w:t>CA_n78A-n105A</w:t>
              </w:r>
            </w:ins>
          </w:p>
          <w:p w:rsidR="0030133D" w:rsidRPr="008A51A1" w:rsidRDefault="0030133D" w:rsidP="0030133D">
            <w:pPr>
              <w:pStyle w:val="TAC"/>
              <w:rPr>
                <w:ins w:id="30543" w:author="ZTE-Ma Zhifeng" w:date="2023-10-16T15:20:00Z"/>
                <w:rFonts w:eastAsia="Yu Mincho"/>
                <w:szCs w:val="18"/>
                <w:lang w:eastAsia="ja-JP"/>
              </w:rPr>
            </w:pPr>
            <w:ins w:id="30544" w:author="ZTE-Ma Zhifeng" w:date="2023-10-16T15:20:00Z">
              <w:r w:rsidRPr="008A51A1">
                <w:rPr>
                  <w:rFonts w:eastAsia="Yu Mincho"/>
                  <w:szCs w:val="18"/>
                  <w:lang w:eastAsia="ja-JP"/>
                </w:rPr>
                <w:t>CA_n78A-n258A</w:t>
              </w:r>
            </w:ins>
          </w:p>
          <w:p w:rsidR="0030133D" w:rsidRDefault="0030133D" w:rsidP="0030133D">
            <w:pPr>
              <w:pStyle w:val="TAC"/>
              <w:rPr>
                <w:ins w:id="30545" w:author="ZTE-Ma Zhifeng" w:date="2023-10-16T15:20:00Z"/>
                <w:rFonts w:eastAsia="Yu Mincho"/>
                <w:szCs w:val="18"/>
                <w:lang w:eastAsia="ja-JP"/>
              </w:rPr>
            </w:pPr>
            <w:ins w:id="30546" w:author="ZTE-Ma Zhifeng" w:date="2023-10-16T15:20:00Z">
              <w:r w:rsidRPr="008A51A1">
                <w:rPr>
                  <w:rFonts w:eastAsia="Yu Mincho"/>
                  <w:szCs w:val="18"/>
                  <w:lang w:eastAsia="ja-JP"/>
                </w:rPr>
                <w:t>CA_n105A-n258A</w:t>
              </w:r>
            </w:ins>
          </w:p>
        </w:tc>
        <w:tc>
          <w:tcPr>
            <w:tcW w:w="1155" w:type="dxa"/>
            <w:gridSpan w:val="2"/>
            <w:tcBorders>
              <w:left w:val="single" w:sz="4" w:space="0" w:color="auto"/>
              <w:bottom w:val="single" w:sz="4" w:space="0" w:color="auto"/>
              <w:right w:val="single" w:sz="4" w:space="0" w:color="auto"/>
            </w:tcBorders>
            <w:vAlign w:val="center"/>
            <w:tcPrChange w:id="30547"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30548" w:author="ZTE-Ma Zhifeng" w:date="2023-10-16T15:20:00Z"/>
              </w:rPr>
            </w:pPr>
            <w:ins w:id="30549" w:author="ZTE-Ma Zhifeng" w:date="2023-10-16T15:20:00Z">
              <w:r>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50"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51" w:author="ZTE-Ma Zhifeng" w:date="2023-10-16T15:20:00Z"/>
                <w:lang w:val="en-US" w:bidi="ar"/>
              </w:rPr>
            </w:pPr>
            <w:ins w:id="30552" w:author="ZTE-Ma Zhifeng" w:date="2023-10-16T15:20:00Z">
              <w:r>
                <w:rPr>
                  <w:lang w:val="en-US" w:bidi="ar"/>
                </w:rPr>
                <w:t>10, 15, 20, 40, 50, 60, 80, 90, 100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30553"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54" w:author="ZTE-Ma Zhifeng" w:date="2023-10-16T15:20:00Z"/>
                <w:lang w:eastAsia="zh-CN"/>
              </w:rPr>
            </w:pPr>
            <w:ins w:id="30555" w:author="ZTE-Ma Zhifeng" w:date="2023-10-16T15:20:00Z">
              <w:r>
                <w:rPr>
                  <w:lang w:eastAsia="zh-CN"/>
                </w:rPr>
                <w:t>0</w:t>
              </w:r>
            </w:ins>
          </w:p>
        </w:tc>
      </w:tr>
      <w:tr w:rsidR="0030133D" w:rsidTr="0030133D">
        <w:trPr>
          <w:trHeight w:val="187"/>
          <w:jc w:val="center"/>
          <w:ins w:id="30556" w:author="ZTE-Ma Zhifeng" w:date="2023-10-16T15:20:00Z"/>
          <w:trPrChange w:id="30557" w:author="ZTE-Ma Zhifeng" w:date="2023-10-16T15:21: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558"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59" w:author="ZTE-Ma Zhifeng" w:date="2023-10-16T15:20:00Z"/>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560"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61" w:author="ZTE-Ma Zhifeng" w:date="2023-10-16T15:20: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562"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rPr>
                <w:ins w:id="30563" w:author="ZTE-Ma Zhifeng" w:date="2023-10-16T15:20:00Z"/>
              </w:rPr>
            </w:pPr>
            <w:ins w:id="30564" w:author="ZTE-Ma Zhifeng" w:date="2023-10-16T15:20:00Z">
              <w:r>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65"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66" w:author="ZTE-Ma Zhifeng" w:date="2023-10-16T15:20:00Z"/>
                <w:lang w:val="en-US" w:bidi="ar"/>
              </w:rPr>
            </w:pPr>
            <w:ins w:id="30567" w:author="ZTE-Ma Zhifeng" w:date="2023-10-16T15:20:00Z">
              <w:r w:rsidRPr="004B1095">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30568"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ins w:id="30569" w:author="ZTE-Ma Zhifeng" w:date="2023-10-16T15:20:00Z"/>
                <w:lang w:eastAsia="zh-CN"/>
              </w:rPr>
            </w:pPr>
          </w:p>
        </w:tc>
      </w:tr>
      <w:tr w:rsidR="0030133D" w:rsidTr="0030133D">
        <w:trPr>
          <w:trHeight w:val="187"/>
          <w:jc w:val="center"/>
          <w:ins w:id="30570" w:author="ZTE-Ma Zhifeng" w:date="2023-10-16T15:20:00Z"/>
        </w:trPr>
        <w:tc>
          <w:tcPr>
            <w:tcW w:w="2515" w:type="dxa"/>
            <w:tcBorders>
              <w:top w:val="nil"/>
              <w:left w:val="single" w:sz="4" w:space="0" w:color="auto"/>
              <w:bottom w:val="single" w:sz="4" w:space="0" w:color="auto"/>
              <w:right w:val="single" w:sz="4" w:space="0" w:color="auto"/>
            </w:tcBorders>
            <w:shd w:val="clear" w:color="auto" w:fill="auto"/>
            <w:vAlign w:val="center"/>
          </w:tcPr>
          <w:p w:rsidR="0030133D" w:rsidRDefault="0030133D" w:rsidP="0030133D">
            <w:pPr>
              <w:pStyle w:val="TAC"/>
              <w:rPr>
                <w:ins w:id="30571" w:author="ZTE-Ma Zhifeng" w:date="2023-10-16T15:20:00Z"/>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rsidR="0030133D" w:rsidRDefault="0030133D" w:rsidP="0030133D">
            <w:pPr>
              <w:pStyle w:val="TAC"/>
              <w:rPr>
                <w:ins w:id="30572" w:author="ZTE-Ma Zhifeng" w:date="2023-10-16T15:20: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rsidR="0030133D" w:rsidRDefault="0030133D" w:rsidP="0030133D">
            <w:pPr>
              <w:pStyle w:val="TAC"/>
              <w:rPr>
                <w:ins w:id="30573" w:author="ZTE-Ma Zhifeng" w:date="2023-10-16T15:20:00Z"/>
              </w:rPr>
            </w:pPr>
            <w:ins w:id="30574" w:author="ZTE-Ma Zhifeng" w:date="2023-10-16T15:20:00Z">
              <w:r>
                <w:rPr>
                  <w:lang w:eastAsia="zh-CN"/>
                </w:rPr>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rsidR="0030133D" w:rsidRDefault="0030133D" w:rsidP="0030133D">
            <w:pPr>
              <w:pStyle w:val="TAC"/>
              <w:rPr>
                <w:ins w:id="30575" w:author="ZTE-Ma Zhifeng" w:date="2023-10-16T15:20:00Z"/>
                <w:lang w:val="en-US" w:bidi="ar"/>
              </w:rPr>
            </w:pPr>
            <w:ins w:id="30576" w:author="ZTE-Ma Zhifeng" w:date="2023-10-16T15:20:00Z">
              <w:r>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rsidR="0030133D" w:rsidRDefault="0030133D" w:rsidP="0030133D">
            <w:pPr>
              <w:pStyle w:val="TAC"/>
              <w:rPr>
                <w:ins w:id="30577" w:author="ZTE-Ma Zhifeng" w:date="2023-10-16T15:20:00Z"/>
                <w:lang w:eastAsia="zh-CN"/>
              </w:rPr>
            </w:pPr>
          </w:p>
        </w:tc>
      </w:tr>
      <w:tr w:rsidR="0030133D" w:rsidTr="0030133D">
        <w:trPr>
          <w:trHeight w:val="187"/>
          <w:jc w:val="center"/>
          <w:trPrChange w:id="305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5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5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CA_n78A-n257A</w:t>
            </w:r>
          </w:p>
          <w:p w:rsidR="0030133D" w:rsidRDefault="0030133D" w:rsidP="0030133D">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Change w:id="305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5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5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5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5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5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5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5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5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5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5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5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5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5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5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CA_n78A-n257A</w:t>
            </w:r>
          </w:p>
          <w:p w:rsidR="0030133D" w:rsidRDefault="0030133D" w:rsidP="0030133D">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Change w:id="305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6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6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6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6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06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w:t>
            </w:r>
          </w:p>
          <w:p w:rsidR="0030133D" w:rsidRDefault="0030133D" w:rsidP="0030133D">
            <w:pPr>
              <w:pStyle w:val="TAL"/>
              <w:jc w:val="center"/>
              <w:rPr>
                <w:lang w:eastAsia="zh-CN"/>
              </w:rPr>
            </w:pPr>
            <w:r>
              <w:rPr>
                <w:lang w:eastAsia="zh-CN"/>
              </w:rPr>
              <w:t>CA_n78A-n257A</w:t>
            </w:r>
          </w:p>
          <w:p w:rsidR="0030133D" w:rsidRDefault="0030133D" w:rsidP="0030133D">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Change w:id="306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6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6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6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6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06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CA_n78A-n257A</w:t>
            </w:r>
          </w:p>
          <w:p w:rsidR="0030133D" w:rsidRDefault="0030133D" w:rsidP="0030133D">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Change w:id="306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6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6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6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6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06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CA_n78A-n257A</w:t>
            </w:r>
          </w:p>
          <w:p w:rsidR="0030133D" w:rsidRDefault="0030133D" w:rsidP="0030133D">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Change w:id="306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6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6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6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6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06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w:t>
            </w:r>
            <w:r>
              <w:rPr>
                <w:rFonts w:hint="eastAsia"/>
                <w:lang w:eastAsia="zh-CN"/>
              </w:rPr>
              <w:t>/</w:t>
            </w:r>
            <w:r>
              <w:rPr>
                <w:lang w:eastAsia="zh-CN"/>
              </w:rPr>
              <w:t>H/I/J/K</w:t>
            </w:r>
          </w:p>
          <w:p w:rsidR="0030133D" w:rsidRDefault="0030133D" w:rsidP="0030133D">
            <w:pPr>
              <w:pStyle w:val="TAL"/>
              <w:jc w:val="center"/>
              <w:rPr>
                <w:lang w:eastAsia="zh-CN"/>
              </w:rPr>
            </w:pPr>
            <w:r>
              <w:rPr>
                <w:lang w:eastAsia="zh-CN"/>
              </w:rPr>
              <w:t>CA_n78A-n257A</w:t>
            </w:r>
          </w:p>
          <w:p w:rsidR="0030133D" w:rsidRDefault="0030133D" w:rsidP="0030133D">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Change w:id="306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6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6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6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6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Pr="00C914E3" w:rsidRDefault="0030133D" w:rsidP="0030133D">
            <w:pPr>
              <w:pStyle w:val="TAC"/>
              <w:rPr>
                <w:szCs w:val="18"/>
                <w:lang w:eastAsia="zh-CN"/>
              </w:rPr>
            </w:pPr>
          </w:p>
        </w:tc>
        <w:tc>
          <w:tcPr>
            <w:tcW w:w="1155" w:type="dxa"/>
            <w:gridSpan w:val="2"/>
            <w:tcBorders>
              <w:left w:val="single" w:sz="4" w:space="0" w:color="auto"/>
              <w:bottom w:val="single" w:sz="4" w:space="0" w:color="auto"/>
              <w:right w:val="single" w:sz="4" w:space="0" w:color="auto"/>
            </w:tcBorders>
            <w:vAlign w:val="center"/>
            <w:tcPrChange w:id="306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06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CA_n259G/H/I/J/K/L</w:t>
            </w:r>
            <w:r>
              <w:rPr>
                <w:lang w:eastAsia="zh-CN"/>
              </w:rPr>
              <w:t xml:space="preserve"> </w:t>
            </w:r>
          </w:p>
          <w:p w:rsidR="0030133D" w:rsidRDefault="0030133D" w:rsidP="0030133D">
            <w:pPr>
              <w:pStyle w:val="TAL"/>
              <w:jc w:val="center"/>
              <w:rPr>
                <w:lang w:eastAsia="zh-CN"/>
              </w:rPr>
            </w:pPr>
            <w:r>
              <w:rPr>
                <w:lang w:eastAsia="zh-CN"/>
              </w:rPr>
              <w:t>CA_n78A-n257A</w:t>
            </w:r>
          </w:p>
          <w:p w:rsidR="0030133D" w:rsidRDefault="0030133D" w:rsidP="0030133D">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Change w:id="306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6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6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6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6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7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07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7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7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w:t>
            </w:r>
            <w:r>
              <w:rPr>
                <w:lang w:eastAsia="zh-CN"/>
              </w:rPr>
              <w:t xml:space="preserve">/H/I/J/K/L/M </w:t>
            </w:r>
          </w:p>
          <w:p w:rsidR="0030133D" w:rsidRDefault="0030133D" w:rsidP="0030133D">
            <w:pPr>
              <w:pStyle w:val="TAL"/>
              <w:jc w:val="center"/>
              <w:rPr>
                <w:lang w:eastAsia="zh-CN"/>
              </w:rPr>
            </w:pPr>
            <w:r>
              <w:rPr>
                <w:lang w:eastAsia="zh-CN"/>
              </w:rPr>
              <w:t>CA_n78A-n257A</w:t>
            </w:r>
          </w:p>
          <w:p w:rsidR="0030133D" w:rsidRDefault="0030133D" w:rsidP="0030133D">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Change w:id="307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7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7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7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07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7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7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07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7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7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w:t>
            </w:r>
          </w:p>
          <w:p w:rsidR="0030133D" w:rsidRDefault="0030133D" w:rsidP="0030133D">
            <w:pPr>
              <w:pStyle w:val="TAL"/>
              <w:jc w:val="center"/>
              <w:rPr>
                <w:lang w:eastAsia="zh-CN"/>
              </w:rPr>
            </w:pPr>
            <w:r>
              <w:rPr>
                <w:lang w:eastAsia="zh-CN"/>
              </w:rPr>
              <w:t>CA_n78A-n257A/G</w:t>
            </w:r>
          </w:p>
          <w:p w:rsidR="0030133D" w:rsidRDefault="0030133D" w:rsidP="0030133D">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Change w:id="307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7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7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7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7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7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7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7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7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7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CA_n78A-n257A/G</w:t>
            </w:r>
          </w:p>
          <w:p w:rsidR="0030133D" w:rsidRDefault="0030133D" w:rsidP="0030133D">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Change w:id="307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7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7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7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7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7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7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07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7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7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w:t>
            </w:r>
          </w:p>
          <w:p w:rsidR="0030133D" w:rsidRDefault="0030133D" w:rsidP="0030133D">
            <w:pPr>
              <w:pStyle w:val="TAL"/>
              <w:jc w:val="center"/>
              <w:rPr>
                <w:lang w:eastAsia="zh-CN"/>
              </w:rPr>
            </w:pPr>
            <w:r>
              <w:rPr>
                <w:lang w:eastAsia="zh-CN"/>
              </w:rPr>
              <w:t>CA_n78A-n257A/G</w:t>
            </w:r>
          </w:p>
          <w:p w:rsidR="0030133D" w:rsidRDefault="0030133D" w:rsidP="0030133D">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Change w:id="307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7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7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7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7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7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7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07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7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7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CA_n78A-n257A/G</w:t>
            </w:r>
          </w:p>
          <w:p w:rsidR="0030133D" w:rsidRDefault="0030133D" w:rsidP="0030133D">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Change w:id="307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7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7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7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7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7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7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7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07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7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7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7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CA_n78A-n257A/G</w:t>
            </w:r>
          </w:p>
          <w:p w:rsidR="0030133D" w:rsidRDefault="0030133D" w:rsidP="0030133D">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Change w:id="307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8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8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8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08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w:t>
            </w:r>
            <w:r>
              <w:rPr>
                <w:lang w:eastAsia="zh-CN"/>
              </w:rPr>
              <w:t>/H/I/J/K</w:t>
            </w:r>
          </w:p>
          <w:p w:rsidR="0030133D" w:rsidRDefault="0030133D" w:rsidP="0030133D">
            <w:pPr>
              <w:pStyle w:val="TAL"/>
              <w:jc w:val="center"/>
              <w:rPr>
                <w:lang w:eastAsia="zh-CN"/>
              </w:rPr>
            </w:pPr>
            <w:r>
              <w:rPr>
                <w:lang w:eastAsia="zh-CN"/>
              </w:rPr>
              <w:t>CA_n78A-n257A/G</w:t>
            </w:r>
          </w:p>
          <w:p w:rsidR="0030133D" w:rsidRDefault="0030133D" w:rsidP="0030133D">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Change w:id="308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8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8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8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2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2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2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08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lastRenderedPageBreak/>
              <w:t>CA_n78A-n257G-n259L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w:t>
            </w:r>
            <w:r>
              <w:rPr>
                <w:lang w:eastAsia="zh-CN"/>
              </w:rPr>
              <w:t>/H/I/J/K/L</w:t>
            </w:r>
          </w:p>
          <w:p w:rsidR="0030133D" w:rsidRDefault="0030133D" w:rsidP="0030133D">
            <w:pPr>
              <w:pStyle w:val="TAL"/>
              <w:jc w:val="center"/>
              <w:rPr>
                <w:lang w:eastAsia="zh-CN"/>
              </w:rPr>
            </w:pPr>
            <w:r>
              <w:rPr>
                <w:lang w:eastAsia="zh-CN"/>
              </w:rPr>
              <w:t>CA_n78A-n257A/G</w:t>
            </w:r>
          </w:p>
          <w:p w:rsidR="0030133D" w:rsidRDefault="0030133D" w:rsidP="0030133D">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Change w:id="308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8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8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8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08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spacing w:after="180"/>
              <w:rPr>
                <w:lang w:eastAsia="zh-CN"/>
              </w:rPr>
            </w:pPr>
            <w:r>
              <w:t>CA_n259G</w:t>
            </w:r>
            <w:r>
              <w:rPr>
                <w:lang w:eastAsia="zh-CN"/>
              </w:rPr>
              <w:t>/H/I/J/K/L/M</w:t>
            </w:r>
          </w:p>
          <w:p w:rsidR="0030133D" w:rsidRDefault="0030133D" w:rsidP="0030133D">
            <w:pPr>
              <w:pStyle w:val="TAL"/>
              <w:jc w:val="center"/>
              <w:rPr>
                <w:lang w:eastAsia="zh-CN"/>
              </w:rPr>
            </w:pPr>
            <w:r>
              <w:rPr>
                <w:lang w:eastAsia="zh-CN"/>
              </w:rPr>
              <w:t>CA_n78A-n257A/G</w:t>
            </w:r>
          </w:p>
          <w:p w:rsidR="0030133D" w:rsidRDefault="0030133D" w:rsidP="0030133D">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Change w:id="308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8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8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08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08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CA_n257G/H</w:t>
            </w:r>
            <w:r>
              <w:rPr>
                <w:lang w:eastAsia="zh-CN"/>
              </w:rPr>
              <w:t xml:space="preserve"> </w:t>
            </w:r>
          </w:p>
          <w:p w:rsidR="0030133D" w:rsidRDefault="0030133D" w:rsidP="0030133D">
            <w:pPr>
              <w:pStyle w:val="TAL"/>
              <w:jc w:val="center"/>
              <w:rPr>
                <w:lang w:eastAsia="zh-CN"/>
              </w:rPr>
            </w:pPr>
            <w:r>
              <w:rPr>
                <w:lang w:eastAsia="zh-CN"/>
              </w:rPr>
              <w:t>CA_n78A-n257A/G/H</w:t>
            </w:r>
          </w:p>
          <w:p w:rsidR="0030133D" w:rsidRDefault="0030133D" w:rsidP="0030133D">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Change w:id="308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8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8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8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8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CA_n78A-n257A/G/H</w:t>
            </w:r>
          </w:p>
          <w:p w:rsidR="0030133D" w:rsidRDefault="0030133D" w:rsidP="0030133D">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Change w:id="308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8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8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8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89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9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9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8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09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w:t>
            </w:r>
            <w:r>
              <w:rPr>
                <w:lang w:eastAsia="zh-CN"/>
              </w:rPr>
              <w:t xml:space="preserve"> </w:t>
            </w:r>
          </w:p>
          <w:p w:rsidR="0030133D" w:rsidRDefault="0030133D" w:rsidP="0030133D">
            <w:pPr>
              <w:pStyle w:val="TAL"/>
              <w:jc w:val="center"/>
              <w:rPr>
                <w:lang w:eastAsia="zh-CN"/>
              </w:rPr>
            </w:pPr>
            <w:r>
              <w:rPr>
                <w:lang w:eastAsia="zh-CN"/>
              </w:rPr>
              <w:t>CA_n78A-n257A/G/H</w:t>
            </w:r>
          </w:p>
          <w:p w:rsidR="0030133D" w:rsidRDefault="0030133D" w:rsidP="0030133D">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Change w:id="309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9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9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9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9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9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09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w:t>
            </w:r>
            <w:r>
              <w:rPr>
                <w:lang w:eastAsia="zh-CN"/>
              </w:rPr>
              <w:t xml:space="preserve"> </w:t>
            </w:r>
          </w:p>
          <w:p w:rsidR="0030133D" w:rsidRDefault="0030133D" w:rsidP="0030133D">
            <w:pPr>
              <w:pStyle w:val="TAL"/>
              <w:jc w:val="center"/>
              <w:rPr>
                <w:lang w:eastAsia="zh-CN"/>
              </w:rPr>
            </w:pPr>
            <w:r>
              <w:rPr>
                <w:lang w:eastAsia="zh-CN"/>
              </w:rPr>
              <w:t>CA_n78A-n257A/G/H</w:t>
            </w:r>
          </w:p>
          <w:p w:rsidR="0030133D" w:rsidRDefault="0030133D" w:rsidP="0030133D">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Change w:id="309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9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9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9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3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93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93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09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CA_n259G/H/I/J</w:t>
            </w:r>
            <w:r>
              <w:rPr>
                <w:lang w:eastAsia="zh-CN"/>
              </w:rPr>
              <w:t xml:space="preserve"> </w:t>
            </w:r>
          </w:p>
          <w:p w:rsidR="0030133D" w:rsidRDefault="0030133D" w:rsidP="0030133D">
            <w:pPr>
              <w:pStyle w:val="TAL"/>
              <w:jc w:val="center"/>
              <w:rPr>
                <w:lang w:eastAsia="zh-CN"/>
              </w:rPr>
            </w:pPr>
            <w:r>
              <w:rPr>
                <w:lang w:eastAsia="zh-CN"/>
              </w:rPr>
              <w:t>CA_n78A-n257A/G/H</w:t>
            </w:r>
          </w:p>
          <w:p w:rsidR="0030133D" w:rsidRDefault="0030133D" w:rsidP="0030133D">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Change w:id="309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9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9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9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5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95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95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09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CA_n259G/H/I/J/K</w:t>
            </w:r>
            <w:r>
              <w:rPr>
                <w:lang w:eastAsia="zh-CN"/>
              </w:rPr>
              <w:t xml:space="preserve"> </w:t>
            </w:r>
          </w:p>
          <w:p w:rsidR="0030133D" w:rsidRDefault="0030133D" w:rsidP="0030133D">
            <w:pPr>
              <w:pStyle w:val="TAL"/>
              <w:jc w:val="center"/>
              <w:rPr>
                <w:lang w:eastAsia="zh-CN"/>
              </w:rPr>
            </w:pPr>
            <w:r>
              <w:rPr>
                <w:lang w:eastAsia="zh-CN"/>
              </w:rPr>
              <w:t>CA_n78A-n257A/G/H</w:t>
            </w:r>
          </w:p>
          <w:p w:rsidR="0030133D" w:rsidRDefault="0030133D" w:rsidP="0030133D">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Change w:id="309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9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9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9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9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9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09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CA_n259G/H/I/J/K/L</w:t>
            </w:r>
            <w:r>
              <w:rPr>
                <w:lang w:eastAsia="zh-CN"/>
              </w:rPr>
              <w:t xml:space="preserve"> </w:t>
            </w:r>
          </w:p>
          <w:p w:rsidR="0030133D" w:rsidRDefault="0030133D" w:rsidP="0030133D">
            <w:pPr>
              <w:pStyle w:val="TAL"/>
              <w:jc w:val="center"/>
              <w:rPr>
                <w:lang w:eastAsia="zh-CN"/>
              </w:rPr>
            </w:pPr>
            <w:r>
              <w:rPr>
                <w:lang w:eastAsia="zh-CN"/>
              </w:rPr>
              <w:t>CA_n78A-n257A/G/H</w:t>
            </w:r>
          </w:p>
          <w:p w:rsidR="0030133D" w:rsidRDefault="0030133D" w:rsidP="0030133D">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Change w:id="309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9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09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09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9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9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9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09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09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spacing w:after="180"/>
              <w:rPr>
                <w:lang w:eastAsia="zh-CN"/>
              </w:rPr>
            </w:pPr>
            <w:r>
              <w:t>CA_n259G</w:t>
            </w:r>
            <w:r>
              <w:rPr>
                <w:lang w:eastAsia="zh-CN"/>
              </w:rPr>
              <w:t xml:space="preserve">/H/I/J/K/L/M </w:t>
            </w:r>
          </w:p>
          <w:p w:rsidR="0030133D" w:rsidRDefault="0030133D" w:rsidP="0030133D">
            <w:pPr>
              <w:pStyle w:val="TAL"/>
              <w:jc w:val="center"/>
              <w:rPr>
                <w:lang w:eastAsia="zh-CN"/>
              </w:rPr>
            </w:pPr>
            <w:r>
              <w:rPr>
                <w:lang w:eastAsia="zh-CN"/>
              </w:rPr>
              <w:t>CA_n78A-n257A/G/H</w:t>
            </w:r>
          </w:p>
          <w:p w:rsidR="0030133D" w:rsidRDefault="0030133D" w:rsidP="0030133D">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Change w:id="309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09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0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0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10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0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0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CA_n257G/H/I</w:t>
            </w:r>
            <w:r>
              <w:rPr>
                <w:lang w:eastAsia="zh-CN"/>
              </w:rPr>
              <w:t xml:space="preserve"> </w:t>
            </w:r>
          </w:p>
          <w:p w:rsidR="0030133D" w:rsidRDefault="0030133D" w:rsidP="0030133D">
            <w:pPr>
              <w:pStyle w:val="TAL"/>
              <w:jc w:val="center"/>
              <w:rPr>
                <w:lang w:eastAsia="zh-CN"/>
              </w:rPr>
            </w:pPr>
            <w:r>
              <w:rPr>
                <w:lang w:eastAsia="zh-CN"/>
              </w:rPr>
              <w:t>CA_n78A-n257A/G/H/I</w:t>
            </w:r>
          </w:p>
          <w:p w:rsidR="0030133D" w:rsidRDefault="0030133D" w:rsidP="0030133D">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Change w:id="310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0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0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0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0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0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0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0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CA_n78A-n257A/G/H/I</w:t>
            </w:r>
          </w:p>
          <w:p w:rsidR="0030133D" w:rsidRDefault="0030133D" w:rsidP="0030133D">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Change w:id="310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0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0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0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0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10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0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0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w:t>
            </w:r>
            <w:r>
              <w:rPr>
                <w:lang w:eastAsia="zh-CN"/>
              </w:rPr>
              <w:t xml:space="preserve"> </w:t>
            </w:r>
          </w:p>
          <w:p w:rsidR="0030133D" w:rsidRDefault="0030133D" w:rsidP="0030133D">
            <w:pPr>
              <w:pStyle w:val="TAL"/>
              <w:jc w:val="center"/>
              <w:rPr>
                <w:lang w:eastAsia="zh-CN"/>
              </w:rPr>
            </w:pPr>
            <w:r>
              <w:rPr>
                <w:lang w:eastAsia="zh-CN"/>
              </w:rPr>
              <w:t>CA_n78A-n257A/G/H/I</w:t>
            </w:r>
          </w:p>
          <w:p w:rsidR="0030133D" w:rsidRDefault="0030133D" w:rsidP="0030133D">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Change w:id="310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0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0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0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0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10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0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lastRenderedPageBreak/>
              <w:t>CA_n78A-n257I-n259I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0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CA_n78A-n257A/G/H/I</w:t>
            </w:r>
          </w:p>
          <w:p w:rsidR="0030133D" w:rsidRDefault="0030133D" w:rsidP="0030133D">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Change w:id="310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0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0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0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0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10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0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0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CA_n78A-n257A/G/H/I</w:t>
            </w:r>
          </w:p>
          <w:p w:rsidR="0030133D" w:rsidRDefault="0030133D" w:rsidP="0030133D">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Change w:id="310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0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0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0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0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0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0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10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1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1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CA_n78A-n257A/G/H/I</w:t>
            </w:r>
          </w:p>
          <w:p w:rsidR="0030133D" w:rsidRDefault="0030133D" w:rsidP="0030133D">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Change w:id="311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1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1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1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1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1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1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11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1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1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w:t>
            </w:r>
            <w:r>
              <w:rPr>
                <w:lang w:eastAsia="zh-CN"/>
              </w:rPr>
              <w:t>/H/I/J/K/L</w:t>
            </w:r>
          </w:p>
          <w:p w:rsidR="0030133D" w:rsidRDefault="0030133D" w:rsidP="0030133D">
            <w:pPr>
              <w:pStyle w:val="TAL"/>
              <w:jc w:val="center"/>
              <w:rPr>
                <w:lang w:eastAsia="zh-CN"/>
              </w:rPr>
            </w:pPr>
            <w:r>
              <w:rPr>
                <w:lang w:eastAsia="zh-CN"/>
              </w:rPr>
              <w:t>CA_n78A-n257A/G/H/I</w:t>
            </w:r>
          </w:p>
          <w:p w:rsidR="0030133D" w:rsidRDefault="0030133D" w:rsidP="0030133D">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Change w:id="311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1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1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1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1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1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1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11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1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CA_n78A-n257I-n259M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1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spacing w:after="180"/>
              <w:rPr>
                <w:lang w:eastAsia="zh-CN"/>
              </w:rPr>
            </w:pPr>
            <w:r>
              <w:t>CA_n259G</w:t>
            </w:r>
            <w:r>
              <w:rPr>
                <w:lang w:eastAsia="zh-CN"/>
              </w:rPr>
              <w:t>/H/I/J/K/L/M</w:t>
            </w:r>
          </w:p>
          <w:p w:rsidR="0030133D" w:rsidRDefault="0030133D" w:rsidP="0030133D">
            <w:pPr>
              <w:pStyle w:val="TAL"/>
              <w:jc w:val="center"/>
              <w:rPr>
                <w:lang w:eastAsia="zh-CN"/>
              </w:rPr>
            </w:pPr>
            <w:r>
              <w:rPr>
                <w:lang w:eastAsia="zh-CN"/>
              </w:rPr>
              <w:t>CA_n78A-n257A/G/H/I</w:t>
            </w:r>
          </w:p>
          <w:p w:rsidR="0030133D" w:rsidRDefault="0030133D" w:rsidP="0030133D">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Change w:id="311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1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1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1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1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1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1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11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1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1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L"/>
              <w:jc w:val="center"/>
              <w:rPr>
                <w:lang w:eastAsia="zh-CN"/>
              </w:rPr>
            </w:pPr>
            <w:r>
              <w:rPr>
                <w:lang w:eastAsia="zh-CN"/>
              </w:rPr>
              <w:t>CA_n79A-n257A</w:t>
            </w:r>
          </w:p>
          <w:p w:rsidR="0030133D" w:rsidRDefault="0030133D" w:rsidP="0030133D">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Change w:id="311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1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1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1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1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1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1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1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1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1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CA_n79A-n257A</w:t>
            </w:r>
          </w:p>
          <w:p w:rsidR="0030133D" w:rsidRDefault="0030133D" w:rsidP="0030133D">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Change w:id="311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1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1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1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1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1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1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11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1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1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lastRenderedPageBreak/>
              <w:t>CA_n79A-n257A-n259H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1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w:t>
            </w:r>
            <w:r>
              <w:rPr>
                <w:lang w:eastAsia="zh-CN"/>
              </w:rPr>
              <w:t xml:space="preserve"> </w:t>
            </w:r>
          </w:p>
          <w:p w:rsidR="0030133D" w:rsidRDefault="0030133D" w:rsidP="0030133D">
            <w:pPr>
              <w:pStyle w:val="TAL"/>
              <w:jc w:val="center"/>
              <w:rPr>
                <w:lang w:eastAsia="zh-CN"/>
              </w:rPr>
            </w:pPr>
            <w:r>
              <w:rPr>
                <w:lang w:eastAsia="zh-CN"/>
              </w:rPr>
              <w:t>CA_n79A-n257A</w:t>
            </w:r>
          </w:p>
          <w:p w:rsidR="0030133D" w:rsidRDefault="0030133D" w:rsidP="0030133D">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Change w:id="311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1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1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1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1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2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20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2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12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2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2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CA_n79A-n257A</w:t>
            </w:r>
          </w:p>
          <w:p w:rsidR="0030133D" w:rsidRDefault="0030133D" w:rsidP="0030133D">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Change w:id="312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2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2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2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2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2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2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12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2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2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CA_n79A-n257A</w:t>
            </w:r>
          </w:p>
          <w:p w:rsidR="0030133D" w:rsidRDefault="0030133D" w:rsidP="0030133D">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Change w:id="312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2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2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2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2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23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2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12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2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2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CA_n79A-n257A</w:t>
            </w:r>
          </w:p>
          <w:p w:rsidR="0030133D" w:rsidRDefault="0030133D" w:rsidP="0030133D">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Change w:id="312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2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2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2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2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2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2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12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2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2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CA_n259G/H/I/J/K/L</w:t>
            </w:r>
          </w:p>
          <w:p w:rsidR="0030133D" w:rsidRDefault="0030133D" w:rsidP="0030133D">
            <w:pPr>
              <w:pStyle w:val="TAL"/>
              <w:jc w:val="center"/>
              <w:rPr>
                <w:lang w:eastAsia="zh-CN"/>
              </w:rPr>
            </w:pPr>
            <w:r>
              <w:rPr>
                <w:lang w:eastAsia="zh-CN"/>
              </w:rPr>
              <w:t>CA_n79A-n257A</w:t>
            </w:r>
          </w:p>
          <w:p w:rsidR="0030133D" w:rsidRDefault="0030133D" w:rsidP="0030133D">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Change w:id="312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2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2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2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2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7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27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27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12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2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2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spacing w:after="180"/>
              <w:rPr>
                <w:lang w:eastAsia="zh-CN"/>
              </w:rPr>
            </w:pPr>
            <w:r>
              <w:t>CA_n259G/H/I/J/K/L/M</w:t>
            </w:r>
          </w:p>
          <w:p w:rsidR="0030133D" w:rsidRDefault="0030133D" w:rsidP="0030133D">
            <w:pPr>
              <w:pStyle w:val="TAL"/>
              <w:jc w:val="center"/>
              <w:rPr>
                <w:lang w:eastAsia="zh-CN"/>
              </w:rPr>
            </w:pPr>
            <w:r>
              <w:rPr>
                <w:lang w:eastAsia="zh-CN"/>
              </w:rPr>
              <w:t>CA_n79A-n257A</w:t>
            </w:r>
          </w:p>
          <w:p w:rsidR="0030133D" w:rsidRDefault="0030133D" w:rsidP="0030133D">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Change w:id="312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2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2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2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2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2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2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2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12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2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2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w:t>
            </w:r>
          </w:p>
          <w:p w:rsidR="0030133D" w:rsidRDefault="0030133D" w:rsidP="0030133D">
            <w:pPr>
              <w:pStyle w:val="TAL"/>
              <w:jc w:val="center"/>
              <w:rPr>
                <w:lang w:eastAsia="zh-CN"/>
              </w:rPr>
            </w:pPr>
            <w:r>
              <w:rPr>
                <w:lang w:eastAsia="zh-CN"/>
              </w:rPr>
              <w:t>CA_n79A-n257A/G</w:t>
            </w:r>
          </w:p>
          <w:p w:rsidR="0030133D" w:rsidRDefault="0030133D" w:rsidP="0030133D">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Change w:id="313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3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3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3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3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3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3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3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3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lastRenderedPageBreak/>
              <w:t>CA_n79A-n257G-n259G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CA_n79A-n257A/G</w:t>
            </w:r>
          </w:p>
          <w:p w:rsidR="0030133D" w:rsidRDefault="0030133D" w:rsidP="0030133D">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Change w:id="313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3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3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3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3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3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3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13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3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w:t>
            </w:r>
            <w:r>
              <w:rPr>
                <w:lang w:eastAsia="zh-CN"/>
              </w:rPr>
              <w:t xml:space="preserve"> </w:t>
            </w:r>
          </w:p>
          <w:p w:rsidR="0030133D" w:rsidRDefault="0030133D" w:rsidP="0030133D">
            <w:pPr>
              <w:pStyle w:val="TAL"/>
              <w:jc w:val="center"/>
              <w:rPr>
                <w:lang w:eastAsia="zh-CN"/>
              </w:rPr>
            </w:pPr>
            <w:r>
              <w:rPr>
                <w:lang w:eastAsia="zh-CN"/>
              </w:rPr>
              <w:t>CA_n79A-n257A/G</w:t>
            </w:r>
          </w:p>
          <w:p w:rsidR="0030133D" w:rsidRDefault="0030133D" w:rsidP="0030133D">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Change w:id="313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3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3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3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3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3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3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13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3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w:t>
            </w:r>
            <w:r>
              <w:rPr>
                <w:lang w:eastAsia="zh-CN"/>
              </w:rPr>
              <w:t xml:space="preserve"> </w:t>
            </w:r>
          </w:p>
          <w:p w:rsidR="0030133D" w:rsidRDefault="0030133D" w:rsidP="0030133D">
            <w:pPr>
              <w:pStyle w:val="TAL"/>
              <w:jc w:val="center"/>
              <w:rPr>
                <w:lang w:eastAsia="zh-CN"/>
              </w:rPr>
            </w:pPr>
            <w:r>
              <w:rPr>
                <w:lang w:eastAsia="zh-CN"/>
              </w:rPr>
              <w:t>CA_n79A-n257A/G</w:t>
            </w:r>
          </w:p>
          <w:p w:rsidR="0030133D" w:rsidRDefault="0030133D" w:rsidP="0030133D">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Change w:id="313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3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3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3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3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3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3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13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3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CA_n79A-n257A/G</w:t>
            </w:r>
          </w:p>
          <w:p w:rsidR="0030133D" w:rsidRDefault="0030133D" w:rsidP="0030133D">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Change w:id="313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3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3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3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3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3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3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13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3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3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CA_n79A-n257A/G</w:t>
            </w:r>
          </w:p>
          <w:p w:rsidR="0030133D" w:rsidRDefault="0030133D" w:rsidP="0030133D">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Change w:id="313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3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3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3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3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3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14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rPr>
                <w:lang w:eastAsia="zh-CN"/>
              </w:rPr>
            </w:pPr>
            <w:r>
              <w:t>CA_n259G</w:t>
            </w:r>
            <w:r>
              <w:rPr>
                <w:lang w:eastAsia="zh-CN"/>
              </w:rPr>
              <w:t>/H/I/J/K/L</w:t>
            </w:r>
          </w:p>
          <w:p w:rsidR="0030133D" w:rsidRDefault="0030133D" w:rsidP="0030133D">
            <w:pPr>
              <w:pStyle w:val="TAL"/>
              <w:jc w:val="center"/>
              <w:rPr>
                <w:lang w:eastAsia="zh-CN"/>
              </w:rPr>
            </w:pPr>
            <w:r>
              <w:rPr>
                <w:lang w:eastAsia="zh-CN"/>
              </w:rPr>
              <w:t>CA_n79A-n257A/G</w:t>
            </w:r>
          </w:p>
          <w:p w:rsidR="0030133D" w:rsidRDefault="0030133D" w:rsidP="0030133D">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Change w:id="314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4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4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4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4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14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lastRenderedPageBreak/>
              <w:t>CA_n79A-n257G-n259M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w:t>
            </w:r>
          </w:p>
          <w:p w:rsidR="0030133D" w:rsidRDefault="0030133D" w:rsidP="0030133D">
            <w:pPr>
              <w:pStyle w:val="TAC"/>
              <w:spacing w:after="180"/>
              <w:rPr>
                <w:lang w:eastAsia="zh-CN"/>
              </w:rPr>
            </w:pPr>
            <w:r>
              <w:t>CA_n259G</w:t>
            </w:r>
            <w:r>
              <w:rPr>
                <w:lang w:eastAsia="zh-CN"/>
              </w:rPr>
              <w:t xml:space="preserve">/H/I/J/K/L/M </w:t>
            </w:r>
          </w:p>
          <w:p w:rsidR="0030133D" w:rsidRDefault="0030133D" w:rsidP="0030133D">
            <w:pPr>
              <w:pStyle w:val="TAL"/>
              <w:jc w:val="center"/>
              <w:rPr>
                <w:lang w:eastAsia="zh-CN"/>
              </w:rPr>
            </w:pPr>
            <w:r>
              <w:rPr>
                <w:lang w:eastAsia="zh-CN"/>
              </w:rPr>
              <w:t>CA_n79A-n257A/G</w:t>
            </w:r>
          </w:p>
          <w:p w:rsidR="0030133D" w:rsidRDefault="0030133D" w:rsidP="0030133D">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Change w:id="314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4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4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4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14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14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CA_n257G/H</w:t>
            </w:r>
            <w:r>
              <w:rPr>
                <w:lang w:eastAsia="zh-CN"/>
              </w:rPr>
              <w:t xml:space="preserve"> </w:t>
            </w:r>
          </w:p>
          <w:p w:rsidR="0030133D" w:rsidRDefault="0030133D" w:rsidP="0030133D">
            <w:pPr>
              <w:pStyle w:val="TAL"/>
              <w:jc w:val="center"/>
              <w:rPr>
                <w:lang w:eastAsia="zh-CN"/>
              </w:rPr>
            </w:pPr>
            <w:r>
              <w:rPr>
                <w:lang w:eastAsia="zh-CN"/>
              </w:rPr>
              <w:t>CA_n79A-n257A/G/H</w:t>
            </w:r>
          </w:p>
          <w:p w:rsidR="0030133D" w:rsidRDefault="0030133D" w:rsidP="0030133D">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Change w:id="314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4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4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4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4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4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CA_n79A-n257A/G/H</w:t>
            </w:r>
          </w:p>
          <w:p w:rsidR="0030133D" w:rsidRDefault="0030133D" w:rsidP="0030133D">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Change w:id="314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4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4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4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4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14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w:t>
            </w:r>
          </w:p>
          <w:p w:rsidR="0030133D" w:rsidRDefault="0030133D" w:rsidP="0030133D">
            <w:pPr>
              <w:pStyle w:val="TAL"/>
              <w:jc w:val="center"/>
              <w:rPr>
                <w:lang w:eastAsia="zh-CN"/>
              </w:rPr>
            </w:pPr>
            <w:r>
              <w:rPr>
                <w:lang w:eastAsia="zh-CN"/>
              </w:rPr>
              <w:t>CA_n79A-n257A/G/H</w:t>
            </w:r>
          </w:p>
          <w:p w:rsidR="0030133D" w:rsidRDefault="0030133D" w:rsidP="0030133D">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Change w:id="314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4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4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4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4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4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14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4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CA_n79A-n257A/G/H</w:t>
            </w:r>
          </w:p>
          <w:p w:rsidR="0030133D" w:rsidRDefault="0030133D" w:rsidP="0030133D">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Change w:id="314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5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5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5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5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5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15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5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5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CA_n79A-n257A/G/H</w:t>
            </w:r>
          </w:p>
          <w:p w:rsidR="0030133D" w:rsidRDefault="0030133D" w:rsidP="0030133D">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Change w:id="315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5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5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5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5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5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15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5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5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w:t>
            </w:r>
            <w:r>
              <w:rPr>
                <w:lang w:eastAsia="zh-CN"/>
              </w:rPr>
              <w:t>/H/I/J/K</w:t>
            </w:r>
          </w:p>
          <w:p w:rsidR="0030133D" w:rsidRDefault="0030133D" w:rsidP="0030133D">
            <w:pPr>
              <w:pStyle w:val="TAL"/>
              <w:jc w:val="center"/>
              <w:rPr>
                <w:lang w:eastAsia="zh-CN"/>
              </w:rPr>
            </w:pPr>
            <w:r>
              <w:rPr>
                <w:lang w:eastAsia="zh-CN"/>
              </w:rPr>
              <w:t>CA_n79A-n257A/G/H</w:t>
            </w:r>
          </w:p>
          <w:p w:rsidR="0030133D" w:rsidRDefault="0030133D" w:rsidP="0030133D">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Change w:id="315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5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5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5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5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5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15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5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5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rPr>
                <w:lang w:eastAsia="zh-CN"/>
              </w:rPr>
            </w:pPr>
            <w:r>
              <w:t>CA_n259G</w:t>
            </w:r>
            <w:r>
              <w:rPr>
                <w:lang w:eastAsia="zh-CN"/>
              </w:rPr>
              <w:t>/H/I/J/K/L</w:t>
            </w:r>
          </w:p>
          <w:p w:rsidR="0030133D" w:rsidRDefault="0030133D" w:rsidP="0030133D">
            <w:pPr>
              <w:pStyle w:val="TAL"/>
              <w:jc w:val="center"/>
              <w:rPr>
                <w:lang w:eastAsia="zh-CN"/>
              </w:rPr>
            </w:pPr>
            <w:r>
              <w:rPr>
                <w:lang w:eastAsia="zh-CN"/>
              </w:rPr>
              <w:t>CA_n79A-n257A/G/H</w:t>
            </w:r>
          </w:p>
          <w:p w:rsidR="0030133D" w:rsidRDefault="0030133D" w:rsidP="0030133D">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Change w:id="315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5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5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5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5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5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15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5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5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w:t>
            </w:r>
          </w:p>
          <w:p w:rsidR="0030133D" w:rsidRDefault="0030133D" w:rsidP="0030133D">
            <w:pPr>
              <w:pStyle w:val="TAC"/>
              <w:spacing w:after="180"/>
              <w:rPr>
                <w:lang w:eastAsia="zh-CN"/>
              </w:rPr>
            </w:pPr>
            <w:r>
              <w:t>CA_n259G</w:t>
            </w:r>
            <w:r>
              <w:rPr>
                <w:lang w:eastAsia="zh-CN"/>
              </w:rPr>
              <w:t>/H/I/J/K/L/M</w:t>
            </w:r>
          </w:p>
          <w:p w:rsidR="0030133D" w:rsidRDefault="0030133D" w:rsidP="0030133D">
            <w:pPr>
              <w:pStyle w:val="TAL"/>
              <w:jc w:val="center"/>
              <w:rPr>
                <w:lang w:eastAsia="zh-CN"/>
              </w:rPr>
            </w:pPr>
            <w:r>
              <w:rPr>
                <w:lang w:eastAsia="zh-CN"/>
              </w:rPr>
              <w:t>CA_n79A-n257A/G/H</w:t>
            </w:r>
          </w:p>
          <w:p w:rsidR="0030133D" w:rsidRDefault="0030133D" w:rsidP="0030133D">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Change w:id="315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5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5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5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15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5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15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5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5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t>CA_n257G/H/I</w:t>
            </w:r>
          </w:p>
          <w:p w:rsidR="0030133D" w:rsidRDefault="0030133D" w:rsidP="0030133D">
            <w:pPr>
              <w:pStyle w:val="TAL"/>
              <w:jc w:val="center"/>
              <w:rPr>
                <w:lang w:eastAsia="zh-CN"/>
              </w:rPr>
            </w:pPr>
            <w:r>
              <w:rPr>
                <w:lang w:eastAsia="zh-CN"/>
              </w:rPr>
              <w:t>CA_n79A-n257A/G/H/I</w:t>
            </w:r>
          </w:p>
          <w:p w:rsidR="0030133D" w:rsidRDefault="0030133D" w:rsidP="0030133D">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Change w:id="315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5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5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5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5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5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5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6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w:t>
            </w:r>
          </w:p>
          <w:p w:rsidR="0030133D" w:rsidRDefault="0030133D" w:rsidP="0030133D">
            <w:pPr>
              <w:pStyle w:val="TAL"/>
              <w:jc w:val="center"/>
              <w:rPr>
                <w:lang w:eastAsia="zh-CN"/>
              </w:rPr>
            </w:pPr>
            <w:r>
              <w:rPr>
                <w:lang w:eastAsia="zh-CN"/>
              </w:rPr>
              <w:t>CA_n79A-n257A/G/H/I</w:t>
            </w:r>
          </w:p>
          <w:p w:rsidR="0030133D" w:rsidRDefault="0030133D" w:rsidP="0030133D">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Change w:id="316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6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6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6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6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16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w:t>
            </w:r>
          </w:p>
          <w:p w:rsidR="0030133D" w:rsidRDefault="0030133D" w:rsidP="0030133D">
            <w:pPr>
              <w:pStyle w:val="TAL"/>
              <w:jc w:val="center"/>
              <w:rPr>
                <w:lang w:eastAsia="zh-CN"/>
              </w:rPr>
            </w:pPr>
            <w:r>
              <w:rPr>
                <w:lang w:eastAsia="zh-CN"/>
              </w:rPr>
              <w:t>CA_n79A-n257A/G/H/I</w:t>
            </w:r>
          </w:p>
          <w:p w:rsidR="0030133D" w:rsidRDefault="0030133D" w:rsidP="0030133D">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Change w:id="316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6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6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6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6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16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w:t>
            </w:r>
          </w:p>
          <w:p w:rsidR="0030133D" w:rsidRDefault="0030133D" w:rsidP="0030133D">
            <w:pPr>
              <w:pStyle w:val="TAL"/>
              <w:jc w:val="center"/>
              <w:rPr>
                <w:lang w:eastAsia="zh-CN"/>
              </w:rPr>
            </w:pPr>
            <w:r>
              <w:rPr>
                <w:lang w:eastAsia="zh-CN"/>
              </w:rPr>
              <w:t>CA_n79A-n257A/G/H/I</w:t>
            </w:r>
          </w:p>
          <w:p w:rsidR="0030133D" w:rsidRDefault="0030133D" w:rsidP="0030133D">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Change w:id="316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6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6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6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6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16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lastRenderedPageBreak/>
              <w:t>CA_n79A-n257I-n259J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CA_n259G/H/I/J</w:t>
            </w:r>
          </w:p>
          <w:p w:rsidR="0030133D" w:rsidRDefault="0030133D" w:rsidP="0030133D">
            <w:pPr>
              <w:pStyle w:val="TAL"/>
              <w:jc w:val="center"/>
              <w:rPr>
                <w:lang w:eastAsia="zh-CN"/>
              </w:rPr>
            </w:pPr>
            <w:r>
              <w:rPr>
                <w:lang w:eastAsia="zh-CN"/>
              </w:rPr>
              <w:t>CA_n79A-n257A/G/H/I</w:t>
            </w:r>
          </w:p>
          <w:p w:rsidR="0030133D" w:rsidRDefault="0030133D" w:rsidP="0030133D">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Change w:id="316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6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6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6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6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16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CA_n259G/H/I/J/K</w:t>
            </w:r>
          </w:p>
          <w:p w:rsidR="0030133D" w:rsidRDefault="0030133D" w:rsidP="0030133D">
            <w:pPr>
              <w:pStyle w:val="TAL"/>
              <w:jc w:val="center"/>
              <w:rPr>
                <w:lang w:eastAsia="zh-CN"/>
              </w:rPr>
            </w:pPr>
            <w:r>
              <w:rPr>
                <w:lang w:eastAsia="zh-CN"/>
              </w:rPr>
              <w:t>CA_n79A-n257A/G/H/I</w:t>
            </w:r>
          </w:p>
          <w:p w:rsidR="0030133D" w:rsidRDefault="0030133D" w:rsidP="0030133D">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Change w:id="316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6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6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6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6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6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16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6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rPr>
                <w:lang w:eastAsia="zh-CN"/>
              </w:rPr>
            </w:pPr>
            <w:r>
              <w:t>CA_n259G</w:t>
            </w:r>
            <w:r>
              <w:rPr>
                <w:lang w:eastAsia="zh-CN"/>
              </w:rPr>
              <w:t>/H/I/J/K/L</w:t>
            </w:r>
          </w:p>
          <w:p w:rsidR="0030133D" w:rsidRDefault="0030133D" w:rsidP="0030133D">
            <w:pPr>
              <w:pStyle w:val="TAL"/>
              <w:jc w:val="center"/>
              <w:rPr>
                <w:lang w:eastAsia="zh-CN"/>
              </w:rPr>
            </w:pPr>
            <w:r>
              <w:rPr>
                <w:lang w:eastAsia="zh-CN"/>
              </w:rPr>
              <w:t>CA_n79A-n257A/G/H/I</w:t>
            </w:r>
          </w:p>
          <w:p w:rsidR="0030133D" w:rsidRDefault="0030133D" w:rsidP="0030133D">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Change w:id="316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6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7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7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7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7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7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7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7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7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7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17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7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7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r>
              <w:t>CA_n79A-n257I-n259M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7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pPr>
            <w:r>
              <w:t>CA_n257G/H/I</w:t>
            </w:r>
          </w:p>
          <w:p w:rsidR="0030133D" w:rsidRDefault="0030133D" w:rsidP="0030133D">
            <w:pPr>
              <w:pStyle w:val="TAC"/>
              <w:spacing w:after="180"/>
              <w:rPr>
                <w:lang w:eastAsia="zh-CN"/>
              </w:rPr>
            </w:pPr>
            <w:r>
              <w:t>CA_n259G</w:t>
            </w:r>
            <w:r>
              <w:rPr>
                <w:lang w:eastAsia="zh-CN"/>
              </w:rPr>
              <w:t>/H/I/J/K/L/M</w:t>
            </w:r>
          </w:p>
          <w:p w:rsidR="0030133D" w:rsidRDefault="0030133D" w:rsidP="0030133D">
            <w:pPr>
              <w:pStyle w:val="TAL"/>
              <w:jc w:val="center"/>
              <w:rPr>
                <w:lang w:eastAsia="zh-CN"/>
              </w:rPr>
            </w:pPr>
            <w:r>
              <w:rPr>
                <w:lang w:eastAsia="zh-CN"/>
              </w:rPr>
              <w:t>CA_n79A-n257A/G/H/I</w:t>
            </w:r>
          </w:p>
          <w:p w:rsidR="0030133D" w:rsidRDefault="0030133D" w:rsidP="0030133D">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Change w:id="317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7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r>
              <w:rPr>
                <w:lang w:eastAsia="zh-CN"/>
              </w:rPr>
              <w:t>0</w:t>
            </w:r>
          </w:p>
        </w:tc>
      </w:tr>
      <w:tr w:rsidR="0030133D" w:rsidTr="0030133D">
        <w:trPr>
          <w:trHeight w:val="187"/>
          <w:jc w:val="center"/>
          <w:trPrChange w:id="317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7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17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7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17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30133D">
        <w:trPr>
          <w:trHeight w:val="187"/>
          <w:jc w:val="center"/>
          <w:trPrChange w:id="3172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72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72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17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30133D" w:rsidRDefault="0030133D" w:rsidP="0030133D">
            <w:pPr>
              <w:pStyle w:val="TAC"/>
            </w:pPr>
            <w:r>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17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30133D" w:rsidRDefault="0030133D" w:rsidP="0030133D">
            <w:pPr>
              <w:pStyle w:val="TAC"/>
              <w:rPr>
                <w:lang w:eastAsia="zh-CN"/>
              </w:rPr>
            </w:pPr>
          </w:p>
        </w:tc>
      </w:tr>
      <w:tr w:rsidR="0030133D" w:rsidTr="00525CA0">
        <w:trPr>
          <w:trHeight w:val="187"/>
          <w:jc w:val="center"/>
        </w:trPr>
        <w:tc>
          <w:tcPr>
            <w:tcW w:w="1425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0133D" w:rsidRPr="00032D3A" w:rsidRDefault="0030133D" w:rsidP="0030133D">
            <w:pPr>
              <w:pStyle w:val="TAN"/>
              <w:spacing w:before="24" w:after="24"/>
              <w:ind w:left="1378"/>
            </w:pPr>
            <w:r w:rsidRPr="00032D3A">
              <w:t>NOTE 1:</w:t>
            </w:r>
            <w:r w:rsidRPr="00EF5447">
              <w:tab/>
            </w:r>
            <w:r w:rsidRPr="00032D3A">
              <w:t>The SCS of each channel bandwidth for NR FR1 and NR FR2 band refers to Table 5.3.5-1 of TS 38.101-1 and TS 38.101-2 respectively</w:t>
            </w:r>
            <w:r>
              <w:t>.</w:t>
            </w:r>
          </w:p>
          <w:p w:rsidR="0030133D" w:rsidRDefault="0030133D" w:rsidP="0030133D">
            <w:pPr>
              <w:pStyle w:val="TAN"/>
              <w:spacing w:before="24" w:after="24"/>
              <w:ind w:left="1378"/>
            </w:pPr>
            <w:r w:rsidRPr="00032D3A">
              <w:t>NOTE 2:</w:t>
            </w:r>
            <w:r w:rsidRPr="00EF5447">
              <w:tab/>
            </w:r>
            <w:r w:rsidRPr="00032D3A">
              <w:t>The CA configurations are given in Table 5.5A.1-1 of either TS 38.101-1 or TS 38.101-2 where unless otherwise stated BCS0 is referred to.</w:t>
            </w:r>
          </w:p>
          <w:p w:rsidR="0030133D" w:rsidRDefault="0030133D" w:rsidP="0030133D">
            <w:pPr>
              <w:pStyle w:val="TAN"/>
              <w:spacing w:before="24" w:after="24"/>
              <w:ind w:left="1378"/>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rsidR="00DD11EF" w:rsidRDefault="00DD11EF" w:rsidP="00DD11EF"/>
    <w:p w:rsidR="00776579" w:rsidRPr="00DD11EF" w:rsidRDefault="00776579" w:rsidP="00776579"/>
    <w:p w:rsidR="0078689F" w:rsidRPr="00E92CA6" w:rsidRDefault="0078689F" w:rsidP="0078689F">
      <w:pPr>
        <w:pStyle w:val="30"/>
        <w:rPr>
          <w:rFonts w:cs="Arial"/>
          <w:i/>
          <w:color w:val="FF0000"/>
          <w:sz w:val="32"/>
          <w:szCs w:val="32"/>
        </w:rPr>
      </w:pPr>
    </w:p>
    <w:p w:rsidR="00776579" w:rsidRPr="00776579" w:rsidRDefault="00776579" w:rsidP="00776579">
      <w:pPr>
        <w:sectPr w:rsidR="00776579" w:rsidRPr="00776579">
          <w:footnotePr>
            <w:numRestart w:val="eachSect"/>
          </w:footnotePr>
          <w:pgSz w:w="16840" w:h="11907" w:orient="landscape"/>
          <w:pgMar w:top="1134" w:right="1418" w:bottom="1134" w:left="1134" w:header="680" w:footer="567" w:gutter="0"/>
          <w:cols w:space="720"/>
          <w:docGrid w:linePitch="272"/>
        </w:sectPr>
      </w:pPr>
    </w:p>
    <w:p w:rsidR="0078689F" w:rsidRPr="008C283F" w:rsidRDefault="0078689F" w:rsidP="0078689F">
      <w:pPr>
        <w:pStyle w:val="30"/>
        <w:rPr>
          <w:rFonts w:cs="Arial"/>
          <w:i/>
          <w:color w:val="FF0000"/>
          <w:sz w:val="32"/>
          <w:szCs w:val="32"/>
        </w:rPr>
      </w:pPr>
      <w:r w:rsidRPr="008C283F">
        <w:rPr>
          <w:rFonts w:cs="Arial"/>
          <w:i/>
          <w:color w:val="FF0000"/>
          <w:sz w:val="32"/>
          <w:szCs w:val="32"/>
        </w:rPr>
        <w:lastRenderedPageBreak/>
        <w:t>&lt;&lt;</w:t>
      </w:r>
      <w:r w:rsidRPr="008C283F">
        <w:rPr>
          <w:rFonts w:cs="Arial" w:hint="eastAsia"/>
          <w:i/>
          <w:color w:val="FF0000"/>
          <w:sz w:val="32"/>
          <w:szCs w:val="32"/>
        </w:rPr>
        <w:t>unchanged texts are omitted</w:t>
      </w:r>
      <w:r w:rsidRPr="008C283F">
        <w:rPr>
          <w:rFonts w:cs="Arial"/>
          <w:i/>
          <w:color w:val="FF0000"/>
          <w:sz w:val="32"/>
          <w:szCs w:val="32"/>
        </w:rPr>
        <w:t>&gt;&gt;</w:t>
      </w:r>
    </w:p>
    <w:p w:rsidR="0078689F" w:rsidRDefault="0078689F" w:rsidP="0078689F">
      <w:pPr>
        <w:pStyle w:val="30"/>
      </w:pPr>
      <w:bookmarkStart w:id="31730" w:name="_Toc21351541"/>
      <w:bookmarkStart w:id="31731" w:name="_Toc29807123"/>
      <w:bookmarkStart w:id="31732" w:name="_Toc36648837"/>
      <w:bookmarkStart w:id="31733" w:name="_Toc36651562"/>
      <w:bookmarkStart w:id="31734" w:name="_Toc37256496"/>
      <w:bookmarkStart w:id="31735" w:name="_Toc37256837"/>
      <w:bookmarkStart w:id="31736" w:name="_Toc45890534"/>
      <w:bookmarkStart w:id="31737" w:name="_Toc45891758"/>
      <w:bookmarkStart w:id="31738" w:name="_Toc45892168"/>
      <w:bookmarkStart w:id="31739" w:name="_Toc45892578"/>
      <w:bookmarkStart w:id="31740" w:name="_Toc52352991"/>
      <w:bookmarkStart w:id="31741" w:name="_Toc53174814"/>
      <w:bookmarkStart w:id="31742" w:name="_Toc61378127"/>
      <w:bookmarkStart w:id="31743" w:name="_Toc61378602"/>
      <w:bookmarkStart w:id="31744" w:name="_Toc67953791"/>
      <w:bookmarkStart w:id="31745" w:name="_Toc68733458"/>
      <w:bookmarkStart w:id="31746" w:name="_Toc68784774"/>
      <w:bookmarkStart w:id="31747" w:name="_Toc76736730"/>
      <w:bookmarkStart w:id="31748" w:name="_Toc77241142"/>
      <w:bookmarkStart w:id="31749" w:name="_Toc77241647"/>
      <w:bookmarkStart w:id="31750" w:name="_Toc83743023"/>
      <w:bookmarkStart w:id="31751" w:name="_Toc83909544"/>
      <w:bookmarkStart w:id="31752"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31730"/>
      <w:bookmarkEnd w:id="31731"/>
      <w:bookmarkEnd w:id="31732"/>
      <w:bookmarkEnd w:id="31733"/>
      <w:bookmarkEnd w:id="31734"/>
      <w:bookmarkEnd w:id="31735"/>
      <w:bookmarkEnd w:id="31736"/>
      <w:bookmarkEnd w:id="31737"/>
      <w:bookmarkEnd w:id="31738"/>
      <w:bookmarkEnd w:id="31739"/>
      <w:bookmarkEnd w:id="31740"/>
      <w:bookmarkEnd w:id="31741"/>
      <w:bookmarkEnd w:id="31742"/>
      <w:bookmarkEnd w:id="31743"/>
      <w:bookmarkEnd w:id="31744"/>
      <w:bookmarkEnd w:id="31745"/>
      <w:bookmarkEnd w:id="31746"/>
      <w:bookmarkEnd w:id="31747"/>
      <w:bookmarkEnd w:id="31748"/>
      <w:bookmarkEnd w:id="31749"/>
      <w:bookmarkEnd w:id="31750"/>
      <w:bookmarkEnd w:id="31751"/>
      <w:bookmarkEnd w:id="31752"/>
    </w:p>
    <w:p w:rsidR="0078689F" w:rsidRDefault="0078689F" w:rsidP="0078689F">
      <w:pPr>
        <w:pStyle w:val="40"/>
      </w:pPr>
      <w:bookmarkStart w:id="31753" w:name="_Toc67953792"/>
      <w:bookmarkStart w:id="31754" w:name="_Toc68733459"/>
      <w:bookmarkStart w:id="31755" w:name="_Toc68784775"/>
      <w:bookmarkStart w:id="31756" w:name="_Toc76736731"/>
      <w:bookmarkStart w:id="31757" w:name="_Toc77241143"/>
      <w:bookmarkStart w:id="31758" w:name="_Toc77241648"/>
      <w:bookmarkStart w:id="31759" w:name="_Toc83743024"/>
      <w:bookmarkStart w:id="31760" w:name="_Toc83909545"/>
      <w:bookmarkStart w:id="31761" w:name="_Toc91071512"/>
      <w:r>
        <w:t>5.5B.7.0</w:t>
      </w:r>
      <w:r>
        <w:tab/>
        <w:t>General</w:t>
      </w:r>
      <w:bookmarkEnd w:id="31753"/>
      <w:bookmarkEnd w:id="31754"/>
      <w:bookmarkEnd w:id="31755"/>
      <w:bookmarkEnd w:id="31756"/>
      <w:bookmarkEnd w:id="31757"/>
      <w:bookmarkEnd w:id="31758"/>
      <w:bookmarkEnd w:id="31759"/>
      <w:bookmarkEnd w:id="31760"/>
      <w:bookmarkEnd w:id="31761"/>
    </w:p>
    <w:p w:rsidR="00DD11EF" w:rsidRPr="00141115" w:rsidRDefault="00DD11EF" w:rsidP="00DD11EF">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rsidR="0078689F" w:rsidRPr="008C283F" w:rsidRDefault="0078689F" w:rsidP="0078689F">
      <w:pPr>
        <w:pStyle w:val="30"/>
        <w:rPr>
          <w:rFonts w:cs="Arial"/>
          <w:i/>
          <w:color w:val="FF0000"/>
          <w:sz w:val="32"/>
          <w:szCs w:val="32"/>
        </w:rPr>
      </w:pPr>
      <w:r w:rsidRPr="008C283F">
        <w:rPr>
          <w:rFonts w:cs="Arial"/>
          <w:i/>
          <w:color w:val="FF0000"/>
          <w:sz w:val="32"/>
          <w:szCs w:val="32"/>
        </w:rPr>
        <w:lastRenderedPageBreak/>
        <w:t>&lt;&lt;</w:t>
      </w:r>
      <w:r w:rsidRPr="008C283F">
        <w:rPr>
          <w:rFonts w:cs="Arial" w:hint="eastAsia"/>
          <w:i/>
          <w:color w:val="FF0000"/>
          <w:sz w:val="32"/>
          <w:szCs w:val="32"/>
        </w:rPr>
        <w:t>unchanged texts are omitted</w:t>
      </w:r>
      <w:r w:rsidRPr="008C283F">
        <w:rPr>
          <w:rFonts w:cs="Arial"/>
          <w:i/>
          <w:color w:val="FF0000"/>
          <w:sz w:val="32"/>
          <w:szCs w:val="32"/>
        </w:rPr>
        <w:t>&gt;&gt;</w:t>
      </w:r>
    </w:p>
    <w:p w:rsidR="00DD11EF" w:rsidRPr="00EF5447" w:rsidRDefault="00DD11EF" w:rsidP="00DD11EF">
      <w:pPr>
        <w:pStyle w:val="40"/>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rsidR="00DD11EF" w:rsidRDefault="00DD11EF" w:rsidP="00DD11EF">
      <w:pPr>
        <w:pStyle w:val="TH"/>
        <w:spacing w:before="24" w:after="24"/>
        <w:ind w:left="1778"/>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D11EF" w:rsidRPr="0003716D" w:rsidTr="008E4AB7">
        <w:trPr>
          <w:trHeight w:val="187"/>
          <w:tblHeader/>
          <w:jc w:val="center"/>
        </w:trPr>
        <w:tc>
          <w:tcPr>
            <w:tcW w:w="3823" w:type="dxa"/>
          </w:tcPr>
          <w:p w:rsidR="00DD11EF" w:rsidRPr="0003716D" w:rsidRDefault="00DD11EF" w:rsidP="008E4AB7">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rsidR="00DD11EF" w:rsidRPr="0003716D" w:rsidRDefault="00DD11EF" w:rsidP="008E4AB7">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rsidR="00DD11EF" w:rsidRPr="0003716D" w:rsidRDefault="00DD11EF" w:rsidP="008E4AB7">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rsidR="00DD11EF" w:rsidRPr="0003716D" w:rsidRDefault="00DD11EF" w:rsidP="008E4AB7">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DC_n1A-n3A-n257A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DC_n1A-n3A-n257G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DC_n1A-n3A-n257H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DC_n1A-n3A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DC_n1A-n18A-n257A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DC_n1A-n18A-n257G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DC_n1A-n18A-n257H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DC_n1A-n18A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DC_n28A-n257I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DC_n1A-n41A-n257A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DC_n1A-n41A-n257G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DC_n1A-n41A-n257H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DC_n1A-n41A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DC_n41A-n257A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DC_n41A-n257G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DC_n41A-n257H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DC_n41A-n257I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DC_n1A-n77(2A)-n257A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DC_n1A-n77(2A)-n257G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DC_n1A-n77(2A)-n257H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rsidR="00DD11EF" w:rsidRPr="0003716D" w:rsidRDefault="00DD11EF" w:rsidP="008E4AB7">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DC_n1A-n257J</w:t>
            </w:r>
          </w:p>
          <w:p w:rsidR="00DD11EF" w:rsidRPr="0003716D" w:rsidRDefault="00DD11EF" w:rsidP="008E4AB7">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DC_n78A-n257I</w:t>
            </w:r>
          </w:p>
          <w:p w:rsidR="00DD11EF" w:rsidRPr="0003716D" w:rsidRDefault="00DD11EF" w:rsidP="008E4AB7">
            <w:pPr>
              <w:keepNext/>
              <w:keepLines/>
              <w:spacing w:after="0"/>
              <w:jc w:val="center"/>
              <w:rPr>
                <w:rFonts w:ascii="Arial" w:hAnsi="Arial"/>
                <w:sz w:val="18"/>
                <w:lang w:eastAsia="zh-TW"/>
              </w:rPr>
            </w:pPr>
            <w:r w:rsidRPr="0003716D">
              <w:rPr>
                <w:rFonts w:ascii="Arial" w:hAnsi="Arial" w:hint="eastAsia"/>
                <w:sz w:val="18"/>
                <w:lang w:eastAsia="zh-TW"/>
              </w:rPr>
              <w:t>DC_n78A-n257J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TW"/>
              </w:rPr>
              <w:t>DC_n78A-n257K</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DC_n1A-n79A-n257A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DC_n2A-n5A-n260A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DC_n2A-n5A-n260G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DC_n2A-n5A-n260H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DC_n2A-n5A-n260I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DC_n2A-n5A-n260J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DC_n2A-n5A-n260K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DC_n2A-n5A-n260L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DC_n5A-n260M</w:t>
            </w:r>
          </w:p>
        </w:tc>
      </w:tr>
      <w:tr w:rsidR="00DD11EF" w:rsidRPr="0003716D"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keepNext/>
              <w:keepLines/>
              <w:spacing w:after="0"/>
              <w:jc w:val="center"/>
              <w:rPr>
                <w:rFonts w:ascii="Arial" w:hAnsi="Arial"/>
                <w:sz w:val="18"/>
                <w:lang w:eastAsia="zh-CN"/>
              </w:rPr>
            </w:pPr>
            <w:r w:rsidRPr="0003716D">
              <w:rPr>
                <w:rFonts w:ascii="Arial" w:hAnsi="Arial"/>
                <w:sz w:val="18"/>
                <w:lang w:val="en-US" w:eastAsia="zh-CN" w:bidi="ar"/>
              </w:rPr>
              <w:t>DC_n2A-n5A-n261A</w:t>
            </w:r>
          </w:p>
          <w:p w:rsidR="00DD11EF" w:rsidRDefault="00DD11EF" w:rsidP="008E4AB7">
            <w:pPr>
              <w:keepNext/>
              <w:keepLines/>
              <w:spacing w:after="0"/>
              <w:jc w:val="center"/>
              <w:rPr>
                <w:rFonts w:ascii="Arial" w:hAnsi="Arial"/>
                <w:sz w:val="18"/>
                <w:lang w:val="en-US" w:eastAsia="zh-CN" w:bidi="ar"/>
              </w:rPr>
            </w:pPr>
            <w:r>
              <w:rPr>
                <w:rFonts w:ascii="Arial" w:hAnsi="Arial"/>
                <w:sz w:val="18"/>
                <w:lang w:val="en-US" w:eastAsia="zh-CN" w:bidi="ar"/>
              </w:rPr>
              <w:t>DC_n2A-n5A-n261G</w:t>
            </w:r>
          </w:p>
          <w:p w:rsidR="00DD11EF" w:rsidRPr="0003716D" w:rsidRDefault="00DD11EF" w:rsidP="008E4AB7">
            <w:pPr>
              <w:keepNext/>
              <w:keepLines/>
              <w:spacing w:after="0"/>
              <w:jc w:val="center"/>
              <w:rPr>
                <w:rFonts w:ascii="Arial" w:hAnsi="Arial"/>
                <w:sz w:val="18"/>
                <w:lang w:eastAsia="zh-CN"/>
              </w:rPr>
            </w:pPr>
            <w:r>
              <w:rPr>
                <w:rFonts w:ascii="Arial" w:hAnsi="Arial"/>
                <w:sz w:val="18"/>
                <w:lang w:val="en-US" w:eastAsia="zh-CN" w:bidi="ar"/>
              </w:rPr>
              <w:t>DC_n2A-n5A-n261H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DC_n2A-n5A-n261L</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DC_n5A-n261I</w:t>
            </w:r>
          </w:p>
        </w:tc>
      </w:tr>
      <w:tr w:rsidR="00DD11EF" w:rsidRPr="0003716D"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DC_n2A-n5A-n261(2G)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DC_n2A-n5A-n261(G-H)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DC_n2A-n5A-n261(A-G-H)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DC_n2A-n5A-n261(G-I)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DC_n2A-n5A-n261(2H)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DC_n2A-n5A-n261(A-G-I)</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rsidR="00DD11EF" w:rsidRPr="001C5C76" w:rsidRDefault="00DD11EF" w:rsidP="008E4AB7">
            <w:pPr>
              <w:keepNext/>
              <w:keepLines/>
              <w:spacing w:after="0"/>
              <w:jc w:val="center"/>
              <w:rPr>
                <w:rFonts w:ascii="Arial" w:hAnsi="Arial"/>
                <w:sz w:val="18"/>
                <w:lang w:val="en-US"/>
              </w:rPr>
            </w:pPr>
            <w:r w:rsidRPr="001C5C76">
              <w:rPr>
                <w:rFonts w:ascii="Arial" w:hAnsi="Arial"/>
                <w:sz w:val="18"/>
                <w:lang w:val="en-US"/>
              </w:rPr>
              <w:t>DC_n2A-n5A-n261(A-G)</w:t>
            </w:r>
          </w:p>
          <w:p w:rsidR="00DD11EF" w:rsidRPr="001C5C76" w:rsidRDefault="00DD11EF" w:rsidP="008E4AB7">
            <w:pPr>
              <w:keepNext/>
              <w:keepLines/>
              <w:spacing w:after="0"/>
              <w:jc w:val="center"/>
              <w:rPr>
                <w:rFonts w:ascii="Arial" w:hAnsi="Arial"/>
                <w:sz w:val="18"/>
                <w:lang w:val="en-US"/>
              </w:rPr>
            </w:pPr>
            <w:r w:rsidRPr="001C5C76">
              <w:rPr>
                <w:rFonts w:ascii="Arial" w:hAnsi="Arial"/>
                <w:sz w:val="18"/>
                <w:lang w:val="en-US"/>
              </w:rPr>
              <w:t>DC_n2A-n5A-n261(A-H)</w:t>
            </w:r>
          </w:p>
          <w:p w:rsidR="00DD11EF" w:rsidRPr="001C5C76" w:rsidRDefault="00DD11EF" w:rsidP="008E4AB7">
            <w:pPr>
              <w:keepNext/>
              <w:keepLines/>
              <w:spacing w:after="0"/>
              <w:jc w:val="center"/>
              <w:rPr>
                <w:rFonts w:ascii="Arial" w:hAnsi="Arial"/>
                <w:sz w:val="18"/>
                <w:lang w:val="en-US"/>
              </w:rPr>
            </w:pPr>
            <w:r w:rsidRPr="001C5C76">
              <w:rPr>
                <w:rFonts w:ascii="Arial" w:hAnsi="Arial"/>
                <w:sz w:val="18"/>
                <w:lang w:val="en-US"/>
              </w:rPr>
              <w:t>DC_n2A-n5A-n261(2A-H)</w:t>
            </w:r>
          </w:p>
          <w:p w:rsidR="00DD11EF" w:rsidRPr="001C5C76" w:rsidRDefault="00DD11EF" w:rsidP="008E4AB7">
            <w:pPr>
              <w:keepNext/>
              <w:keepLines/>
              <w:spacing w:after="0"/>
              <w:jc w:val="center"/>
              <w:rPr>
                <w:rFonts w:ascii="Arial" w:hAnsi="Arial"/>
                <w:sz w:val="18"/>
                <w:lang w:val="en-US"/>
              </w:rPr>
            </w:pPr>
            <w:r w:rsidRPr="001C5C76">
              <w:rPr>
                <w:rFonts w:ascii="Arial" w:hAnsi="Arial"/>
                <w:sz w:val="18"/>
                <w:lang w:val="en-US"/>
              </w:rPr>
              <w:t>DC_n2A-n5A-n261(A-2G)</w:t>
            </w:r>
          </w:p>
          <w:p w:rsidR="00DD11EF" w:rsidRPr="001C5C76" w:rsidRDefault="00DD11EF" w:rsidP="008E4AB7">
            <w:pPr>
              <w:keepNext/>
              <w:keepLines/>
              <w:spacing w:after="0"/>
              <w:jc w:val="center"/>
              <w:rPr>
                <w:rFonts w:ascii="Arial" w:hAnsi="Arial"/>
                <w:sz w:val="18"/>
                <w:lang w:val="en-US"/>
              </w:rPr>
            </w:pPr>
            <w:r w:rsidRPr="001C5C76">
              <w:rPr>
                <w:rFonts w:ascii="Arial" w:hAnsi="Arial"/>
                <w:sz w:val="18"/>
                <w:lang w:val="en-US"/>
              </w:rPr>
              <w:t>DC_n2A-n5A-n261(A-I)</w:t>
            </w:r>
          </w:p>
          <w:p w:rsidR="00DD11EF" w:rsidRDefault="00DD11EF" w:rsidP="008E4AB7">
            <w:pPr>
              <w:keepNext/>
              <w:keepLines/>
              <w:spacing w:after="0"/>
              <w:jc w:val="center"/>
              <w:rPr>
                <w:rFonts w:ascii="Arial" w:hAnsi="Arial"/>
                <w:sz w:val="18"/>
                <w:lang w:val="en-US"/>
              </w:rPr>
            </w:pPr>
            <w:r w:rsidRPr="001C5C76">
              <w:rPr>
                <w:rFonts w:ascii="Arial" w:hAnsi="Arial"/>
                <w:sz w:val="18"/>
                <w:lang w:val="en-US"/>
              </w:rPr>
              <w:t>DC_n2A-n5A-n261(2A-I)</w:t>
            </w:r>
          </w:p>
          <w:p w:rsidR="00DD11EF" w:rsidRPr="00B06785" w:rsidRDefault="00DD11EF" w:rsidP="008E4AB7">
            <w:pPr>
              <w:keepNext/>
              <w:keepLines/>
              <w:spacing w:after="0"/>
              <w:jc w:val="center"/>
              <w:rPr>
                <w:rFonts w:ascii="Arial" w:hAnsi="Arial"/>
                <w:sz w:val="18"/>
                <w:lang w:val="en-US"/>
              </w:rPr>
            </w:pPr>
            <w:r w:rsidRPr="00B06785">
              <w:rPr>
                <w:rFonts w:ascii="Arial" w:hAnsi="Arial"/>
                <w:sz w:val="18"/>
                <w:lang w:val="en-US"/>
              </w:rPr>
              <w:t>DC_n2A-n5A-n261(2A)</w:t>
            </w:r>
          </w:p>
          <w:p w:rsidR="00DD11EF" w:rsidRPr="00B06785" w:rsidRDefault="00DD11EF" w:rsidP="008E4AB7">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rsidR="00DD11EF" w:rsidRPr="0003716D" w:rsidRDefault="00DD11EF" w:rsidP="008E4AB7">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lastRenderedPageBreak/>
              <w:t>DC_n2A-n12A-n260A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DC_n2A-n12A-n260G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DC_n2A-n12A-n260H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DC_n2A-n12A-n260I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DC_n2A-n12A-n260J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DC_n2A-n12A-n260K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DC_n2A-n12A-n260L</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DC_n2A-n12A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DC_n2A-n14A-n260L</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DC_n2A-n14A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DC_n2A-n30A-n260A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DC_n2A-n30A-n260G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DC_n2A-n30A-n260H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DC_n2A-n30A-n260I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DC_n2A-n30A-n260J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DC_n2A-n30A-n260K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DC_n2A-n30A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DC_n30A-n260M</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pStyle w:val="affd"/>
              <w:jc w:val="center"/>
              <w:rPr>
                <w:rFonts w:ascii="Arial" w:hAnsi="Arial" w:cs="Arial"/>
                <w:sz w:val="18"/>
                <w:szCs w:val="18"/>
              </w:rPr>
            </w:pPr>
            <w:r>
              <w:rPr>
                <w:rFonts w:ascii="Arial" w:hAnsi="Arial" w:cs="Arial"/>
                <w:sz w:val="18"/>
                <w:szCs w:val="18"/>
              </w:rPr>
              <w:t>DC_n2A-n48A-n260A</w:t>
            </w:r>
          </w:p>
          <w:p w:rsidR="00DD11EF" w:rsidRDefault="00DD11EF" w:rsidP="008E4AB7">
            <w:pPr>
              <w:pStyle w:val="affd"/>
              <w:jc w:val="center"/>
              <w:rPr>
                <w:rFonts w:ascii="Arial" w:hAnsi="Arial" w:cs="Arial"/>
                <w:sz w:val="18"/>
                <w:szCs w:val="18"/>
              </w:rPr>
            </w:pPr>
            <w:r>
              <w:rPr>
                <w:rFonts w:ascii="Arial" w:hAnsi="Arial" w:cs="Arial"/>
                <w:sz w:val="18"/>
                <w:szCs w:val="18"/>
              </w:rPr>
              <w:t>DC_n2A-n48A-n260G</w:t>
            </w:r>
          </w:p>
          <w:p w:rsidR="00DD11EF" w:rsidRDefault="00DD11EF" w:rsidP="008E4AB7">
            <w:pPr>
              <w:pStyle w:val="affd"/>
              <w:jc w:val="center"/>
              <w:rPr>
                <w:rFonts w:ascii="Arial" w:hAnsi="Arial" w:cs="Arial"/>
                <w:sz w:val="18"/>
                <w:szCs w:val="18"/>
              </w:rPr>
            </w:pPr>
            <w:r>
              <w:rPr>
                <w:rFonts w:ascii="Arial" w:hAnsi="Arial" w:cs="Arial"/>
                <w:sz w:val="18"/>
                <w:szCs w:val="18"/>
              </w:rPr>
              <w:t>DC_n2A-n48A-n260H</w:t>
            </w:r>
          </w:p>
          <w:p w:rsidR="00DD11EF" w:rsidRDefault="00DD11EF" w:rsidP="008E4AB7">
            <w:pPr>
              <w:pStyle w:val="affd"/>
              <w:jc w:val="center"/>
              <w:rPr>
                <w:rFonts w:ascii="Arial" w:hAnsi="Arial" w:cs="Arial"/>
                <w:sz w:val="18"/>
                <w:szCs w:val="18"/>
              </w:rPr>
            </w:pPr>
            <w:r>
              <w:rPr>
                <w:rFonts w:ascii="Arial" w:hAnsi="Arial" w:cs="Arial"/>
                <w:sz w:val="18"/>
                <w:szCs w:val="18"/>
              </w:rPr>
              <w:t>DC_n2A-n48A-n260I</w:t>
            </w:r>
          </w:p>
          <w:p w:rsidR="00DD11EF" w:rsidRDefault="00DD11EF" w:rsidP="008E4AB7">
            <w:pPr>
              <w:pStyle w:val="affd"/>
              <w:jc w:val="center"/>
              <w:rPr>
                <w:rFonts w:ascii="Arial" w:hAnsi="Arial" w:cs="Arial"/>
                <w:sz w:val="18"/>
                <w:szCs w:val="18"/>
              </w:rPr>
            </w:pPr>
            <w:r>
              <w:rPr>
                <w:rFonts w:ascii="Arial" w:hAnsi="Arial" w:cs="Arial"/>
                <w:sz w:val="18"/>
                <w:szCs w:val="18"/>
              </w:rPr>
              <w:t>DC_n2A-n48A-n260J</w:t>
            </w:r>
          </w:p>
          <w:p w:rsidR="00DD11EF" w:rsidRDefault="00DD11EF" w:rsidP="008E4AB7">
            <w:pPr>
              <w:pStyle w:val="affd"/>
              <w:jc w:val="center"/>
              <w:rPr>
                <w:rFonts w:ascii="Arial" w:hAnsi="Arial" w:cs="Arial"/>
                <w:sz w:val="18"/>
                <w:szCs w:val="18"/>
              </w:rPr>
            </w:pPr>
            <w:r>
              <w:rPr>
                <w:rFonts w:ascii="Arial" w:hAnsi="Arial" w:cs="Arial"/>
                <w:sz w:val="18"/>
                <w:szCs w:val="18"/>
              </w:rPr>
              <w:t>DC_n2A-n48A-n260K</w:t>
            </w:r>
          </w:p>
          <w:p w:rsidR="00DD11EF" w:rsidRDefault="00DD11EF" w:rsidP="008E4AB7">
            <w:pPr>
              <w:pStyle w:val="affd"/>
              <w:jc w:val="center"/>
              <w:rPr>
                <w:rFonts w:ascii="Arial" w:hAnsi="Arial" w:cs="Arial"/>
                <w:sz w:val="18"/>
                <w:szCs w:val="18"/>
              </w:rPr>
            </w:pPr>
            <w:r>
              <w:rPr>
                <w:rFonts w:ascii="Arial" w:hAnsi="Arial" w:cs="Arial"/>
                <w:sz w:val="18"/>
                <w:szCs w:val="18"/>
              </w:rPr>
              <w:t>DC_n2A-n48A-n260L</w:t>
            </w:r>
          </w:p>
          <w:p w:rsidR="00DD11EF" w:rsidRDefault="00DD11EF" w:rsidP="008E4AB7">
            <w:pPr>
              <w:pStyle w:val="affd"/>
              <w:jc w:val="center"/>
              <w:rPr>
                <w:rFonts w:ascii="Arial" w:hAnsi="Arial" w:cs="Arial"/>
                <w:sz w:val="18"/>
                <w:szCs w:val="18"/>
                <w:lang w:val="en-US"/>
              </w:rPr>
            </w:pPr>
            <w:r>
              <w:rPr>
                <w:rFonts w:ascii="Arial" w:hAnsi="Arial" w:cs="Arial"/>
                <w:sz w:val="18"/>
                <w:szCs w:val="18"/>
              </w:rPr>
              <w:t>DC_n2A-n48A-n260M</w:t>
            </w:r>
          </w:p>
        </w:tc>
        <w:tc>
          <w:tcPr>
            <w:tcW w:w="3969" w:type="dxa"/>
          </w:tcPr>
          <w:p w:rsidR="00DD11EF" w:rsidRDefault="00DD11EF" w:rsidP="008E4AB7">
            <w:pPr>
              <w:pStyle w:val="TAC"/>
              <w:rPr>
                <w:rFonts w:cs="Arial"/>
                <w:szCs w:val="18"/>
              </w:rPr>
            </w:pPr>
            <w:r>
              <w:rPr>
                <w:rFonts w:cs="Arial"/>
                <w:szCs w:val="18"/>
              </w:rPr>
              <w:t>DC_n2A-n260A</w:t>
            </w:r>
          </w:p>
          <w:p w:rsidR="00DD11EF" w:rsidRDefault="00DD11EF" w:rsidP="008E4AB7">
            <w:pPr>
              <w:pStyle w:val="TAC"/>
              <w:rPr>
                <w:rFonts w:cs="Arial"/>
                <w:szCs w:val="18"/>
              </w:rPr>
            </w:pPr>
            <w:r>
              <w:rPr>
                <w:rFonts w:cs="Arial"/>
                <w:szCs w:val="18"/>
              </w:rPr>
              <w:t>DC_n2A-n260G</w:t>
            </w:r>
          </w:p>
          <w:p w:rsidR="00DD11EF" w:rsidRDefault="00DD11EF" w:rsidP="008E4AB7">
            <w:pPr>
              <w:pStyle w:val="TAC"/>
              <w:rPr>
                <w:rFonts w:cs="Arial"/>
                <w:szCs w:val="18"/>
              </w:rPr>
            </w:pPr>
            <w:r>
              <w:rPr>
                <w:rFonts w:cs="Arial"/>
                <w:szCs w:val="18"/>
              </w:rPr>
              <w:t>DC_n2A-n260H</w:t>
            </w:r>
          </w:p>
          <w:p w:rsidR="00DD11EF" w:rsidRDefault="00DD11EF" w:rsidP="008E4AB7">
            <w:pPr>
              <w:pStyle w:val="TAC"/>
              <w:rPr>
                <w:rFonts w:cs="Arial"/>
                <w:szCs w:val="18"/>
              </w:rPr>
            </w:pPr>
            <w:r>
              <w:rPr>
                <w:rFonts w:cs="Arial"/>
                <w:szCs w:val="18"/>
              </w:rPr>
              <w:t>DC_n2A-n260I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pStyle w:val="affd"/>
              <w:jc w:val="center"/>
              <w:rPr>
                <w:rFonts w:ascii="Arial" w:hAnsi="Arial" w:cs="Arial"/>
                <w:sz w:val="18"/>
                <w:szCs w:val="18"/>
              </w:rPr>
            </w:pPr>
            <w:r>
              <w:rPr>
                <w:rFonts w:ascii="Arial" w:hAnsi="Arial" w:cs="Arial"/>
                <w:sz w:val="18"/>
                <w:szCs w:val="18"/>
              </w:rPr>
              <w:lastRenderedPageBreak/>
              <w:t>DC_n2A-n48(2A)-n260A</w:t>
            </w:r>
          </w:p>
          <w:p w:rsidR="00DD11EF" w:rsidRDefault="00DD11EF" w:rsidP="008E4AB7">
            <w:pPr>
              <w:pStyle w:val="affd"/>
              <w:jc w:val="center"/>
              <w:rPr>
                <w:rFonts w:ascii="Arial" w:hAnsi="Arial" w:cs="Arial"/>
                <w:sz w:val="18"/>
                <w:szCs w:val="18"/>
              </w:rPr>
            </w:pPr>
            <w:r>
              <w:rPr>
                <w:rFonts w:ascii="Arial" w:hAnsi="Arial" w:cs="Arial"/>
                <w:sz w:val="18"/>
                <w:szCs w:val="18"/>
              </w:rPr>
              <w:t>DC_n2A-n48(2A)-n260G</w:t>
            </w:r>
          </w:p>
          <w:p w:rsidR="00DD11EF" w:rsidRDefault="00DD11EF" w:rsidP="008E4AB7">
            <w:pPr>
              <w:pStyle w:val="affd"/>
              <w:jc w:val="center"/>
              <w:rPr>
                <w:rFonts w:ascii="Arial" w:hAnsi="Arial" w:cs="Arial"/>
                <w:sz w:val="18"/>
                <w:szCs w:val="18"/>
              </w:rPr>
            </w:pPr>
            <w:r>
              <w:rPr>
                <w:rFonts w:ascii="Arial" w:hAnsi="Arial" w:cs="Arial"/>
                <w:sz w:val="18"/>
                <w:szCs w:val="18"/>
              </w:rPr>
              <w:t>DC_n2A-n48(2A)-n260H</w:t>
            </w:r>
          </w:p>
          <w:p w:rsidR="00DD11EF" w:rsidRDefault="00DD11EF" w:rsidP="008E4AB7">
            <w:pPr>
              <w:pStyle w:val="affd"/>
              <w:jc w:val="center"/>
              <w:rPr>
                <w:rFonts w:ascii="Arial" w:hAnsi="Arial" w:cs="Arial"/>
                <w:sz w:val="18"/>
                <w:szCs w:val="18"/>
              </w:rPr>
            </w:pPr>
            <w:r>
              <w:rPr>
                <w:rFonts w:ascii="Arial" w:hAnsi="Arial" w:cs="Arial"/>
                <w:sz w:val="18"/>
                <w:szCs w:val="18"/>
              </w:rPr>
              <w:t>DC_n2A-n48(2A)-n260I</w:t>
            </w:r>
          </w:p>
          <w:p w:rsidR="00DD11EF" w:rsidRDefault="00DD11EF" w:rsidP="008E4AB7">
            <w:pPr>
              <w:pStyle w:val="affd"/>
              <w:jc w:val="center"/>
              <w:rPr>
                <w:rFonts w:ascii="Arial" w:hAnsi="Arial" w:cs="Arial"/>
                <w:sz w:val="18"/>
                <w:szCs w:val="18"/>
              </w:rPr>
            </w:pPr>
            <w:r>
              <w:rPr>
                <w:rFonts w:ascii="Arial" w:hAnsi="Arial" w:cs="Arial"/>
                <w:sz w:val="18"/>
                <w:szCs w:val="18"/>
              </w:rPr>
              <w:t>DC_n2A-n48(2A)-n260J</w:t>
            </w:r>
          </w:p>
          <w:p w:rsidR="00DD11EF" w:rsidRDefault="00DD11EF" w:rsidP="008E4AB7">
            <w:pPr>
              <w:pStyle w:val="affd"/>
              <w:jc w:val="center"/>
              <w:rPr>
                <w:rFonts w:ascii="Arial" w:hAnsi="Arial" w:cs="Arial"/>
                <w:sz w:val="18"/>
                <w:szCs w:val="18"/>
              </w:rPr>
            </w:pPr>
            <w:r>
              <w:rPr>
                <w:rFonts w:ascii="Arial" w:hAnsi="Arial" w:cs="Arial"/>
                <w:sz w:val="18"/>
                <w:szCs w:val="18"/>
              </w:rPr>
              <w:t>DC_n2A-n48(2A)-n260K</w:t>
            </w:r>
          </w:p>
          <w:p w:rsidR="00DD11EF" w:rsidRDefault="00DD11EF" w:rsidP="008E4AB7">
            <w:pPr>
              <w:pStyle w:val="affd"/>
              <w:jc w:val="center"/>
              <w:rPr>
                <w:rFonts w:ascii="Arial" w:hAnsi="Arial" w:cs="Arial"/>
                <w:sz w:val="18"/>
                <w:szCs w:val="18"/>
              </w:rPr>
            </w:pPr>
            <w:r>
              <w:rPr>
                <w:rFonts w:ascii="Arial" w:hAnsi="Arial" w:cs="Arial"/>
                <w:sz w:val="18"/>
                <w:szCs w:val="18"/>
              </w:rPr>
              <w:t>DC_n2A-n48(2A)-n260L</w:t>
            </w:r>
          </w:p>
          <w:p w:rsidR="00DD11EF" w:rsidRDefault="00DD11EF" w:rsidP="008E4AB7">
            <w:pPr>
              <w:pStyle w:val="affd"/>
              <w:jc w:val="center"/>
              <w:rPr>
                <w:rFonts w:ascii="Arial" w:hAnsi="Arial" w:cs="Arial"/>
                <w:sz w:val="18"/>
                <w:szCs w:val="18"/>
                <w:lang w:val="en-US"/>
              </w:rPr>
            </w:pPr>
            <w:r>
              <w:rPr>
                <w:rFonts w:ascii="Arial" w:hAnsi="Arial" w:cs="Arial"/>
                <w:sz w:val="18"/>
                <w:szCs w:val="18"/>
              </w:rPr>
              <w:t>DC_n2A-n48(2A)-n260M</w:t>
            </w:r>
          </w:p>
        </w:tc>
        <w:tc>
          <w:tcPr>
            <w:tcW w:w="3969" w:type="dxa"/>
          </w:tcPr>
          <w:p w:rsidR="00DD11EF" w:rsidRDefault="00DD11EF" w:rsidP="008E4AB7">
            <w:pPr>
              <w:pStyle w:val="TAC"/>
              <w:rPr>
                <w:rFonts w:cs="Arial"/>
                <w:szCs w:val="18"/>
              </w:rPr>
            </w:pPr>
            <w:r>
              <w:rPr>
                <w:rFonts w:cs="Arial"/>
                <w:szCs w:val="18"/>
              </w:rPr>
              <w:t>DC_n2A-n260A</w:t>
            </w:r>
          </w:p>
          <w:p w:rsidR="00DD11EF" w:rsidRDefault="00DD11EF" w:rsidP="008E4AB7">
            <w:pPr>
              <w:pStyle w:val="TAC"/>
              <w:rPr>
                <w:rFonts w:cs="Arial"/>
                <w:szCs w:val="18"/>
              </w:rPr>
            </w:pPr>
            <w:r>
              <w:rPr>
                <w:rFonts w:cs="Arial"/>
                <w:szCs w:val="18"/>
              </w:rPr>
              <w:t>DC_n2A-n260G</w:t>
            </w:r>
          </w:p>
          <w:p w:rsidR="00DD11EF" w:rsidRDefault="00DD11EF" w:rsidP="008E4AB7">
            <w:pPr>
              <w:pStyle w:val="TAC"/>
              <w:rPr>
                <w:rFonts w:cs="Arial"/>
                <w:szCs w:val="18"/>
              </w:rPr>
            </w:pPr>
            <w:r>
              <w:rPr>
                <w:rFonts w:cs="Arial"/>
                <w:szCs w:val="18"/>
              </w:rPr>
              <w:t>DC_n2A-n260H</w:t>
            </w:r>
          </w:p>
          <w:p w:rsidR="00DD11EF" w:rsidRDefault="00DD11EF" w:rsidP="008E4AB7">
            <w:pPr>
              <w:pStyle w:val="TAC"/>
              <w:rPr>
                <w:rFonts w:cs="Arial"/>
                <w:szCs w:val="18"/>
              </w:rPr>
            </w:pPr>
            <w:r>
              <w:rPr>
                <w:rFonts w:cs="Arial"/>
                <w:szCs w:val="18"/>
              </w:rPr>
              <w:t>DC_n2A-n260I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pStyle w:val="affd"/>
              <w:jc w:val="center"/>
              <w:rPr>
                <w:rFonts w:ascii="Arial" w:hAnsi="Arial" w:cs="Arial"/>
                <w:sz w:val="18"/>
                <w:szCs w:val="18"/>
              </w:rPr>
            </w:pPr>
            <w:r>
              <w:rPr>
                <w:rFonts w:ascii="Arial" w:hAnsi="Arial" w:cs="Arial"/>
                <w:sz w:val="18"/>
                <w:szCs w:val="18"/>
              </w:rPr>
              <w:t>DC_n2A-n48B-n260A</w:t>
            </w:r>
          </w:p>
          <w:p w:rsidR="00DD11EF" w:rsidRDefault="00DD11EF" w:rsidP="008E4AB7">
            <w:pPr>
              <w:pStyle w:val="affd"/>
              <w:jc w:val="center"/>
              <w:rPr>
                <w:rFonts w:ascii="Arial" w:hAnsi="Arial" w:cs="Arial"/>
                <w:sz w:val="18"/>
                <w:szCs w:val="18"/>
              </w:rPr>
            </w:pPr>
            <w:r>
              <w:rPr>
                <w:rFonts w:ascii="Arial" w:hAnsi="Arial" w:cs="Arial"/>
                <w:sz w:val="18"/>
                <w:szCs w:val="18"/>
              </w:rPr>
              <w:t>DC_n2A-n48B-n260G</w:t>
            </w:r>
          </w:p>
          <w:p w:rsidR="00DD11EF" w:rsidRDefault="00DD11EF" w:rsidP="008E4AB7">
            <w:pPr>
              <w:pStyle w:val="affd"/>
              <w:jc w:val="center"/>
              <w:rPr>
                <w:rFonts w:ascii="Arial" w:hAnsi="Arial" w:cs="Arial"/>
                <w:sz w:val="18"/>
                <w:szCs w:val="18"/>
              </w:rPr>
            </w:pPr>
            <w:r>
              <w:rPr>
                <w:rFonts w:ascii="Arial" w:hAnsi="Arial" w:cs="Arial"/>
                <w:sz w:val="18"/>
                <w:szCs w:val="18"/>
              </w:rPr>
              <w:t>DC_n2A-n48B-n260H</w:t>
            </w:r>
          </w:p>
          <w:p w:rsidR="00DD11EF" w:rsidRDefault="00DD11EF" w:rsidP="008E4AB7">
            <w:pPr>
              <w:pStyle w:val="affd"/>
              <w:jc w:val="center"/>
              <w:rPr>
                <w:rFonts w:ascii="Arial" w:hAnsi="Arial" w:cs="Arial"/>
                <w:sz w:val="18"/>
                <w:szCs w:val="18"/>
              </w:rPr>
            </w:pPr>
            <w:r>
              <w:rPr>
                <w:rFonts w:ascii="Arial" w:hAnsi="Arial" w:cs="Arial"/>
                <w:sz w:val="18"/>
                <w:szCs w:val="18"/>
              </w:rPr>
              <w:t>DC_n2A-n48B-n260I</w:t>
            </w:r>
          </w:p>
          <w:p w:rsidR="00DD11EF" w:rsidRDefault="00DD11EF" w:rsidP="008E4AB7">
            <w:pPr>
              <w:pStyle w:val="affd"/>
              <w:jc w:val="center"/>
              <w:rPr>
                <w:rFonts w:ascii="Arial" w:hAnsi="Arial" w:cs="Arial"/>
                <w:sz w:val="18"/>
                <w:szCs w:val="18"/>
              </w:rPr>
            </w:pPr>
            <w:r>
              <w:rPr>
                <w:rFonts w:ascii="Arial" w:hAnsi="Arial" w:cs="Arial"/>
                <w:sz w:val="18"/>
                <w:szCs w:val="18"/>
              </w:rPr>
              <w:t>DC_n2A-n48B-n260J</w:t>
            </w:r>
          </w:p>
          <w:p w:rsidR="00DD11EF" w:rsidRDefault="00DD11EF" w:rsidP="008E4AB7">
            <w:pPr>
              <w:pStyle w:val="affd"/>
              <w:jc w:val="center"/>
              <w:rPr>
                <w:rFonts w:ascii="Arial" w:hAnsi="Arial" w:cs="Arial"/>
                <w:sz w:val="18"/>
                <w:szCs w:val="18"/>
              </w:rPr>
            </w:pPr>
            <w:r>
              <w:rPr>
                <w:rFonts w:ascii="Arial" w:hAnsi="Arial" w:cs="Arial"/>
                <w:sz w:val="18"/>
                <w:szCs w:val="18"/>
              </w:rPr>
              <w:t>DC_n2A-n48B-n260K</w:t>
            </w:r>
          </w:p>
          <w:p w:rsidR="00DD11EF" w:rsidRDefault="00DD11EF" w:rsidP="008E4AB7">
            <w:pPr>
              <w:pStyle w:val="affd"/>
              <w:jc w:val="center"/>
              <w:rPr>
                <w:rFonts w:ascii="Arial" w:hAnsi="Arial" w:cs="Arial"/>
                <w:sz w:val="18"/>
                <w:szCs w:val="18"/>
              </w:rPr>
            </w:pPr>
            <w:r>
              <w:rPr>
                <w:rFonts w:ascii="Arial" w:hAnsi="Arial" w:cs="Arial"/>
                <w:sz w:val="18"/>
                <w:szCs w:val="18"/>
              </w:rPr>
              <w:t>DC_n2A-n48B-n260L</w:t>
            </w:r>
          </w:p>
          <w:p w:rsidR="00DD11EF" w:rsidRDefault="00DD11EF" w:rsidP="008E4AB7">
            <w:pPr>
              <w:pStyle w:val="affd"/>
              <w:jc w:val="center"/>
              <w:rPr>
                <w:rFonts w:ascii="Arial" w:hAnsi="Arial" w:cs="Arial"/>
                <w:sz w:val="18"/>
                <w:szCs w:val="18"/>
                <w:lang w:val="en-US"/>
              </w:rPr>
            </w:pPr>
            <w:r>
              <w:rPr>
                <w:rFonts w:ascii="Arial" w:hAnsi="Arial" w:cs="Arial"/>
                <w:sz w:val="18"/>
                <w:szCs w:val="18"/>
              </w:rPr>
              <w:t>DC_n2A-n48B-n260M</w:t>
            </w:r>
          </w:p>
        </w:tc>
        <w:tc>
          <w:tcPr>
            <w:tcW w:w="3969" w:type="dxa"/>
          </w:tcPr>
          <w:p w:rsidR="00DD11EF" w:rsidRDefault="00DD11EF" w:rsidP="008E4AB7">
            <w:pPr>
              <w:pStyle w:val="TAC"/>
              <w:rPr>
                <w:rFonts w:cs="Arial"/>
                <w:szCs w:val="18"/>
              </w:rPr>
            </w:pPr>
            <w:r>
              <w:rPr>
                <w:rFonts w:cs="Arial"/>
                <w:szCs w:val="18"/>
              </w:rPr>
              <w:t>DC_n2A-n260A</w:t>
            </w:r>
          </w:p>
          <w:p w:rsidR="00DD11EF" w:rsidRDefault="00DD11EF" w:rsidP="008E4AB7">
            <w:pPr>
              <w:pStyle w:val="TAC"/>
              <w:rPr>
                <w:rFonts w:cs="Arial"/>
                <w:szCs w:val="18"/>
              </w:rPr>
            </w:pPr>
            <w:r>
              <w:rPr>
                <w:rFonts w:cs="Arial"/>
                <w:szCs w:val="18"/>
              </w:rPr>
              <w:t>DC_n2A-n260G</w:t>
            </w:r>
          </w:p>
          <w:p w:rsidR="00DD11EF" w:rsidRDefault="00DD11EF" w:rsidP="008E4AB7">
            <w:pPr>
              <w:pStyle w:val="TAC"/>
              <w:rPr>
                <w:rFonts w:cs="Arial"/>
                <w:szCs w:val="18"/>
              </w:rPr>
            </w:pPr>
            <w:r>
              <w:rPr>
                <w:rFonts w:cs="Arial"/>
                <w:szCs w:val="18"/>
              </w:rPr>
              <w:t>DC_n2A-n260H</w:t>
            </w:r>
          </w:p>
          <w:p w:rsidR="00DD11EF" w:rsidRDefault="00DD11EF" w:rsidP="008E4AB7">
            <w:pPr>
              <w:pStyle w:val="TAC"/>
              <w:rPr>
                <w:rFonts w:cs="Arial"/>
                <w:szCs w:val="18"/>
              </w:rPr>
            </w:pPr>
            <w:r>
              <w:rPr>
                <w:rFonts w:cs="Arial"/>
                <w:szCs w:val="18"/>
              </w:rPr>
              <w:t>DC_n2A-n260I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pStyle w:val="affd"/>
              <w:jc w:val="center"/>
              <w:rPr>
                <w:rFonts w:ascii="Arial" w:hAnsi="Arial" w:cs="Arial"/>
                <w:sz w:val="18"/>
                <w:szCs w:val="18"/>
              </w:rPr>
            </w:pPr>
            <w:r>
              <w:rPr>
                <w:rFonts w:ascii="Arial" w:hAnsi="Arial" w:cs="Arial"/>
                <w:sz w:val="18"/>
                <w:szCs w:val="18"/>
              </w:rPr>
              <w:t>DC_n2A-n48A-n261A</w:t>
            </w:r>
          </w:p>
          <w:p w:rsidR="00DD11EF" w:rsidRDefault="00DD11EF" w:rsidP="008E4AB7">
            <w:pPr>
              <w:pStyle w:val="affd"/>
              <w:jc w:val="center"/>
              <w:rPr>
                <w:rFonts w:ascii="Arial" w:hAnsi="Arial" w:cs="Arial"/>
                <w:sz w:val="18"/>
                <w:szCs w:val="18"/>
              </w:rPr>
            </w:pPr>
            <w:r>
              <w:rPr>
                <w:rFonts w:ascii="Arial" w:hAnsi="Arial" w:cs="Arial"/>
                <w:sz w:val="18"/>
                <w:szCs w:val="18"/>
              </w:rPr>
              <w:t>DC_n2A-n48A-n261G</w:t>
            </w:r>
          </w:p>
          <w:p w:rsidR="00DD11EF" w:rsidRDefault="00DD11EF" w:rsidP="008E4AB7">
            <w:pPr>
              <w:pStyle w:val="affd"/>
              <w:jc w:val="center"/>
              <w:rPr>
                <w:rFonts w:ascii="Arial" w:hAnsi="Arial" w:cs="Arial"/>
                <w:sz w:val="18"/>
                <w:szCs w:val="18"/>
              </w:rPr>
            </w:pPr>
            <w:r>
              <w:rPr>
                <w:rFonts w:ascii="Arial" w:hAnsi="Arial" w:cs="Arial"/>
                <w:sz w:val="18"/>
                <w:szCs w:val="18"/>
              </w:rPr>
              <w:t>DC_n2A-n48A-n261H</w:t>
            </w:r>
          </w:p>
          <w:p w:rsidR="00DD11EF" w:rsidRDefault="00DD11EF" w:rsidP="008E4AB7">
            <w:pPr>
              <w:pStyle w:val="affd"/>
              <w:jc w:val="center"/>
              <w:rPr>
                <w:rFonts w:ascii="Arial" w:hAnsi="Arial" w:cs="Arial"/>
                <w:sz w:val="18"/>
                <w:szCs w:val="18"/>
              </w:rPr>
            </w:pPr>
            <w:r>
              <w:rPr>
                <w:rFonts w:ascii="Arial" w:hAnsi="Arial" w:cs="Arial"/>
                <w:sz w:val="18"/>
                <w:szCs w:val="18"/>
              </w:rPr>
              <w:t>DC_n2A-n48A-n261I</w:t>
            </w:r>
          </w:p>
          <w:p w:rsidR="00DD11EF" w:rsidRDefault="00DD11EF" w:rsidP="008E4AB7">
            <w:pPr>
              <w:pStyle w:val="affd"/>
              <w:jc w:val="center"/>
              <w:rPr>
                <w:rFonts w:ascii="Arial" w:hAnsi="Arial" w:cs="Arial"/>
                <w:sz w:val="18"/>
                <w:szCs w:val="18"/>
              </w:rPr>
            </w:pPr>
            <w:r>
              <w:rPr>
                <w:rFonts w:ascii="Arial" w:hAnsi="Arial" w:cs="Arial"/>
                <w:sz w:val="18"/>
                <w:szCs w:val="18"/>
              </w:rPr>
              <w:t>DC_n2A-n48A-n261J</w:t>
            </w:r>
          </w:p>
          <w:p w:rsidR="00DD11EF" w:rsidRDefault="00DD11EF" w:rsidP="008E4AB7">
            <w:pPr>
              <w:pStyle w:val="affd"/>
              <w:jc w:val="center"/>
              <w:rPr>
                <w:rFonts w:ascii="Arial" w:hAnsi="Arial" w:cs="Arial"/>
                <w:sz w:val="18"/>
                <w:szCs w:val="18"/>
              </w:rPr>
            </w:pPr>
            <w:r>
              <w:rPr>
                <w:rFonts w:ascii="Arial" w:hAnsi="Arial" w:cs="Arial"/>
                <w:sz w:val="18"/>
                <w:szCs w:val="18"/>
              </w:rPr>
              <w:t>DC_n2A-n48A-n261K</w:t>
            </w:r>
          </w:p>
          <w:p w:rsidR="00DD11EF" w:rsidRDefault="00DD11EF" w:rsidP="008E4AB7">
            <w:pPr>
              <w:pStyle w:val="affd"/>
              <w:jc w:val="center"/>
              <w:rPr>
                <w:rFonts w:ascii="Arial" w:hAnsi="Arial" w:cs="Arial"/>
                <w:sz w:val="18"/>
                <w:szCs w:val="18"/>
              </w:rPr>
            </w:pPr>
            <w:r>
              <w:rPr>
                <w:rFonts w:ascii="Arial" w:hAnsi="Arial" w:cs="Arial"/>
                <w:sz w:val="18"/>
                <w:szCs w:val="18"/>
              </w:rPr>
              <w:t>DC_n2A-n48A-n261L</w:t>
            </w:r>
          </w:p>
          <w:p w:rsidR="00DD11EF" w:rsidRDefault="00DD11EF" w:rsidP="008E4AB7">
            <w:pPr>
              <w:pStyle w:val="affd"/>
              <w:jc w:val="center"/>
              <w:rPr>
                <w:rFonts w:ascii="Arial" w:hAnsi="Arial" w:cs="Arial"/>
                <w:sz w:val="18"/>
                <w:szCs w:val="18"/>
              </w:rPr>
            </w:pPr>
            <w:r>
              <w:rPr>
                <w:rFonts w:ascii="Arial" w:hAnsi="Arial" w:cs="Arial"/>
                <w:sz w:val="18"/>
                <w:szCs w:val="18"/>
              </w:rPr>
              <w:t>DC_n2A-n48A-n261M</w:t>
            </w:r>
          </w:p>
        </w:tc>
        <w:tc>
          <w:tcPr>
            <w:tcW w:w="3969" w:type="dxa"/>
          </w:tcPr>
          <w:p w:rsidR="00DD11EF" w:rsidRDefault="00DD11EF" w:rsidP="008E4AB7">
            <w:pPr>
              <w:pStyle w:val="TAC"/>
              <w:rPr>
                <w:rFonts w:cs="Arial"/>
                <w:szCs w:val="18"/>
              </w:rPr>
            </w:pPr>
            <w:r>
              <w:rPr>
                <w:rFonts w:cs="Arial"/>
                <w:szCs w:val="18"/>
              </w:rPr>
              <w:t>DC_n2A-n261A</w:t>
            </w:r>
          </w:p>
          <w:p w:rsidR="00DD11EF" w:rsidRDefault="00DD11EF" w:rsidP="008E4AB7">
            <w:pPr>
              <w:pStyle w:val="TAC"/>
              <w:rPr>
                <w:rFonts w:cs="Arial"/>
                <w:szCs w:val="18"/>
              </w:rPr>
            </w:pPr>
            <w:r>
              <w:rPr>
                <w:rFonts w:cs="Arial"/>
                <w:szCs w:val="18"/>
              </w:rPr>
              <w:t>DC_n2A-n261G</w:t>
            </w:r>
          </w:p>
          <w:p w:rsidR="00DD11EF" w:rsidRDefault="00DD11EF" w:rsidP="008E4AB7">
            <w:pPr>
              <w:pStyle w:val="TAC"/>
              <w:rPr>
                <w:rFonts w:cs="Arial"/>
                <w:szCs w:val="18"/>
              </w:rPr>
            </w:pPr>
            <w:r>
              <w:rPr>
                <w:rFonts w:cs="Arial"/>
                <w:szCs w:val="18"/>
              </w:rPr>
              <w:t>DC_n2A-n261H</w:t>
            </w:r>
          </w:p>
          <w:p w:rsidR="00DD11EF" w:rsidRDefault="00DD11EF" w:rsidP="008E4AB7">
            <w:pPr>
              <w:pStyle w:val="TAC"/>
              <w:rPr>
                <w:rFonts w:cs="Arial"/>
                <w:szCs w:val="18"/>
              </w:rPr>
            </w:pPr>
            <w:r>
              <w:rPr>
                <w:rFonts w:cs="Arial"/>
                <w:szCs w:val="18"/>
              </w:rPr>
              <w:t>DC_n2A-n261I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pStyle w:val="TAC"/>
              <w:rPr>
                <w:rFonts w:cs="Arial"/>
                <w:szCs w:val="18"/>
              </w:rPr>
            </w:pPr>
            <w:r>
              <w:rPr>
                <w:rFonts w:cs="Arial"/>
                <w:szCs w:val="18"/>
              </w:rPr>
              <w:t>DC_n48A-n261I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DC_n2A-n48A-n261(G-H)</w:t>
            </w:r>
          </w:p>
          <w:p w:rsidR="00DD11EF" w:rsidRDefault="00DD11EF" w:rsidP="008E4AB7">
            <w:pPr>
              <w:pStyle w:val="affd"/>
              <w:jc w:val="center"/>
              <w:rPr>
                <w:rFonts w:ascii="Arial" w:hAnsi="Arial" w:cs="Arial"/>
                <w:sz w:val="18"/>
                <w:szCs w:val="18"/>
              </w:rPr>
            </w:pPr>
            <w:r>
              <w:rPr>
                <w:rFonts w:ascii="Arial" w:hAnsi="Arial" w:cs="Arial"/>
                <w:sz w:val="18"/>
                <w:szCs w:val="18"/>
              </w:rPr>
              <w:t>DC_n2A-n48A-n261(A-G-H)</w:t>
            </w:r>
          </w:p>
          <w:p w:rsidR="00DD11EF" w:rsidRDefault="00DD11EF" w:rsidP="008E4AB7">
            <w:pPr>
              <w:pStyle w:val="affd"/>
              <w:jc w:val="center"/>
              <w:rPr>
                <w:rFonts w:ascii="Arial" w:hAnsi="Arial" w:cs="Arial"/>
                <w:sz w:val="18"/>
                <w:szCs w:val="18"/>
              </w:rPr>
            </w:pPr>
            <w:r>
              <w:rPr>
                <w:rFonts w:ascii="Arial" w:hAnsi="Arial" w:cs="Arial"/>
                <w:sz w:val="18"/>
                <w:szCs w:val="18"/>
              </w:rPr>
              <w:t>DC_n2A-n48A-n261(2H)</w:t>
            </w:r>
          </w:p>
          <w:p w:rsidR="00DD11EF" w:rsidRDefault="00DD11EF" w:rsidP="008E4AB7">
            <w:pPr>
              <w:pStyle w:val="affd"/>
              <w:jc w:val="center"/>
              <w:rPr>
                <w:rFonts w:ascii="Arial" w:hAnsi="Arial" w:cs="Arial"/>
                <w:sz w:val="18"/>
                <w:szCs w:val="18"/>
              </w:rPr>
            </w:pPr>
            <w:r>
              <w:rPr>
                <w:rFonts w:ascii="Arial" w:hAnsi="Arial" w:cs="Arial"/>
                <w:sz w:val="18"/>
                <w:szCs w:val="18"/>
              </w:rPr>
              <w:t>DC_n2A-n48A-n261(H-I)</w:t>
            </w:r>
          </w:p>
          <w:p w:rsidR="00DD11EF" w:rsidRDefault="00DD11EF" w:rsidP="008E4AB7">
            <w:pPr>
              <w:pStyle w:val="affd"/>
              <w:jc w:val="center"/>
              <w:rPr>
                <w:rFonts w:ascii="Arial" w:hAnsi="Arial" w:cs="Arial"/>
                <w:sz w:val="18"/>
                <w:szCs w:val="18"/>
              </w:rPr>
            </w:pPr>
            <w:r>
              <w:rPr>
                <w:rFonts w:ascii="Arial" w:hAnsi="Arial" w:cs="Arial"/>
                <w:sz w:val="18"/>
                <w:szCs w:val="18"/>
              </w:rPr>
              <w:t>DC_n2A-n48A-n261(A-G-I)</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DC_n2A-n48A-n261(A-H)</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DC_n2A-n48A-n261(2G)</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DC_n2A-n48A-n261(2A-H)</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DC_n2A-n48A-n261(A-2G)</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DC_n2A-n48A-n261(G-I)</w:t>
            </w:r>
          </w:p>
          <w:p w:rsidR="00DD11EF" w:rsidRDefault="00DD11EF" w:rsidP="008E4AB7">
            <w:pPr>
              <w:pStyle w:val="affd"/>
              <w:jc w:val="center"/>
              <w:rPr>
                <w:rFonts w:ascii="Arial" w:hAnsi="Arial" w:cs="Arial"/>
                <w:sz w:val="18"/>
                <w:szCs w:val="18"/>
              </w:rPr>
            </w:pPr>
            <w:r w:rsidRPr="001C5C76">
              <w:rPr>
                <w:rFonts w:ascii="Arial" w:hAnsi="Arial" w:cs="Arial"/>
                <w:sz w:val="18"/>
                <w:szCs w:val="18"/>
              </w:rPr>
              <w:t>DC_n2A-n48A-n261(2A-I)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DC_n2A-n48A-n261(A-G)</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DC_n2A-n48A-n261(2A-G)</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DC_n2A-n48A-n261(A-I)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DC_n2A-n48A-n261(2A)</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rsidR="00DD11EF" w:rsidRDefault="00DD11EF" w:rsidP="008E4AB7">
            <w:pPr>
              <w:pStyle w:val="TAC"/>
              <w:rPr>
                <w:rFonts w:cs="Arial"/>
                <w:szCs w:val="18"/>
              </w:rPr>
            </w:pPr>
            <w:r>
              <w:rPr>
                <w:rFonts w:cs="Arial"/>
                <w:szCs w:val="18"/>
              </w:rPr>
              <w:t>DC_n2A-n261A</w:t>
            </w:r>
          </w:p>
          <w:p w:rsidR="00DD11EF" w:rsidRDefault="00DD11EF" w:rsidP="008E4AB7">
            <w:pPr>
              <w:pStyle w:val="TAC"/>
              <w:rPr>
                <w:rFonts w:cs="Arial"/>
                <w:szCs w:val="18"/>
              </w:rPr>
            </w:pPr>
            <w:r>
              <w:rPr>
                <w:rFonts w:cs="Arial"/>
                <w:szCs w:val="18"/>
              </w:rPr>
              <w:t>DC_n2A-n261G</w:t>
            </w:r>
          </w:p>
          <w:p w:rsidR="00DD11EF" w:rsidRDefault="00DD11EF" w:rsidP="008E4AB7">
            <w:pPr>
              <w:pStyle w:val="TAC"/>
              <w:rPr>
                <w:rFonts w:cs="Arial"/>
                <w:szCs w:val="18"/>
              </w:rPr>
            </w:pPr>
            <w:r>
              <w:rPr>
                <w:rFonts w:cs="Arial"/>
                <w:szCs w:val="18"/>
              </w:rPr>
              <w:t>DC_n2A-n261H</w:t>
            </w:r>
          </w:p>
          <w:p w:rsidR="00DD11EF" w:rsidRDefault="00DD11EF" w:rsidP="008E4AB7">
            <w:pPr>
              <w:pStyle w:val="TAC"/>
              <w:rPr>
                <w:rFonts w:cs="Arial"/>
                <w:szCs w:val="18"/>
              </w:rPr>
            </w:pPr>
            <w:r>
              <w:rPr>
                <w:rFonts w:cs="Arial"/>
                <w:szCs w:val="18"/>
              </w:rPr>
              <w:t>DC_n2A-n261I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pStyle w:val="TAC"/>
              <w:rPr>
                <w:rFonts w:cs="Arial"/>
                <w:szCs w:val="18"/>
              </w:rPr>
            </w:pPr>
            <w:r>
              <w:rPr>
                <w:rFonts w:cs="Arial"/>
                <w:szCs w:val="18"/>
              </w:rPr>
              <w:t>DC_n48A-n261I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pStyle w:val="affd"/>
              <w:jc w:val="center"/>
              <w:rPr>
                <w:rFonts w:ascii="Arial" w:hAnsi="Arial" w:cs="Arial"/>
                <w:sz w:val="18"/>
                <w:szCs w:val="18"/>
              </w:rPr>
            </w:pPr>
            <w:r>
              <w:rPr>
                <w:rFonts w:ascii="Arial" w:hAnsi="Arial" w:cs="Arial"/>
                <w:sz w:val="18"/>
                <w:szCs w:val="18"/>
              </w:rPr>
              <w:t>DC_n2A-n48(2A)-n261A</w:t>
            </w:r>
          </w:p>
          <w:p w:rsidR="00DD11EF" w:rsidRDefault="00DD11EF" w:rsidP="008E4AB7">
            <w:pPr>
              <w:pStyle w:val="affd"/>
              <w:jc w:val="center"/>
              <w:rPr>
                <w:rFonts w:ascii="Arial" w:hAnsi="Arial" w:cs="Arial"/>
                <w:sz w:val="18"/>
                <w:szCs w:val="18"/>
              </w:rPr>
            </w:pPr>
            <w:r>
              <w:rPr>
                <w:rFonts w:ascii="Arial" w:hAnsi="Arial" w:cs="Arial"/>
                <w:sz w:val="18"/>
                <w:szCs w:val="18"/>
              </w:rPr>
              <w:t>DC_n2A-n48(2A)-n261G</w:t>
            </w:r>
          </w:p>
          <w:p w:rsidR="00DD11EF" w:rsidRDefault="00DD11EF" w:rsidP="008E4AB7">
            <w:pPr>
              <w:pStyle w:val="affd"/>
              <w:jc w:val="center"/>
              <w:rPr>
                <w:rFonts w:ascii="Arial" w:hAnsi="Arial" w:cs="Arial"/>
                <w:sz w:val="18"/>
                <w:szCs w:val="18"/>
              </w:rPr>
            </w:pPr>
            <w:r>
              <w:rPr>
                <w:rFonts w:ascii="Arial" w:hAnsi="Arial" w:cs="Arial"/>
                <w:sz w:val="18"/>
                <w:szCs w:val="18"/>
              </w:rPr>
              <w:t>DC_n2A-n48(2A)-n261H</w:t>
            </w:r>
          </w:p>
          <w:p w:rsidR="00DD11EF" w:rsidRDefault="00DD11EF" w:rsidP="008E4AB7">
            <w:pPr>
              <w:pStyle w:val="affd"/>
              <w:jc w:val="center"/>
              <w:rPr>
                <w:rFonts w:ascii="Arial" w:hAnsi="Arial" w:cs="Arial"/>
                <w:sz w:val="18"/>
                <w:szCs w:val="18"/>
              </w:rPr>
            </w:pPr>
            <w:r>
              <w:rPr>
                <w:rFonts w:ascii="Arial" w:hAnsi="Arial" w:cs="Arial"/>
                <w:sz w:val="18"/>
                <w:szCs w:val="18"/>
              </w:rPr>
              <w:t>DC_n2A-n48(2A)-n261I</w:t>
            </w:r>
          </w:p>
          <w:p w:rsidR="00DD11EF" w:rsidRDefault="00DD11EF" w:rsidP="008E4AB7">
            <w:pPr>
              <w:pStyle w:val="affd"/>
              <w:jc w:val="center"/>
              <w:rPr>
                <w:rFonts w:ascii="Arial" w:hAnsi="Arial" w:cs="Arial"/>
                <w:sz w:val="18"/>
                <w:szCs w:val="18"/>
              </w:rPr>
            </w:pPr>
            <w:r>
              <w:rPr>
                <w:rFonts w:ascii="Arial" w:hAnsi="Arial" w:cs="Arial"/>
                <w:sz w:val="18"/>
                <w:szCs w:val="18"/>
              </w:rPr>
              <w:t>DC_n2A-n48(2A)-n261J</w:t>
            </w:r>
          </w:p>
          <w:p w:rsidR="00DD11EF" w:rsidRDefault="00DD11EF" w:rsidP="008E4AB7">
            <w:pPr>
              <w:pStyle w:val="affd"/>
              <w:jc w:val="center"/>
              <w:rPr>
                <w:rFonts w:ascii="Arial" w:hAnsi="Arial" w:cs="Arial"/>
                <w:sz w:val="18"/>
                <w:szCs w:val="18"/>
              </w:rPr>
            </w:pPr>
            <w:r>
              <w:rPr>
                <w:rFonts w:ascii="Arial" w:hAnsi="Arial" w:cs="Arial"/>
                <w:sz w:val="18"/>
                <w:szCs w:val="18"/>
              </w:rPr>
              <w:t>DC_n2A-n48(2A)-n261K</w:t>
            </w:r>
          </w:p>
          <w:p w:rsidR="00DD11EF" w:rsidRDefault="00DD11EF" w:rsidP="008E4AB7">
            <w:pPr>
              <w:pStyle w:val="affd"/>
              <w:jc w:val="center"/>
              <w:rPr>
                <w:rFonts w:ascii="Arial" w:hAnsi="Arial" w:cs="Arial"/>
                <w:sz w:val="18"/>
                <w:szCs w:val="18"/>
              </w:rPr>
            </w:pPr>
            <w:r>
              <w:rPr>
                <w:rFonts w:ascii="Arial" w:hAnsi="Arial" w:cs="Arial"/>
                <w:sz w:val="18"/>
                <w:szCs w:val="18"/>
              </w:rPr>
              <w:t>DC_n2A-n48(2A)-n261L</w:t>
            </w:r>
          </w:p>
          <w:p w:rsidR="00DD11EF" w:rsidRDefault="00DD11EF" w:rsidP="008E4AB7">
            <w:pPr>
              <w:pStyle w:val="affd"/>
              <w:jc w:val="center"/>
              <w:rPr>
                <w:rFonts w:ascii="Arial" w:hAnsi="Arial" w:cs="Arial"/>
                <w:sz w:val="18"/>
                <w:szCs w:val="18"/>
                <w:lang w:val="en-US"/>
              </w:rPr>
            </w:pPr>
            <w:r>
              <w:rPr>
                <w:rFonts w:ascii="Arial" w:hAnsi="Arial" w:cs="Arial"/>
                <w:sz w:val="18"/>
                <w:szCs w:val="18"/>
              </w:rPr>
              <w:t>DC_n2A-n48(2A)-n261M</w:t>
            </w:r>
          </w:p>
        </w:tc>
        <w:tc>
          <w:tcPr>
            <w:tcW w:w="3969" w:type="dxa"/>
          </w:tcPr>
          <w:p w:rsidR="00DD11EF" w:rsidRDefault="00DD11EF" w:rsidP="008E4AB7">
            <w:pPr>
              <w:pStyle w:val="TAC"/>
              <w:rPr>
                <w:rFonts w:cs="Arial"/>
                <w:szCs w:val="18"/>
              </w:rPr>
            </w:pPr>
            <w:r>
              <w:rPr>
                <w:rFonts w:cs="Arial"/>
                <w:szCs w:val="18"/>
              </w:rPr>
              <w:t>DC_n2A-n261A</w:t>
            </w:r>
          </w:p>
          <w:p w:rsidR="00DD11EF" w:rsidRDefault="00DD11EF" w:rsidP="008E4AB7">
            <w:pPr>
              <w:pStyle w:val="TAC"/>
              <w:rPr>
                <w:rFonts w:cs="Arial"/>
                <w:szCs w:val="18"/>
              </w:rPr>
            </w:pPr>
            <w:r>
              <w:rPr>
                <w:rFonts w:cs="Arial"/>
                <w:szCs w:val="18"/>
              </w:rPr>
              <w:t>DC_n2A-n261G</w:t>
            </w:r>
          </w:p>
          <w:p w:rsidR="00DD11EF" w:rsidRDefault="00DD11EF" w:rsidP="008E4AB7">
            <w:pPr>
              <w:pStyle w:val="TAC"/>
              <w:rPr>
                <w:rFonts w:cs="Arial"/>
                <w:szCs w:val="18"/>
              </w:rPr>
            </w:pPr>
            <w:r>
              <w:rPr>
                <w:rFonts w:cs="Arial"/>
                <w:szCs w:val="18"/>
              </w:rPr>
              <w:t>DC_n2A-n261H</w:t>
            </w:r>
          </w:p>
          <w:p w:rsidR="00DD11EF" w:rsidRDefault="00DD11EF" w:rsidP="008E4AB7">
            <w:pPr>
              <w:pStyle w:val="TAC"/>
              <w:rPr>
                <w:rFonts w:cs="Arial"/>
                <w:szCs w:val="18"/>
              </w:rPr>
            </w:pPr>
            <w:r>
              <w:rPr>
                <w:rFonts w:cs="Arial"/>
                <w:szCs w:val="18"/>
              </w:rPr>
              <w:t>DC_n2A-n261I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DC_n2A-n48(2A)-n261(G-H)</w:t>
            </w:r>
          </w:p>
          <w:p w:rsidR="00DD11EF" w:rsidRDefault="00DD11EF" w:rsidP="008E4AB7">
            <w:pPr>
              <w:pStyle w:val="affd"/>
              <w:jc w:val="center"/>
              <w:rPr>
                <w:rFonts w:ascii="Arial" w:hAnsi="Arial" w:cs="Arial"/>
                <w:sz w:val="18"/>
                <w:szCs w:val="18"/>
              </w:rPr>
            </w:pPr>
            <w:r>
              <w:rPr>
                <w:rFonts w:ascii="Arial" w:hAnsi="Arial" w:cs="Arial"/>
                <w:sz w:val="18"/>
                <w:szCs w:val="18"/>
              </w:rPr>
              <w:t>DC_n2A-n48(2A)-n261(A-G-H)</w:t>
            </w:r>
          </w:p>
          <w:p w:rsidR="00DD11EF" w:rsidRDefault="00DD11EF" w:rsidP="008E4AB7">
            <w:pPr>
              <w:pStyle w:val="affd"/>
              <w:jc w:val="center"/>
              <w:rPr>
                <w:rFonts w:ascii="Arial" w:hAnsi="Arial" w:cs="Arial"/>
                <w:sz w:val="18"/>
                <w:szCs w:val="18"/>
              </w:rPr>
            </w:pPr>
            <w:r>
              <w:rPr>
                <w:rFonts w:ascii="Arial" w:hAnsi="Arial" w:cs="Arial"/>
                <w:sz w:val="18"/>
                <w:szCs w:val="18"/>
              </w:rPr>
              <w:t>DC_n2A-n48(2A)-n261(2H)</w:t>
            </w:r>
          </w:p>
          <w:p w:rsidR="00DD11EF" w:rsidRDefault="00DD11EF" w:rsidP="008E4AB7">
            <w:pPr>
              <w:pStyle w:val="affd"/>
              <w:jc w:val="center"/>
              <w:rPr>
                <w:rFonts w:ascii="Arial" w:hAnsi="Arial" w:cs="Arial"/>
                <w:sz w:val="18"/>
                <w:szCs w:val="18"/>
              </w:rPr>
            </w:pPr>
            <w:r>
              <w:rPr>
                <w:rFonts w:ascii="Arial" w:hAnsi="Arial" w:cs="Arial"/>
                <w:sz w:val="18"/>
                <w:szCs w:val="18"/>
              </w:rPr>
              <w:t>DC_n2A-n48(2A)-n261(H-I)</w:t>
            </w:r>
          </w:p>
          <w:p w:rsidR="00DD11EF" w:rsidRDefault="00DD11EF" w:rsidP="008E4AB7">
            <w:pPr>
              <w:pStyle w:val="affd"/>
              <w:jc w:val="center"/>
              <w:rPr>
                <w:rFonts w:ascii="Arial" w:hAnsi="Arial" w:cs="Arial"/>
                <w:sz w:val="18"/>
                <w:szCs w:val="18"/>
              </w:rPr>
            </w:pPr>
            <w:r>
              <w:rPr>
                <w:rFonts w:ascii="Arial" w:hAnsi="Arial" w:cs="Arial"/>
                <w:sz w:val="18"/>
                <w:szCs w:val="18"/>
              </w:rPr>
              <w:t>DC_n2A-n48(2A)-n261(A-G-I)</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DC_n2A-n48(2A)-n261(A-H)</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DC_n2A-n48(2A)-n261(2G)</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DC_n2A-n48(2A)-n261(2A-H)</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DC_n2A-n48(2A)-n261(A-2G)</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DC_n2A-n48(2A)-n261(G-I)</w:t>
            </w:r>
          </w:p>
          <w:p w:rsidR="00DD11EF" w:rsidRDefault="00DD11EF" w:rsidP="008E4AB7">
            <w:pPr>
              <w:pStyle w:val="affd"/>
              <w:jc w:val="center"/>
              <w:rPr>
                <w:rFonts w:ascii="Arial" w:hAnsi="Arial" w:cs="Arial"/>
                <w:sz w:val="18"/>
                <w:szCs w:val="18"/>
              </w:rPr>
            </w:pPr>
            <w:r w:rsidRPr="001C5C76">
              <w:rPr>
                <w:rFonts w:ascii="Arial" w:hAnsi="Arial" w:cs="Arial"/>
                <w:sz w:val="18"/>
                <w:szCs w:val="18"/>
              </w:rPr>
              <w:t>DC_n2A-n48(2A)-n261(2A-I)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DC_n2A-n48(2A)-n261(A-G)</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DC_n2A-n48(2A)-n261(2A-G)</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DC_n2A-n48(2A)-n261(A-I)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DC_n2A-n48(2A)-n261(2A)</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rsidR="00DD11EF" w:rsidRDefault="00DD11EF" w:rsidP="008E4AB7">
            <w:pPr>
              <w:pStyle w:val="TAC"/>
              <w:rPr>
                <w:rFonts w:cs="Arial"/>
                <w:szCs w:val="18"/>
              </w:rPr>
            </w:pPr>
            <w:r>
              <w:rPr>
                <w:rFonts w:cs="Arial"/>
                <w:szCs w:val="18"/>
              </w:rPr>
              <w:t>DC_n2A-n261A</w:t>
            </w:r>
          </w:p>
          <w:p w:rsidR="00DD11EF" w:rsidRDefault="00DD11EF" w:rsidP="008E4AB7">
            <w:pPr>
              <w:pStyle w:val="TAC"/>
              <w:rPr>
                <w:rFonts w:cs="Arial"/>
                <w:szCs w:val="18"/>
              </w:rPr>
            </w:pPr>
            <w:r>
              <w:rPr>
                <w:rFonts w:cs="Arial"/>
                <w:szCs w:val="18"/>
              </w:rPr>
              <w:t>DC_n2A-n261G</w:t>
            </w:r>
          </w:p>
          <w:p w:rsidR="00DD11EF" w:rsidRDefault="00DD11EF" w:rsidP="008E4AB7">
            <w:pPr>
              <w:pStyle w:val="TAC"/>
              <w:rPr>
                <w:rFonts w:cs="Arial"/>
                <w:szCs w:val="18"/>
              </w:rPr>
            </w:pPr>
            <w:r>
              <w:rPr>
                <w:rFonts w:cs="Arial"/>
                <w:szCs w:val="18"/>
              </w:rPr>
              <w:t>DC_n2A-n261H</w:t>
            </w:r>
          </w:p>
          <w:p w:rsidR="00DD11EF" w:rsidRDefault="00DD11EF" w:rsidP="008E4AB7">
            <w:pPr>
              <w:pStyle w:val="TAC"/>
              <w:rPr>
                <w:rFonts w:cs="Arial"/>
                <w:szCs w:val="18"/>
              </w:rPr>
            </w:pPr>
            <w:r>
              <w:rPr>
                <w:rFonts w:cs="Arial"/>
                <w:szCs w:val="18"/>
              </w:rPr>
              <w:t>DC_n2A-n261I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pStyle w:val="TAC"/>
              <w:rPr>
                <w:rFonts w:cs="Arial"/>
                <w:szCs w:val="18"/>
              </w:rPr>
            </w:pPr>
            <w:r>
              <w:rPr>
                <w:rFonts w:cs="Arial"/>
                <w:szCs w:val="18"/>
              </w:rPr>
              <w:t>DC_n48A-n261I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pStyle w:val="affd"/>
              <w:jc w:val="center"/>
              <w:rPr>
                <w:rFonts w:ascii="Arial" w:hAnsi="Arial" w:cs="Arial"/>
                <w:sz w:val="18"/>
                <w:szCs w:val="18"/>
              </w:rPr>
            </w:pPr>
            <w:r>
              <w:rPr>
                <w:rFonts w:ascii="Arial" w:hAnsi="Arial" w:cs="Arial"/>
                <w:sz w:val="18"/>
                <w:szCs w:val="18"/>
              </w:rPr>
              <w:lastRenderedPageBreak/>
              <w:t>DC_n2A-n48B-n261A</w:t>
            </w:r>
          </w:p>
          <w:p w:rsidR="00DD11EF" w:rsidRDefault="00DD11EF" w:rsidP="008E4AB7">
            <w:pPr>
              <w:pStyle w:val="affd"/>
              <w:jc w:val="center"/>
              <w:rPr>
                <w:rFonts w:ascii="Arial" w:hAnsi="Arial" w:cs="Arial"/>
                <w:sz w:val="18"/>
                <w:szCs w:val="18"/>
              </w:rPr>
            </w:pPr>
            <w:r>
              <w:rPr>
                <w:rFonts w:ascii="Arial" w:hAnsi="Arial" w:cs="Arial"/>
                <w:sz w:val="18"/>
                <w:szCs w:val="18"/>
              </w:rPr>
              <w:t>DC_n2A-n48B-n261G</w:t>
            </w:r>
          </w:p>
          <w:p w:rsidR="00DD11EF" w:rsidRDefault="00DD11EF" w:rsidP="008E4AB7">
            <w:pPr>
              <w:pStyle w:val="affd"/>
              <w:jc w:val="center"/>
              <w:rPr>
                <w:rFonts w:ascii="Arial" w:hAnsi="Arial" w:cs="Arial"/>
                <w:sz w:val="18"/>
                <w:szCs w:val="18"/>
              </w:rPr>
            </w:pPr>
            <w:r>
              <w:rPr>
                <w:rFonts w:ascii="Arial" w:hAnsi="Arial" w:cs="Arial"/>
                <w:sz w:val="18"/>
                <w:szCs w:val="18"/>
              </w:rPr>
              <w:t>DC_n2A-n48B-n261H</w:t>
            </w:r>
          </w:p>
          <w:p w:rsidR="00DD11EF" w:rsidRDefault="00DD11EF" w:rsidP="008E4AB7">
            <w:pPr>
              <w:pStyle w:val="affd"/>
              <w:jc w:val="center"/>
              <w:rPr>
                <w:rFonts w:ascii="Arial" w:hAnsi="Arial" w:cs="Arial"/>
                <w:sz w:val="18"/>
                <w:szCs w:val="18"/>
              </w:rPr>
            </w:pPr>
            <w:r>
              <w:rPr>
                <w:rFonts w:ascii="Arial" w:hAnsi="Arial" w:cs="Arial"/>
                <w:sz w:val="18"/>
                <w:szCs w:val="18"/>
              </w:rPr>
              <w:t>DC_n2A-n48B-n261I</w:t>
            </w:r>
          </w:p>
          <w:p w:rsidR="00DD11EF" w:rsidRDefault="00DD11EF" w:rsidP="008E4AB7">
            <w:pPr>
              <w:pStyle w:val="affd"/>
              <w:jc w:val="center"/>
              <w:rPr>
                <w:rFonts w:ascii="Arial" w:hAnsi="Arial" w:cs="Arial"/>
                <w:sz w:val="18"/>
                <w:szCs w:val="18"/>
              </w:rPr>
            </w:pPr>
            <w:r>
              <w:rPr>
                <w:rFonts w:ascii="Arial" w:hAnsi="Arial" w:cs="Arial"/>
                <w:sz w:val="18"/>
                <w:szCs w:val="18"/>
              </w:rPr>
              <w:t>DC_n2A-n48B-n261J</w:t>
            </w:r>
          </w:p>
          <w:p w:rsidR="00DD11EF" w:rsidRDefault="00DD11EF" w:rsidP="008E4AB7">
            <w:pPr>
              <w:pStyle w:val="affd"/>
              <w:jc w:val="center"/>
              <w:rPr>
                <w:rFonts w:ascii="Arial" w:hAnsi="Arial" w:cs="Arial"/>
                <w:sz w:val="18"/>
                <w:szCs w:val="18"/>
              </w:rPr>
            </w:pPr>
            <w:r>
              <w:rPr>
                <w:rFonts w:ascii="Arial" w:hAnsi="Arial" w:cs="Arial"/>
                <w:sz w:val="18"/>
                <w:szCs w:val="18"/>
              </w:rPr>
              <w:t>DC_n2A-n48B-n261K</w:t>
            </w:r>
          </w:p>
          <w:p w:rsidR="00DD11EF" w:rsidRDefault="00DD11EF" w:rsidP="008E4AB7">
            <w:pPr>
              <w:pStyle w:val="affd"/>
              <w:jc w:val="center"/>
              <w:rPr>
                <w:rFonts w:ascii="Arial" w:hAnsi="Arial" w:cs="Arial"/>
                <w:sz w:val="18"/>
                <w:szCs w:val="18"/>
              </w:rPr>
            </w:pPr>
            <w:r>
              <w:rPr>
                <w:rFonts w:ascii="Arial" w:hAnsi="Arial" w:cs="Arial"/>
                <w:sz w:val="18"/>
                <w:szCs w:val="18"/>
              </w:rPr>
              <w:t>DC_n2A-n48B-n261L</w:t>
            </w:r>
          </w:p>
          <w:p w:rsidR="00DD11EF" w:rsidRDefault="00DD11EF" w:rsidP="008E4AB7">
            <w:pPr>
              <w:pStyle w:val="affd"/>
              <w:jc w:val="center"/>
              <w:rPr>
                <w:rFonts w:ascii="Arial" w:hAnsi="Arial" w:cs="Arial"/>
                <w:sz w:val="18"/>
                <w:szCs w:val="18"/>
                <w:lang w:val="en-US"/>
              </w:rPr>
            </w:pPr>
            <w:r>
              <w:rPr>
                <w:rFonts w:ascii="Arial" w:hAnsi="Arial" w:cs="Arial"/>
                <w:sz w:val="18"/>
                <w:szCs w:val="18"/>
              </w:rPr>
              <w:t>DC_n2A-n48B-n261M</w:t>
            </w:r>
          </w:p>
        </w:tc>
        <w:tc>
          <w:tcPr>
            <w:tcW w:w="3969" w:type="dxa"/>
          </w:tcPr>
          <w:p w:rsidR="00DD11EF" w:rsidRDefault="00DD11EF" w:rsidP="008E4AB7">
            <w:pPr>
              <w:pStyle w:val="TAC"/>
              <w:rPr>
                <w:rFonts w:cs="Arial"/>
                <w:szCs w:val="18"/>
              </w:rPr>
            </w:pPr>
            <w:r>
              <w:rPr>
                <w:rFonts w:cs="Arial"/>
                <w:szCs w:val="18"/>
              </w:rPr>
              <w:t>DC_n2A-n261A</w:t>
            </w:r>
          </w:p>
          <w:p w:rsidR="00DD11EF" w:rsidRDefault="00DD11EF" w:rsidP="008E4AB7">
            <w:pPr>
              <w:pStyle w:val="TAC"/>
              <w:rPr>
                <w:rFonts w:cs="Arial"/>
                <w:szCs w:val="18"/>
              </w:rPr>
            </w:pPr>
            <w:r>
              <w:rPr>
                <w:rFonts w:cs="Arial"/>
                <w:szCs w:val="18"/>
              </w:rPr>
              <w:t>DC_n2A-n261G</w:t>
            </w:r>
          </w:p>
          <w:p w:rsidR="00DD11EF" w:rsidRDefault="00DD11EF" w:rsidP="008E4AB7">
            <w:pPr>
              <w:pStyle w:val="TAC"/>
              <w:rPr>
                <w:rFonts w:cs="Arial"/>
                <w:szCs w:val="18"/>
              </w:rPr>
            </w:pPr>
            <w:r>
              <w:rPr>
                <w:rFonts w:cs="Arial"/>
                <w:szCs w:val="18"/>
              </w:rPr>
              <w:t>DC_n2A-n261H</w:t>
            </w:r>
          </w:p>
          <w:p w:rsidR="00DD11EF" w:rsidRDefault="00DD11EF" w:rsidP="008E4AB7">
            <w:pPr>
              <w:pStyle w:val="TAC"/>
              <w:rPr>
                <w:rFonts w:cs="Arial"/>
                <w:szCs w:val="18"/>
              </w:rPr>
            </w:pPr>
            <w:r>
              <w:rPr>
                <w:rFonts w:cs="Arial"/>
                <w:szCs w:val="18"/>
              </w:rPr>
              <w:t>DC_n2A-n261I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DC_n2A-n48B-n261(G-H)</w:t>
            </w:r>
          </w:p>
          <w:p w:rsidR="00DD11EF" w:rsidRDefault="00DD11EF" w:rsidP="008E4AB7">
            <w:pPr>
              <w:pStyle w:val="affd"/>
              <w:jc w:val="center"/>
              <w:rPr>
                <w:rFonts w:ascii="Arial" w:hAnsi="Arial" w:cs="Arial"/>
                <w:sz w:val="18"/>
                <w:szCs w:val="18"/>
              </w:rPr>
            </w:pPr>
            <w:r>
              <w:rPr>
                <w:rFonts w:ascii="Arial" w:hAnsi="Arial" w:cs="Arial"/>
                <w:sz w:val="18"/>
                <w:szCs w:val="18"/>
              </w:rPr>
              <w:t>DC_n2A-n48B-n261(A-G-H)</w:t>
            </w:r>
          </w:p>
          <w:p w:rsidR="00DD11EF" w:rsidRDefault="00DD11EF" w:rsidP="008E4AB7">
            <w:pPr>
              <w:pStyle w:val="affd"/>
              <w:jc w:val="center"/>
              <w:rPr>
                <w:rFonts w:ascii="Arial" w:hAnsi="Arial" w:cs="Arial"/>
                <w:sz w:val="18"/>
                <w:szCs w:val="18"/>
              </w:rPr>
            </w:pPr>
            <w:r>
              <w:rPr>
                <w:rFonts w:ascii="Arial" w:hAnsi="Arial" w:cs="Arial"/>
                <w:sz w:val="18"/>
                <w:szCs w:val="18"/>
              </w:rPr>
              <w:t>DC_n2A-n48B-n261(2H)</w:t>
            </w:r>
          </w:p>
          <w:p w:rsidR="00DD11EF" w:rsidRDefault="00DD11EF" w:rsidP="008E4AB7">
            <w:pPr>
              <w:pStyle w:val="affd"/>
              <w:jc w:val="center"/>
              <w:rPr>
                <w:rFonts w:ascii="Arial" w:hAnsi="Arial" w:cs="Arial"/>
                <w:sz w:val="18"/>
                <w:szCs w:val="18"/>
              </w:rPr>
            </w:pPr>
            <w:r>
              <w:rPr>
                <w:rFonts w:ascii="Arial" w:hAnsi="Arial" w:cs="Arial"/>
                <w:sz w:val="18"/>
                <w:szCs w:val="18"/>
              </w:rPr>
              <w:t>DC_n2A-n48B-n261(H-I)</w:t>
            </w:r>
          </w:p>
          <w:p w:rsidR="00DD11EF" w:rsidRDefault="00DD11EF" w:rsidP="008E4AB7">
            <w:pPr>
              <w:pStyle w:val="affd"/>
              <w:jc w:val="center"/>
              <w:rPr>
                <w:rFonts w:ascii="Arial" w:hAnsi="Arial" w:cs="Arial"/>
                <w:sz w:val="18"/>
                <w:szCs w:val="18"/>
              </w:rPr>
            </w:pPr>
            <w:r>
              <w:rPr>
                <w:rFonts w:ascii="Arial" w:hAnsi="Arial" w:cs="Arial"/>
                <w:sz w:val="18"/>
                <w:szCs w:val="18"/>
              </w:rPr>
              <w:t>DC_n2A-n48B-n261(A-G-I)</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DC_n2A-n48B-n261(A-H)</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DC_n2A-n48B-n261(2G)</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DC_n2A-n48B-n261(2A-H)</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DC_n2A-n48B-n261(A-2G)</w:t>
            </w:r>
          </w:p>
          <w:p w:rsidR="00DD11EF" w:rsidRPr="001C5C76" w:rsidRDefault="00DD11EF" w:rsidP="008E4AB7">
            <w:pPr>
              <w:pStyle w:val="affd"/>
              <w:jc w:val="center"/>
              <w:rPr>
                <w:rFonts w:ascii="Arial" w:hAnsi="Arial" w:cs="Arial"/>
                <w:sz w:val="18"/>
                <w:szCs w:val="18"/>
              </w:rPr>
            </w:pPr>
            <w:r w:rsidRPr="001C5C76">
              <w:rPr>
                <w:rFonts w:ascii="Arial" w:hAnsi="Arial" w:cs="Arial"/>
                <w:sz w:val="18"/>
                <w:szCs w:val="18"/>
              </w:rPr>
              <w:t>DC_n2A-n48B-n261(G-I)</w:t>
            </w:r>
          </w:p>
          <w:p w:rsidR="00DD11EF" w:rsidRDefault="00DD11EF" w:rsidP="008E4AB7">
            <w:pPr>
              <w:pStyle w:val="affd"/>
              <w:jc w:val="center"/>
              <w:rPr>
                <w:rFonts w:ascii="Arial" w:hAnsi="Arial" w:cs="Arial"/>
                <w:sz w:val="18"/>
                <w:szCs w:val="18"/>
              </w:rPr>
            </w:pPr>
            <w:r w:rsidRPr="001C5C76">
              <w:rPr>
                <w:rFonts w:ascii="Arial" w:hAnsi="Arial" w:cs="Arial"/>
                <w:sz w:val="18"/>
                <w:szCs w:val="18"/>
              </w:rPr>
              <w:t>DC_n2A-n48B-n261(2A-I)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DC_n2A-n48B-n261(A-G)</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DC_n2A-n48B-n261(2A-G)</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DC_n2A-n48B-n261(A-I)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DC_n2A-n48B-n261(2A)</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rsidR="00DD11EF" w:rsidRDefault="00DD11EF" w:rsidP="008E4AB7">
            <w:pPr>
              <w:pStyle w:val="TAC"/>
              <w:rPr>
                <w:rFonts w:cs="Arial"/>
                <w:szCs w:val="18"/>
              </w:rPr>
            </w:pPr>
            <w:r>
              <w:rPr>
                <w:rFonts w:cs="Arial"/>
                <w:szCs w:val="18"/>
              </w:rPr>
              <w:t>DC_n2A-n261A</w:t>
            </w:r>
          </w:p>
          <w:p w:rsidR="00DD11EF" w:rsidRDefault="00DD11EF" w:rsidP="008E4AB7">
            <w:pPr>
              <w:pStyle w:val="TAC"/>
              <w:rPr>
                <w:rFonts w:cs="Arial"/>
                <w:szCs w:val="18"/>
              </w:rPr>
            </w:pPr>
            <w:r>
              <w:rPr>
                <w:rFonts w:cs="Arial"/>
                <w:szCs w:val="18"/>
              </w:rPr>
              <w:t>DC_n2A-n261G</w:t>
            </w:r>
          </w:p>
          <w:p w:rsidR="00DD11EF" w:rsidRDefault="00DD11EF" w:rsidP="008E4AB7">
            <w:pPr>
              <w:pStyle w:val="TAC"/>
              <w:rPr>
                <w:rFonts w:cs="Arial"/>
                <w:szCs w:val="18"/>
              </w:rPr>
            </w:pPr>
            <w:r>
              <w:rPr>
                <w:rFonts w:cs="Arial"/>
                <w:szCs w:val="18"/>
              </w:rPr>
              <w:t>DC_n2A-n261H</w:t>
            </w:r>
          </w:p>
          <w:p w:rsidR="00DD11EF" w:rsidRDefault="00DD11EF" w:rsidP="008E4AB7">
            <w:pPr>
              <w:pStyle w:val="TAC"/>
              <w:rPr>
                <w:rFonts w:cs="Arial"/>
                <w:szCs w:val="18"/>
              </w:rPr>
            </w:pPr>
            <w:r>
              <w:rPr>
                <w:rFonts w:cs="Arial"/>
                <w:szCs w:val="18"/>
              </w:rPr>
              <w:t>DC_n2A-n261I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pStyle w:val="TAC"/>
              <w:rPr>
                <w:rFonts w:cs="Arial"/>
                <w:szCs w:val="18"/>
              </w:rPr>
            </w:pPr>
            <w:r>
              <w:rPr>
                <w:rFonts w:cs="Arial"/>
                <w:szCs w:val="18"/>
              </w:rPr>
              <w:t>DC_n48A-n261I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DC_n2A-n66A-n260A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DC_n2A-n66A-n260G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DC_n2A-n66A-n260H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DC_n2A-n66A-n260I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DC_n2A-n66A-n260J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DC_n2A-n66A-n260K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DC_n2A-n66A-n260L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DC_n66A-n260M</w:t>
            </w:r>
          </w:p>
        </w:tc>
      </w:tr>
      <w:tr w:rsidR="00DD11EF" w:rsidRPr="0003716D"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Default="00DD11EF" w:rsidP="008E4AB7">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rsidR="00DD11EF" w:rsidRDefault="00DD11EF" w:rsidP="008E4AB7">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rsidR="00DD11EF" w:rsidRDefault="00DD11EF" w:rsidP="008E4AB7">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rsidR="00DD11EF" w:rsidRPr="0003716D" w:rsidRDefault="00DD11EF" w:rsidP="008E4AB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rsidR="00DD11EF" w:rsidRPr="0003716D" w:rsidRDefault="00DD11EF" w:rsidP="008E4AB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rsidR="00DD11EF" w:rsidRPr="0003716D" w:rsidRDefault="00DD11EF" w:rsidP="008E4AB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rsidR="00DD11EF" w:rsidRPr="0003716D" w:rsidRDefault="00DD11EF" w:rsidP="008E4AB7">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rsidR="00DD11EF" w:rsidRPr="0003716D" w:rsidRDefault="00DD11EF" w:rsidP="008E4AB7">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rsidR="00DD11EF" w:rsidRPr="0003716D" w:rsidRDefault="00DD11EF" w:rsidP="008E4AB7">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DD11EF" w:rsidRPr="0003716D"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DC_n2A-n66A-n261(G-H)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DC_n2A-n66A-n261(A-G-H)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DC_n2A-n66A-n261(G-I)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DC_n2A-n66A-n261(2H)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DC_n2A-n66A-n261(A-G-I)</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DC_n2A-n66A-n261(H-I)</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DC_n2A-n66A-n261(A-G)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DC_n2A-n66A-n261(A-H)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DC_n2A-n66A-n261(2A-H)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DC_n2A-n66A-n261(A-2G)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DC_n2A-n66A-n261(A-I)</w:t>
            </w:r>
          </w:p>
          <w:p w:rsidR="00DD11EF" w:rsidRDefault="00DD11EF" w:rsidP="008E4AB7">
            <w:pPr>
              <w:keepNext/>
              <w:keepLines/>
              <w:spacing w:after="0"/>
              <w:jc w:val="center"/>
              <w:rPr>
                <w:rFonts w:ascii="Arial" w:hAnsi="Arial"/>
                <w:sz w:val="18"/>
                <w:lang w:eastAsia="zh-CN"/>
              </w:rPr>
            </w:pPr>
            <w:r w:rsidRPr="001C5C76">
              <w:rPr>
                <w:rFonts w:ascii="Arial" w:hAnsi="Arial"/>
                <w:sz w:val="18"/>
                <w:lang w:eastAsia="zh-CN"/>
              </w:rPr>
              <w:t>DC_n2A-n66A-n261(2A-I)</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DC_n2A-n66A-n261(2A)</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rsidR="00DD11EF" w:rsidRPr="0003716D" w:rsidRDefault="00DD11EF" w:rsidP="008E4AB7">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DC_n2A-n77A-n260L</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DC_n2A-n77A-n260M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DC_n2A-n77C-n260A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DC_n2A-n77C-n260G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DC_n2A-n77C-n260H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DC_n2A-n77C-n260I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DC_n2A-n77C-n260J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DC_n2A-n77C-n260K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DC_n2A-n77C-n260L</w:t>
            </w:r>
          </w:p>
          <w:p w:rsidR="00DD11EF" w:rsidRPr="0003716D" w:rsidRDefault="00DD11EF" w:rsidP="008E4AB7">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DC_n2A-n77A-n261L</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DC_n2A-n77A-n261M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DC_n2A-n77C-n261L</w:t>
            </w:r>
          </w:p>
          <w:p w:rsidR="00DD11EF" w:rsidRPr="0003716D" w:rsidRDefault="00DD11EF" w:rsidP="008E4AB7">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lastRenderedPageBreak/>
              <w:t>DC_n2A-n77A-n261(G-H)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DC_n2A-n77A-n261(A-G-H)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DC_n2A-n77A-n261(G-I)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DC_n2A-n77A-n261(2H)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DC_n2A-n77A-n261(A-G-I)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DC_n2A-n77A-n261(H-I)</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DC_n2A-n77A-n261(A-H)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DC_n2A-n77A-n261(2G)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DC_n2A-n77A-n261(2A-H)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DC_n2A-n77A-n261(A-2G)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DC_n2A-n77A-n261(A-I)</w:t>
            </w:r>
          </w:p>
          <w:p w:rsidR="00DD11EF" w:rsidRDefault="00DD11EF" w:rsidP="008E4AB7">
            <w:pPr>
              <w:keepNext/>
              <w:keepLines/>
              <w:spacing w:after="0"/>
              <w:jc w:val="center"/>
              <w:rPr>
                <w:rFonts w:ascii="Arial" w:hAnsi="Arial"/>
                <w:sz w:val="18"/>
                <w:lang w:eastAsia="zh-CN"/>
              </w:rPr>
            </w:pPr>
            <w:r w:rsidRPr="001C5C76">
              <w:rPr>
                <w:rFonts w:ascii="Arial" w:hAnsi="Arial"/>
                <w:sz w:val="18"/>
                <w:lang w:eastAsia="zh-CN"/>
              </w:rPr>
              <w:t>DC_n2A-n77A-n261(2A-I)</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DC_n2A-n77A-n261(A-G)</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DC_n2A-n77A-n261(2A-G)</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DC_n2A-n77A-n261(2A)</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DC_n2A-n77A-n261(3A)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DC_n2A-n77C-n261(A-G-H)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DC_n2A-n77C-n261(2H)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DC_n2A-n77C-n261(A-G-I)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DC_n2A-n77C-n261(H-I)</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DC_n2A-n77C-n261(A-H)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DC_n2A-n77C-n261(2G)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DC_n2A-n77C-n261(2A-H)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DC_n2A-n77C-n261(A-2G)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DC_n2A-n77C-n261(A-I)</w:t>
            </w:r>
          </w:p>
          <w:p w:rsidR="00DD11EF" w:rsidRDefault="00DD11EF" w:rsidP="008E4AB7">
            <w:pPr>
              <w:keepNext/>
              <w:keepLines/>
              <w:spacing w:after="0"/>
              <w:jc w:val="center"/>
              <w:rPr>
                <w:rFonts w:ascii="Arial" w:hAnsi="Arial"/>
                <w:sz w:val="18"/>
                <w:lang w:eastAsia="zh-CN"/>
              </w:rPr>
            </w:pPr>
            <w:r w:rsidRPr="001C5C76">
              <w:rPr>
                <w:rFonts w:ascii="Arial" w:hAnsi="Arial"/>
                <w:sz w:val="18"/>
                <w:lang w:eastAsia="zh-CN"/>
              </w:rPr>
              <w:t>DC_n2A-n77C-n261(2A-I)</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DC_n2A-n77C-n261(A-G)</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DC_n2A-n77C-n261(2A-G)</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DC_n2A-n77C-n261(2A)</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DC_n2A-n261A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DC_n2A-n261G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DC_n2A-n261H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DC_n2A-n261I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DC_n3A-n7A-n258B</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DC_n3A-n7A-n258C</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DC_n3A-n7A-n258E</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DC_n3A-n7A-n258F</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DC_n3A-n7B-n258B</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DC_n3A-n7B-n258C</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DC_n3A-n7B-n258E</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DC_n3A-n7B-n258F</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DC_n3A-n18A-n257A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DC_n3A-n18A-n257G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DC_n3A-n18A-n257H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DC_n3A-n18A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DD11EF" w:rsidRPr="0003716D" w:rsidTr="008E4AB7">
        <w:trPr>
          <w:trHeight w:val="187"/>
          <w:jc w:val="center"/>
        </w:trPr>
        <w:tc>
          <w:tcPr>
            <w:tcW w:w="3823" w:type="dxa"/>
          </w:tcPr>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DD11EF" w:rsidRPr="0092423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DD11EF" w:rsidRPr="0092423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DD11EF" w:rsidRPr="0092423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DC_n3A-n41A-n257G</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DC_n3A-n41A-n257H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DC_n3A-n257H</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DC_n3A-n257I</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DC_n78A-n257I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DC_n3A-n78A-n258B</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DC_n3A-n78A-n258C</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DC_n3A-n78A-n258E</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DC_n3A-n78A-n258F</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DC_n3A-n78A</w:t>
            </w:r>
          </w:p>
        </w:tc>
      </w:tr>
      <w:tr w:rsidR="00DD11EF" w:rsidRPr="0003716D" w:rsidTr="008E4AB7">
        <w:tblPrEx>
          <w:tblLook w:val="04A0" w:firstRow="1" w:lastRow="0" w:firstColumn="1" w:lastColumn="0" w:noHBand="0" w:noVBand="1"/>
        </w:tblPrEx>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DC_n3A-n257I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rPr>
            </w:pPr>
            <w:r w:rsidRPr="0003716D">
              <w:rPr>
                <w:rFonts w:ascii="Arial" w:hAnsi="Arial"/>
                <w:sz w:val="18"/>
              </w:rPr>
              <w:t>DC_n79A-n257I</w:t>
            </w:r>
          </w:p>
        </w:tc>
      </w:tr>
      <w:tr w:rsidR="00DD11EF" w:rsidRPr="0003716D" w:rsidTr="008E4AB7">
        <w:tblPrEx>
          <w:tblLook w:val="04A0" w:firstRow="1" w:lastRow="0" w:firstColumn="1" w:lastColumn="0" w:noHBand="0" w:noVBand="1"/>
        </w:tblPrEx>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DC_n5A-n30A-n260A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DC_n5A-n30A-n260G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DC_n5A-n30A-n260H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DC_n5A-n30A-n260I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DC_n5A-n30A-n260J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DC_n5A-n30A-n260K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DC_n5A-n30A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DC_n5A-n260M</w:t>
            </w:r>
          </w:p>
          <w:p w:rsidR="00DD11EF" w:rsidRPr="0003716D" w:rsidRDefault="00DD11EF" w:rsidP="008E4AB7">
            <w:pPr>
              <w:keepNext/>
              <w:keepLines/>
              <w:spacing w:after="0"/>
              <w:jc w:val="center"/>
              <w:rPr>
                <w:rFonts w:ascii="Arial" w:hAnsi="Arial"/>
                <w:sz w:val="18"/>
              </w:rPr>
            </w:pPr>
            <w:r w:rsidRPr="0003716D">
              <w:rPr>
                <w:rFonts w:ascii="Arial" w:hAnsi="Arial"/>
                <w:sz w:val="18"/>
                <w:lang w:eastAsia="zh-CN"/>
              </w:rPr>
              <w:t>DC_n30A-n260M</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DC_n5A-n48A-n260A</w:t>
            </w:r>
          </w:p>
          <w:p w:rsidR="00DD11EF" w:rsidRDefault="00DD11EF" w:rsidP="008E4AB7">
            <w:pPr>
              <w:pStyle w:val="affd"/>
              <w:jc w:val="center"/>
              <w:rPr>
                <w:rFonts w:ascii="Arial" w:hAnsi="Arial" w:cs="Arial"/>
                <w:sz w:val="18"/>
                <w:szCs w:val="18"/>
              </w:rPr>
            </w:pPr>
            <w:r>
              <w:rPr>
                <w:rFonts w:ascii="Arial" w:hAnsi="Arial" w:cs="Arial"/>
                <w:sz w:val="18"/>
                <w:szCs w:val="18"/>
              </w:rPr>
              <w:t>DC_n5A-n48A-n260G</w:t>
            </w:r>
          </w:p>
          <w:p w:rsidR="00DD11EF" w:rsidRDefault="00DD11EF" w:rsidP="008E4AB7">
            <w:pPr>
              <w:pStyle w:val="affd"/>
              <w:jc w:val="center"/>
              <w:rPr>
                <w:rFonts w:ascii="Arial" w:hAnsi="Arial" w:cs="Arial"/>
                <w:sz w:val="18"/>
                <w:szCs w:val="18"/>
              </w:rPr>
            </w:pPr>
            <w:r>
              <w:rPr>
                <w:rFonts w:ascii="Arial" w:hAnsi="Arial" w:cs="Arial"/>
                <w:sz w:val="18"/>
                <w:szCs w:val="18"/>
              </w:rPr>
              <w:t>DC_n5A-n48A-n260H</w:t>
            </w:r>
          </w:p>
          <w:p w:rsidR="00DD11EF" w:rsidRDefault="00DD11EF" w:rsidP="008E4AB7">
            <w:pPr>
              <w:pStyle w:val="affd"/>
              <w:jc w:val="center"/>
              <w:rPr>
                <w:rFonts w:ascii="Arial" w:hAnsi="Arial" w:cs="Arial"/>
                <w:sz w:val="18"/>
                <w:szCs w:val="18"/>
              </w:rPr>
            </w:pPr>
            <w:r>
              <w:rPr>
                <w:rFonts w:ascii="Arial" w:hAnsi="Arial" w:cs="Arial"/>
                <w:sz w:val="18"/>
                <w:szCs w:val="18"/>
              </w:rPr>
              <w:t>DC_n5A-n48A-n260I</w:t>
            </w:r>
          </w:p>
          <w:p w:rsidR="00DD11EF" w:rsidRDefault="00DD11EF" w:rsidP="008E4AB7">
            <w:pPr>
              <w:pStyle w:val="affd"/>
              <w:jc w:val="center"/>
              <w:rPr>
                <w:rFonts w:ascii="Arial" w:hAnsi="Arial" w:cs="Arial"/>
                <w:sz w:val="18"/>
                <w:szCs w:val="18"/>
              </w:rPr>
            </w:pPr>
            <w:r>
              <w:rPr>
                <w:rFonts w:ascii="Arial" w:hAnsi="Arial" w:cs="Arial"/>
                <w:sz w:val="18"/>
                <w:szCs w:val="18"/>
              </w:rPr>
              <w:t>DC_n5A-n48A-n260J</w:t>
            </w:r>
          </w:p>
          <w:p w:rsidR="00DD11EF" w:rsidRDefault="00DD11EF" w:rsidP="008E4AB7">
            <w:pPr>
              <w:pStyle w:val="TAC"/>
              <w:rPr>
                <w:rFonts w:cs="Arial"/>
                <w:szCs w:val="18"/>
              </w:rPr>
            </w:pPr>
            <w:r>
              <w:rPr>
                <w:rFonts w:cs="Arial"/>
                <w:szCs w:val="18"/>
              </w:rPr>
              <w:t>DC_n5A-n48A-n260K</w:t>
            </w:r>
          </w:p>
          <w:p w:rsidR="00DD11EF" w:rsidRDefault="00DD11EF" w:rsidP="008E4AB7">
            <w:pPr>
              <w:pStyle w:val="TAC"/>
              <w:rPr>
                <w:rFonts w:cs="Arial"/>
                <w:szCs w:val="18"/>
              </w:rPr>
            </w:pPr>
            <w:r>
              <w:rPr>
                <w:rFonts w:cs="Arial"/>
                <w:szCs w:val="18"/>
              </w:rPr>
              <w:t>DC_n5A-n48A-n260L</w:t>
            </w:r>
          </w:p>
          <w:p w:rsidR="00DD11EF" w:rsidRDefault="00DD11EF" w:rsidP="008E4AB7">
            <w:pPr>
              <w:pStyle w:val="TAC"/>
              <w:rPr>
                <w:rFonts w:cs="Arial"/>
                <w:szCs w:val="18"/>
                <w:lang w:val="en-US"/>
              </w:rPr>
            </w:pPr>
            <w:r>
              <w:rPr>
                <w:rFonts w:cs="Arial"/>
                <w:szCs w:val="18"/>
              </w:rPr>
              <w:t>DC_n5A-n48A-n260M</w:t>
            </w:r>
          </w:p>
        </w:tc>
        <w:tc>
          <w:tcPr>
            <w:tcW w:w="3969" w:type="dxa"/>
            <w:vAlign w:val="center"/>
          </w:tcPr>
          <w:p w:rsidR="00DD11EF" w:rsidRDefault="00DD11EF" w:rsidP="008E4AB7">
            <w:pPr>
              <w:pStyle w:val="TAC"/>
              <w:rPr>
                <w:rFonts w:cs="Arial"/>
                <w:szCs w:val="18"/>
              </w:rPr>
            </w:pPr>
            <w:r>
              <w:rPr>
                <w:rFonts w:cs="Arial"/>
                <w:szCs w:val="18"/>
              </w:rPr>
              <w:t>DC_n5A-n260A</w:t>
            </w:r>
          </w:p>
          <w:p w:rsidR="00DD11EF" w:rsidRDefault="00DD11EF" w:rsidP="008E4AB7">
            <w:pPr>
              <w:pStyle w:val="TAC"/>
              <w:rPr>
                <w:rFonts w:cs="Arial"/>
                <w:szCs w:val="18"/>
              </w:rPr>
            </w:pPr>
            <w:r>
              <w:rPr>
                <w:rFonts w:cs="Arial"/>
                <w:szCs w:val="18"/>
              </w:rPr>
              <w:t>DC_n5A-n260G</w:t>
            </w:r>
          </w:p>
          <w:p w:rsidR="00DD11EF" w:rsidRDefault="00DD11EF" w:rsidP="008E4AB7">
            <w:pPr>
              <w:pStyle w:val="TAC"/>
              <w:rPr>
                <w:rFonts w:cs="Arial"/>
                <w:szCs w:val="18"/>
              </w:rPr>
            </w:pPr>
            <w:r>
              <w:rPr>
                <w:rFonts w:cs="Arial"/>
                <w:szCs w:val="18"/>
              </w:rPr>
              <w:t>DC_n5A-n260H</w:t>
            </w:r>
          </w:p>
          <w:p w:rsidR="00DD11EF" w:rsidRDefault="00DD11EF" w:rsidP="008E4AB7">
            <w:pPr>
              <w:pStyle w:val="TAC"/>
              <w:rPr>
                <w:rFonts w:cs="Arial"/>
                <w:szCs w:val="18"/>
              </w:rPr>
            </w:pPr>
            <w:r>
              <w:rPr>
                <w:rFonts w:cs="Arial"/>
                <w:szCs w:val="18"/>
              </w:rPr>
              <w:t>DC_n5A-n260I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lastRenderedPageBreak/>
              <w:t>DC_n5A-n48(2A)-n260A</w:t>
            </w:r>
          </w:p>
          <w:p w:rsidR="00DD11EF" w:rsidRDefault="00DD11EF" w:rsidP="008E4AB7">
            <w:pPr>
              <w:pStyle w:val="TAC"/>
              <w:rPr>
                <w:rFonts w:cs="Arial"/>
                <w:szCs w:val="18"/>
              </w:rPr>
            </w:pPr>
            <w:r>
              <w:rPr>
                <w:rFonts w:cs="Arial"/>
                <w:szCs w:val="18"/>
              </w:rPr>
              <w:t>DC_n5A-n48(2A)-n260G</w:t>
            </w:r>
          </w:p>
          <w:p w:rsidR="00DD11EF" w:rsidRDefault="00DD11EF" w:rsidP="008E4AB7">
            <w:pPr>
              <w:pStyle w:val="TAC"/>
              <w:rPr>
                <w:rFonts w:cs="Arial"/>
                <w:szCs w:val="18"/>
              </w:rPr>
            </w:pPr>
            <w:r>
              <w:rPr>
                <w:rFonts w:cs="Arial"/>
                <w:szCs w:val="18"/>
              </w:rPr>
              <w:t>DC_n5A-n48(2A)-n260H</w:t>
            </w:r>
          </w:p>
          <w:p w:rsidR="00DD11EF" w:rsidRDefault="00DD11EF" w:rsidP="008E4AB7">
            <w:pPr>
              <w:pStyle w:val="TAC"/>
              <w:rPr>
                <w:rFonts w:cs="Arial"/>
                <w:szCs w:val="18"/>
              </w:rPr>
            </w:pPr>
            <w:r>
              <w:rPr>
                <w:rFonts w:cs="Arial"/>
                <w:szCs w:val="18"/>
              </w:rPr>
              <w:t>DC_n5A-n48(2A)-n260I</w:t>
            </w:r>
          </w:p>
          <w:p w:rsidR="00DD11EF" w:rsidRDefault="00DD11EF" w:rsidP="008E4AB7">
            <w:pPr>
              <w:pStyle w:val="TAC"/>
              <w:rPr>
                <w:rFonts w:cs="Arial"/>
                <w:szCs w:val="18"/>
              </w:rPr>
            </w:pPr>
            <w:r>
              <w:rPr>
                <w:rFonts w:cs="Arial"/>
                <w:szCs w:val="18"/>
              </w:rPr>
              <w:t>DC_n5A-n48(2A)-n260J</w:t>
            </w:r>
          </w:p>
          <w:p w:rsidR="00DD11EF" w:rsidRDefault="00DD11EF" w:rsidP="008E4AB7">
            <w:pPr>
              <w:pStyle w:val="TAC"/>
              <w:rPr>
                <w:rFonts w:cs="Arial"/>
                <w:szCs w:val="18"/>
              </w:rPr>
            </w:pPr>
            <w:r>
              <w:rPr>
                <w:rFonts w:cs="Arial"/>
                <w:szCs w:val="18"/>
              </w:rPr>
              <w:t>DC_n5A-n48(2A)-n260K</w:t>
            </w:r>
          </w:p>
          <w:p w:rsidR="00DD11EF" w:rsidRDefault="00DD11EF" w:rsidP="008E4AB7">
            <w:pPr>
              <w:pStyle w:val="TAC"/>
              <w:rPr>
                <w:rFonts w:cs="Arial"/>
                <w:szCs w:val="18"/>
              </w:rPr>
            </w:pPr>
            <w:r>
              <w:rPr>
                <w:rFonts w:cs="Arial"/>
                <w:szCs w:val="18"/>
              </w:rPr>
              <w:t>DC_n5A-n48(2A)-n260L</w:t>
            </w:r>
          </w:p>
          <w:p w:rsidR="00DD11EF" w:rsidRDefault="00DD11EF" w:rsidP="008E4AB7">
            <w:pPr>
              <w:pStyle w:val="TAC"/>
              <w:rPr>
                <w:rFonts w:cs="Arial"/>
                <w:szCs w:val="18"/>
                <w:lang w:val="en-US"/>
              </w:rPr>
            </w:pPr>
            <w:r>
              <w:rPr>
                <w:rFonts w:cs="Arial"/>
                <w:szCs w:val="18"/>
              </w:rPr>
              <w:t>DC_n5A-n48(2A)-n260M</w:t>
            </w:r>
          </w:p>
        </w:tc>
        <w:tc>
          <w:tcPr>
            <w:tcW w:w="3969" w:type="dxa"/>
            <w:vAlign w:val="center"/>
          </w:tcPr>
          <w:p w:rsidR="00DD11EF" w:rsidRDefault="00DD11EF" w:rsidP="008E4AB7">
            <w:pPr>
              <w:pStyle w:val="TAC"/>
              <w:rPr>
                <w:rFonts w:cs="Arial"/>
                <w:szCs w:val="18"/>
              </w:rPr>
            </w:pPr>
            <w:r>
              <w:rPr>
                <w:rFonts w:cs="Arial"/>
                <w:szCs w:val="18"/>
              </w:rPr>
              <w:t>DC_n5A-n260A</w:t>
            </w:r>
          </w:p>
          <w:p w:rsidR="00DD11EF" w:rsidRDefault="00DD11EF" w:rsidP="008E4AB7">
            <w:pPr>
              <w:pStyle w:val="TAC"/>
              <w:rPr>
                <w:rFonts w:cs="Arial"/>
                <w:szCs w:val="18"/>
              </w:rPr>
            </w:pPr>
            <w:r>
              <w:rPr>
                <w:rFonts w:cs="Arial"/>
                <w:szCs w:val="18"/>
              </w:rPr>
              <w:t>DC_n5A-n260G</w:t>
            </w:r>
          </w:p>
          <w:p w:rsidR="00DD11EF" w:rsidRDefault="00DD11EF" w:rsidP="008E4AB7">
            <w:pPr>
              <w:pStyle w:val="TAC"/>
              <w:rPr>
                <w:rFonts w:cs="Arial"/>
                <w:szCs w:val="18"/>
              </w:rPr>
            </w:pPr>
            <w:r>
              <w:rPr>
                <w:rFonts w:cs="Arial"/>
                <w:szCs w:val="18"/>
              </w:rPr>
              <w:t>DC_n5A-n260H</w:t>
            </w:r>
          </w:p>
          <w:p w:rsidR="00DD11EF" w:rsidRDefault="00DD11EF" w:rsidP="008E4AB7">
            <w:pPr>
              <w:pStyle w:val="TAC"/>
              <w:rPr>
                <w:rFonts w:cs="Arial"/>
                <w:szCs w:val="18"/>
              </w:rPr>
            </w:pPr>
            <w:r>
              <w:rPr>
                <w:rFonts w:cs="Arial"/>
                <w:szCs w:val="18"/>
              </w:rPr>
              <w:t>DC_n5A-n260I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t>DC_n5A-n48B-n260A</w:t>
            </w:r>
          </w:p>
          <w:p w:rsidR="00DD11EF" w:rsidRDefault="00DD11EF" w:rsidP="008E4AB7">
            <w:pPr>
              <w:pStyle w:val="TAC"/>
              <w:rPr>
                <w:rFonts w:cs="Arial"/>
                <w:szCs w:val="18"/>
              </w:rPr>
            </w:pPr>
            <w:r>
              <w:rPr>
                <w:rFonts w:cs="Arial"/>
                <w:szCs w:val="18"/>
              </w:rPr>
              <w:t>DC_n5A-n48B-n260G</w:t>
            </w:r>
          </w:p>
          <w:p w:rsidR="00DD11EF" w:rsidRDefault="00DD11EF" w:rsidP="008E4AB7">
            <w:pPr>
              <w:pStyle w:val="TAC"/>
              <w:rPr>
                <w:rFonts w:cs="Arial"/>
                <w:szCs w:val="18"/>
              </w:rPr>
            </w:pPr>
            <w:r>
              <w:rPr>
                <w:rFonts w:cs="Arial"/>
                <w:szCs w:val="18"/>
              </w:rPr>
              <w:t>DC_n5A-n48B-n260H</w:t>
            </w:r>
          </w:p>
          <w:p w:rsidR="00DD11EF" w:rsidRDefault="00DD11EF" w:rsidP="008E4AB7">
            <w:pPr>
              <w:pStyle w:val="TAC"/>
              <w:rPr>
                <w:rFonts w:cs="Arial"/>
                <w:szCs w:val="18"/>
              </w:rPr>
            </w:pPr>
            <w:r>
              <w:rPr>
                <w:rFonts w:cs="Arial"/>
                <w:szCs w:val="18"/>
              </w:rPr>
              <w:t>DC_n5A-n48B-n260I</w:t>
            </w:r>
          </w:p>
          <w:p w:rsidR="00DD11EF" w:rsidRDefault="00DD11EF" w:rsidP="008E4AB7">
            <w:pPr>
              <w:pStyle w:val="TAC"/>
              <w:rPr>
                <w:rFonts w:cs="Arial"/>
                <w:szCs w:val="18"/>
              </w:rPr>
            </w:pPr>
            <w:r>
              <w:rPr>
                <w:rFonts w:cs="Arial"/>
                <w:szCs w:val="18"/>
              </w:rPr>
              <w:t>DC_n5A-n48B-n260J</w:t>
            </w:r>
          </w:p>
          <w:p w:rsidR="00DD11EF" w:rsidRDefault="00DD11EF" w:rsidP="008E4AB7">
            <w:pPr>
              <w:pStyle w:val="TAC"/>
              <w:rPr>
                <w:rFonts w:cs="Arial"/>
                <w:szCs w:val="18"/>
              </w:rPr>
            </w:pPr>
            <w:r>
              <w:rPr>
                <w:rFonts w:cs="Arial"/>
                <w:szCs w:val="18"/>
              </w:rPr>
              <w:t>DC_n5A-n48B-n260K</w:t>
            </w:r>
          </w:p>
          <w:p w:rsidR="00DD11EF" w:rsidRDefault="00DD11EF" w:rsidP="008E4AB7">
            <w:pPr>
              <w:pStyle w:val="TAC"/>
              <w:rPr>
                <w:rFonts w:cs="Arial"/>
                <w:szCs w:val="18"/>
              </w:rPr>
            </w:pPr>
            <w:r>
              <w:rPr>
                <w:rFonts w:cs="Arial"/>
                <w:szCs w:val="18"/>
              </w:rPr>
              <w:t>DC_n5A-n48B-n260L</w:t>
            </w:r>
          </w:p>
          <w:p w:rsidR="00DD11EF" w:rsidRDefault="00DD11EF" w:rsidP="008E4AB7">
            <w:pPr>
              <w:pStyle w:val="TAC"/>
              <w:rPr>
                <w:rFonts w:cs="Arial"/>
                <w:szCs w:val="18"/>
                <w:lang w:val="en-US"/>
              </w:rPr>
            </w:pPr>
            <w:r>
              <w:rPr>
                <w:rFonts w:cs="Arial"/>
                <w:szCs w:val="18"/>
              </w:rPr>
              <w:t>DC_n5A-n48B-n260M</w:t>
            </w:r>
          </w:p>
        </w:tc>
        <w:tc>
          <w:tcPr>
            <w:tcW w:w="3969" w:type="dxa"/>
            <w:vAlign w:val="center"/>
          </w:tcPr>
          <w:p w:rsidR="00DD11EF" w:rsidRDefault="00DD11EF" w:rsidP="008E4AB7">
            <w:pPr>
              <w:pStyle w:val="TAC"/>
              <w:rPr>
                <w:rFonts w:cs="Arial"/>
                <w:szCs w:val="18"/>
              </w:rPr>
            </w:pPr>
            <w:r>
              <w:rPr>
                <w:rFonts w:cs="Arial"/>
                <w:szCs w:val="18"/>
              </w:rPr>
              <w:t>DC_n5A-n260A</w:t>
            </w:r>
          </w:p>
          <w:p w:rsidR="00DD11EF" w:rsidRDefault="00DD11EF" w:rsidP="008E4AB7">
            <w:pPr>
              <w:pStyle w:val="TAC"/>
              <w:rPr>
                <w:rFonts w:cs="Arial"/>
                <w:szCs w:val="18"/>
              </w:rPr>
            </w:pPr>
            <w:r>
              <w:rPr>
                <w:rFonts w:cs="Arial"/>
                <w:szCs w:val="18"/>
              </w:rPr>
              <w:t>DC_n5A-n260G</w:t>
            </w:r>
          </w:p>
          <w:p w:rsidR="00DD11EF" w:rsidRDefault="00DD11EF" w:rsidP="008E4AB7">
            <w:pPr>
              <w:pStyle w:val="TAC"/>
              <w:rPr>
                <w:rFonts w:cs="Arial"/>
                <w:szCs w:val="18"/>
              </w:rPr>
            </w:pPr>
            <w:r>
              <w:rPr>
                <w:rFonts w:cs="Arial"/>
                <w:szCs w:val="18"/>
              </w:rPr>
              <w:t>DC_n5A-n260H</w:t>
            </w:r>
          </w:p>
          <w:p w:rsidR="00DD11EF" w:rsidRDefault="00DD11EF" w:rsidP="008E4AB7">
            <w:pPr>
              <w:pStyle w:val="TAC"/>
              <w:rPr>
                <w:rFonts w:cs="Arial"/>
                <w:szCs w:val="18"/>
              </w:rPr>
            </w:pPr>
            <w:r>
              <w:rPr>
                <w:rFonts w:cs="Arial"/>
                <w:szCs w:val="18"/>
              </w:rPr>
              <w:t>DC_n5A-n260I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t>DC_n5A-n48A-n261A</w:t>
            </w:r>
          </w:p>
          <w:p w:rsidR="00DD11EF" w:rsidRDefault="00DD11EF" w:rsidP="008E4AB7">
            <w:pPr>
              <w:pStyle w:val="TAC"/>
              <w:rPr>
                <w:rFonts w:cs="Arial"/>
                <w:szCs w:val="18"/>
              </w:rPr>
            </w:pPr>
            <w:r>
              <w:rPr>
                <w:rFonts w:cs="Arial"/>
                <w:szCs w:val="18"/>
              </w:rPr>
              <w:t>DC_n5A-n48A-n261G</w:t>
            </w:r>
          </w:p>
          <w:p w:rsidR="00DD11EF" w:rsidRDefault="00DD11EF" w:rsidP="008E4AB7">
            <w:pPr>
              <w:pStyle w:val="TAC"/>
              <w:rPr>
                <w:rFonts w:cs="Arial"/>
                <w:szCs w:val="18"/>
              </w:rPr>
            </w:pPr>
            <w:r>
              <w:rPr>
                <w:rFonts w:cs="Arial"/>
                <w:szCs w:val="18"/>
              </w:rPr>
              <w:t>DC_n5A-n48A-n261H</w:t>
            </w:r>
          </w:p>
          <w:p w:rsidR="00DD11EF" w:rsidRDefault="00DD11EF" w:rsidP="008E4AB7">
            <w:pPr>
              <w:pStyle w:val="TAC"/>
              <w:rPr>
                <w:rFonts w:cs="Arial"/>
                <w:szCs w:val="18"/>
              </w:rPr>
            </w:pPr>
            <w:r>
              <w:rPr>
                <w:rFonts w:cs="Arial"/>
                <w:szCs w:val="18"/>
              </w:rPr>
              <w:t>DC_n5A-n48A-n261I</w:t>
            </w:r>
          </w:p>
          <w:p w:rsidR="00DD11EF" w:rsidRDefault="00DD11EF" w:rsidP="008E4AB7">
            <w:pPr>
              <w:pStyle w:val="TAC"/>
              <w:rPr>
                <w:rFonts w:cs="Arial"/>
                <w:szCs w:val="18"/>
              </w:rPr>
            </w:pPr>
            <w:r>
              <w:rPr>
                <w:rFonts w:cs="Arial"/>
                <w:szCs w:val="18"/>
              </w:rPr>
              <w:t>DC_n5A-n48A-n261J</w:t>
            </w:r>
          </w:p>
          <w:p w:rsidR="00DD11EF" w:rsidRDefault="00DD11EF" w:rsidP="008E4AB7">
            <w:pPr>
              <w:pStyle w:val="TAC"/>
              <w:rPr>
                <w:rFonts w:cs="Arial"/>
                <w:szCs w:val="18"/>
              </w:rPr>
            </w:pPr>
            <w:r>
              <w:rPr>
                <w:rFonts w:cs="Arial"/>
                <w:szCs w:val="18"/>
              </w:rPr>
              <w:t>DC_n5A-n48A-n261K</w:t>
            </w:r>
          </w:p>
          <w:p w:rsidR="00DD11EF" w:rsidRDefault="00DD11EF" w:rsidP="008E4AB7">
            <w:pPr>
              <w:pStyle w:val="TAC"/>
              <w:rPr>
                <w:rFonts w:cs="Arial"/>
                <w:szCs w:val="18"/>
              </w:rPr>
            </w:pPr>
            <w:r>
              <w:rPr>
                <w:rFonts w:cs="Arial"/>
                <w:szCs w:val="18"/>
              </w:rPr>
              <w:t>DC_n5A-n48A-n261L</w:t>
            </w:r>
          </w:p>
          <w:p w:rsidR="00DD11EF" w:rsidRDefault="00DD11EF" w:rsidP="008E4AB7">
            <w:pPr>
              <w:pStyle w:val="TAC"/>
              <w:rPr>
                <w:rFonts w:cs="Arial"/>
                <w:szCs w:val="18"/>
                <w:lang w:val="en-US"/>
              </w:rPr>
            </w:pPr>
            <w:r>
              <w:rPr>
                <w:rFonts w:cs="Arial"/>
                <w:szCs w:val="18"/>
              </w:rPr>
              <w:t>DC_n5A-n48A-n261M</w:t>
            </w:r>
          </w:p>
        </w:tc>
        <w:tc>
          <w:tcPr>
            <w:tcW w:w="3969" w:type="dxa"/>
            <w:vAlign w:val="center"/>
          </w:tcPr>
          <w:p w:rsidR="00DD11EF" w:rsidRDefault="00DD11EF" w:rsidP="008E4AB7">
            <w:pPr>
              <w:pStyle w:val="TAC"/>
              <w:rPr>
                <w:rFonts w:cs="Arial"/>
                <w:szCs w:val="18"/>
              </w:rPr>
            </w:pPr>
            <w:r>
              <w:rPr>
                <w:rFonts w:cs="Arial"/>
                <w:szCs w:val="18"/>
              </w:rPr>
              <w:t>DC_n5A-n260A</w:t>
            </w:r>
          </w:p>
          <w:p w:rsidR="00DD11EF" w:rsidRDefault="00DD11EF" w:rsidP="008E4AB7">
            <w:pPr>
              <w:pStyle w:val="TAC"/>
              <w:rPr>
                <w:rFonts w:cs="Arial"/>
                <w:szCs w:val="18"/>
              </w:rPr>
            </w:pPr>
            <w:r>
              <w:rPr>
                <w:rFonts w:cs="Arial"/>
                <w:szCs w:val="18"/>
              </w:rPr>
              <w:t>DC_n5A-n260G</w:t>
            </w:r>
          </w:p>
          <w:p w:rsidR="00DD11EF" w:rsidRDefault="00DD11EF" w:rsidP="008E4AB7">
            <w:pPr>
              <w:pStyle w:val="TAC"/>
              <w:rPr>
                <w:rFonts w:cs="Arial"/>
                <w:szCs w:val="18"/>
              </w:rPr>
            </w:pPr>
            <w:r>
              <w:rPr>
                <w:rFonts w:cs="Arial"/>
                <w:szCs w:val="18"/>
              </w:rPr>
              <w:t>DC_n5A-n260H</w:t>
            </w:r>
          </w:p>
          <w:p w:rsidR="00DD11EF" w:rsidRDefault="00DD11EF" w:rsidP="008E4AB7">
            <w:pPr>
              <w:pStyle w:val="TAC"/>
              <w:rPr>
                <w:rFonts w:cs="Arial"/>
                <w:szCs w:val="18"/>
              </w:rPr>
            </w:pPr>
            <w:r>
              <w:rPr>
                <w:rFonts w:cs="Arial"/>
                <w:szCs w:val="18"/>
              </w:rPr>
              <w:t>DC_n5A-n260I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t>DC_n5A-n48A-n261(G-H)</w:t>
            </w:r>
          </w:p>
          <w:p w:rsidR="00DD11EF" w:rsidRDefault="00DD11EF" w:rsidP="008E4AB7">
            <w:pPr>
              <w:pStyle w:val="TAC"/>
              <w:rPr>
                <w:rFonts w:cs="Arial"/>
                <w:szCs w:val="18"/>
              </w:rPr>
            </w:pPr>
            <w:r>
              <w:rPr>
                <w:rFonts w:cs="Arial"/>
                <w:szCs w:val="18"/>
              </w:rPr>
              <w:t>DC_n5A-n48A-n261(A-G-H)</w:t>
            </w:r>
          </w:p>
          <w:p w:rsidR="00DD11EF" w:rsidRDefault="00DD11EF" w:rsidP="008E4AB7">
            <w:pPr>
              <w:pStyle w:val="TAC"/>
              <w:rPr>
                <w:rFonts w:cs="Arial"/>
                <w:szCs w:val="18"/>
              </w:rPr>
            </w:pPr>
            <w:r>
              <w:rPr>
                <w:rFonts w:cs="Arial"/>
                <w:szCs w:val="18"/>
              </w:rPr>
              <w:t>DC_n5A-n48A-n261(2H)</w:t>
            </w:r>
          </w:p>
          <w:p w:rsidR="00DD11EF" w:rsidRDefault="00DD11EF" w:rsidP="008E4AB7">
            <w:pPr>
              <w:pStyle w:val="TAC"/>
              <w:rPr>
                <w:rFonts w:cs="Arial"/>
                <w:szCs w:val="18"/>
              </w:rPr>
            </w:pPr>
            <w:r>
              <w:rPr>
                <w:rFonts w:cs="Arial"/>
                <w:szCs w:val="18"/>
              </w:rPr>
              <w:t>DC_n5A-n48A-n261(H-I)</w:t>
            </w:r>
          </w:p>
          <w:p w:rsidR="00DD11EF" w:rsidRDefault="00DD11EF" w:rsidP="008E4AB7">
            <w:pPr>
              <w:pStyle w:val="TAC"/>
              <w:rPr>
                <w:rFonts w:cs="Arial"/>
                <w:szCs w:val="18"/>
              </w:rPr>
            </w:pPr>
            <w:r>
              <w:rPr>
                <w:rFonts w:cs="Arial"/>
                <w:szCs w:val="18"/>
              </w:rPr>
              <w:t>DC_n5A-n48A-n261(A-G-I)</w:t>
            </w:r>
          </w:p>
          <w:p w:rsidR="00DD11EF" w:rsidRPr="001C5C76" w:rsidRDefault="00DD11EF" w:rsidP="008E4AB7">
            <w:pPr>
              <w:pStyle w:val="TAC"/>
              <w:rPr>
                <w:rFonts w:cs="Arial"/>
                <w:szCs w:val="18"/>
              </w:rPr>
            </w:pPr>
            <w:r w:rsidRPr="001C5C76">
              <w:rPr>
                <w:rFonts w:cs="Arial"/>
                <w:szCs w:val="18"/>
              </w:rPr>
              <w:t>DC_n5A-n48A-n261(A-H)</w:t>
            </w:r>
          </w:p>
          <w:p w:rsidR="00DD11EF" w:rsidRPr="001C5C76" w:rsidRDefault="00DD11EF" w:rsidP="008E4AB7">
            <w:pPr>
              <w:pStyle w:val="TAC"/>
              <w:rPr>
                <w:rFonts w:cs="Arial"/>
                <w:szCs w:val="18"/>
              </w:rPr>
            </w:pPr>
            <w:r w:rsidRPr="001C5C76">
              <w:rPr>
                <w:rFonts w:cs="Arial"/>
                <w:szCs w:val="18"/>
              </w:rPr>
              <w:t>DC_n5A-n48A-n261(2G)</w:t>
            </w:r>
          </w:p>
          <w:p w:rsidR="00DD11EF" w:rsidRPr="001C5C76" w:rsidRDefault="00DD11EF" w:rsidP="008E4AB7">
            <w:pPr>
              <w:pStyle w:val="TAC"/>
              <w:rPr>
                <w:rFonts w:cs="Arial"/>
                <w:szCs w:val="18"/>
              </w:rPr>
            </w:pPr>
            <w:r w:rsidRPr="001C5C76">
              <w:rPr>
                <w:rFonts w:cs="Arial"/>
                <w:szCs w:val="18"/>
              </w:rPr>
              <w:t>DC_n5A-n48A-n261(2A-H)</w:t>
            </w:r>
          </w:p>
          <w:p w:rsidR="00DD11EF" w:rsidRPr="001C5C76" w:rsidRDefault="00DD11EF" w:rsidP="008E4AB7">
            <w:pPr>
              <w:pStyle w:val="TAC"/>
              <w:rPr>
                <w:rFonts w:cs="Arial"/>
                <w:szCs w:val="18"/>
              </w:rPr>
            </w:pPr>
            <w:r w:rsidRPr="001C5C76">
              <w:rPr>
                <w:rFonts w:cs="Arial"/>
                <w:szCs w:val="18"/>
              </w:rPr>
              <w:t>DC_n5A-n48A-n261(A-2G)</w:t>
            </w:r>
          </w:p>
          <w:p w:rsidR="00DD11EF" w:rsidRPr="001C5C76" w:rsidRDefault="00DD11EF" w:rsidP="008E4AB7">
            <w:pPr>
              <w:pStyle w:val="TAC"/>
              <w:rPr>
                <w:rFonts w:cs="Arial"/>
                <w:szCs w:val="18"/>
              </w:rPr>
            </w:pPr>
            <w:r w:rsidRPr="001C5C76">
              <w:rPr>
                <w:rFonts w:cs="Arial"/>
                <w:szCs w:val="18"/>
              </w:rPr>
              <w:t>DC_n5A-n48A-n261(G-I)</w:t>
            </w:r>
          </w:p>
          <w:p w:rsidR="00DD11EF" w:rsidRDefault="00DD11EF" w:rsidP="008E4AB7">
            <w:pPr>
              <w:pStyle w:val="TAC"/>
              <w:rPr>
                <w:rFonts w:cs="Arial"/>
                <w:szCs w:val="18"/>
              </w:rPr>
            </w:pPr>
            <w:r w:rsidRPr="001C5C76">
              <w:rPr>
                <w:rFonts w:cs="Arial"/>
                <w:szCs w:val="18"/>
              </w:rPr>
              <w:t>DC_n5A-n48A-n261(2A-I)</w:t>
            </w:r>
          </w:p>
          <w:p w:rsidR="00DD11EF" w:rsidRPr="00B06785" w:rsidRDefault="00DD11EF" w:rsidP="008E4AB7">
            <w:pPr>
              <w:pStyle w:val="TAC"/>
              <w:rPr>
                <w:rFonts w:cs="Arial"/>
                <w:szCs w:val="18"/>
              </w:rPr>
            </w:pPr>
            <w:r w:rsidRPr="00B06785">
              <w:rPr>
                <w:rFonts w:cs="Arial"/>
                <w:szCs w:val="18"/>
              </w:rPr>
              <w:t>DC_n5A-n48A-n261(A-G)</w:t>
            </w:r>
          </w:p>
          <w:p w:rsidR="00DD11EF" w:rsidRPr="00B06785" w:rsidRDefault="00DD11EF" w:rsidP="008E4AB7">
            <w:pPr>
              <w:pStyle w:val="TAC"/>
              <w:rPr>
                <w:rFonts w:cs="Arial"/>
                <w:szCs w:val="18"/>
              </w:rPr>
            </w:pPr>
            <w:r w:rsidRPr="00B06785">
              <w:rPr>
                <w:rFonts w:cs="Arial"/>
                <w:szCs w:val="18"/>
              </w:rPr>
              <w:t>DC_n5A-n48A-n261(2A-G)</w:t>
            </w:r>
          </w:p>
          <w:p w:rsidR="00DD11EF" w:rsidRDefault="00DD11EF" w:rsidP="008E4AB7">
            <w:pPr>
              <w:pStyle w:val="TAC"/>
              <w:rPr>
                <w:rFonts w:cs="Arial"/>
                <w:szCs w:val="18"/>
              </w:rPr>
            </w:pPr>
            <w:r w:rsidRPr="00B06785">
              <w:rPr>
                <w:rFonts w:cs="Arial"/>
                <w:szCs w:val="18"/>
              </w:rPr>
              <w:t>DC_n5A-n48A-n261(A-I)</w:t>
            </w:r>
          </w:p>
          <w:p w:rsidR="00DD11EF" w:rsidRPr="00B06785" w:rsidRDefault="00DD11EF" w:rsidP="008E4AB7">
            <w:pPr>
              <w:pStyle w:val="TAC"/>
              <w:rPr>
                <w:rFonts w:cs="Arial"/>
                <w:szCs w:val="18"/>
              </w:rPr>
            </w:pPr>
            <w:r w:rsidRPr="00B06785">
              <w:rPr>
                <w:rFonts w:cs="Arial"/>
                <w:szCs w:val="18"/>
              </w:rPr>
              <w:t>DC_n5A-n48A-n261(2A)</w:t>
            </w:r>
          </w:p>
          <w:p w:rsidR="00DD11EF" w:rsidRDefault="00DD11EF" w:rsidP="008E4AB7">
            <w:pPr>
              <w:pStyle w:val="TAC"/>
              <w:rPr>
                <w:rFonts w:cs="Arial"/>
                <w:szCs w:val="18"/>
              </w:rPr>
            </w:pPr>
            <w:r w:rsidRPr="00B06785">
              <w:rPr>
                <w:rFonts w:cs="Arial"/>
                <w:szCs w:val="18"/>
              </w:rPr>
              <w:t>DC_n5A-n48A-n261(3A)</w:t>
            </w:r>
          </w:p>
        </w:tc>
        <w:tc>
          <w:tcPr>
            <w:tcW w:w="3969" w:type="dxa"/>
            <w:vAlign w:val="center"/>
          </w:tcPr>
          <w:p w:rsidR="00DD11EF" w:rsidRDefault="00DD11EF" w:rsidP="008E4AB7">
            <w:pPr>
              <w:pStyle w:val="TAC"/>
              <w:rPr>
                <w:rFonts w:cs="Arial"/>
                <w:szCs w:val="18"/>
              </w:rPr>
            </w:pPr>
            <w:r>
              <w:rPr>
                <w:rFonts w:cs="Arial"/>
                <w:szCs w:val="18"/>
              </w:rPr>
              <w:t>DC_n5A-n260A</w:t>
            </w:r>
          </w:p>
          <w:p w:rsidR="00DD11EF" w:rsidRDefault="00DD11EF" w:rsidP="008E4AB7">
            <w:pPr>
              <w:pStyle w:val="TAC"/>
              <w:rPr>
                <w:rFonts w:cs="Arial"/>
                <w:szCs w:val="18"/>
              </w:rPr>
            </w:pPr>
            <w:r>
              <w:rPr>
                <w:rFonts w:cs="Arial"/>
                <w:szCs w:val="18"/>
              </w:rPr>
              <w:t>DC_n5A-n260G</w:t>
            </w:r>
          </w:p>
          <w:p w:rsidR="00DD11EF" w:rsidRDefault="00DD11EF" w:rsidP="008E4AB7">
            <w:pPr>
              <w:pStyle w:val="TAC"/>
              <w:rPr>
                <w:rFonts w:cs="Arial"/>
                <w:szCs w:val="18"/>
              </w:rPr>
            </w:pPr>
            <w:r>
              <w:rPr>
                <w:rFonts w:cs="Arial"/>
                <w:szCs w:val="18"/>
              </w:rPr>
              <w:t>DC_n5A-n260H</w:t>
            </w:r>
          </w:p>
          <w:p w:rsidR="00DD11EF" w:rsidRDefault="00DD11EF" w:rsidP="008E4AB7">
            <w:pPr>
              <w:pStyle w:val="TAC"/>
              <w:rPr>
                <w:rFonts w:cs="Arial"/>
                <w:szCs w:val="18"/>
              </w:rPr>
            </w:pPr>
            <w:r>
              <w:rPr>
                <w:rFonts w:cs="Arial"/>
                <w:szCs w:val="18"/>
              </w:rPr>
              <w:t>DC_n5A-n260I</w:t>
            </w:r>
          </w:p>
          <w:p w:rsidR="00DD11EF" w:rsidRDefault="00DD11EF" w:rsidP="008E4AB7">
            <w:pPr>
              <w:pStyle w:val="TAC"/>
              <w:rPr>
                <w:rFonts w:cs="Arial"/>
                <w:szCs w:val="18"/>
              </w:rPr>
            </w:pPr>
            <w:r>
              <w:rPr>
                <w:rFonts w:cs="Arial"/>
                <w:szCs w:val="18"/>
              </w:rPr>
              <w:t>DC_n48A-n260A</w:t>
            </w:r>
          </w:p>
          <w:p w:rsidR="00DD11EF" w:rsidRDefault="00DD11EF" w:rsidP="008E4AB7">
            <w:pPr>
              <w:pStyle w:val="TAC"/>
              <w:rPr>
                <w:rFonts w:cs="Arial"/>
                <w:szCs w:val="18"/>
              </w:rPr>
            </w:pPr>
            <w:r>
              <w:rPr>
                <w:rFonts w:cs="Arial"/>
                <w:szCs w:val="18"/>
              </w:rPr>
              <w:t>DC_n48A-n260G</w:t>
            </w:r>
          </w:p>
          <w:p w:rsidR="00DD11EF" w:rsidRDefault="00DD11EF" w:rsidP="008E4AB7">
            <w:pPr>
              <w:pStyle w:val="TAC"/>
              <w:rPr>
                <w:rFonts w:cs="Arial"/>
                <w:szCs w:val="18"/>
              </w:rPr>
            </w:pPr>
            <w:r>
              <w:rPr>
                <w:rFonts w:cs="Arial"/>
                <w:szCs w:val="18"/>
              </w:rPr>
              <w:t>DC_n48A-n260H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t>DC_n5A-n48(2A)-n261A</w:t>
            </w:r>
          </w:p>
          <w:p w:rsidR="00DD11EF" w:rsidRDefault="00DD11EF" w:rsidP="008E4AB7">
            <w:pPr>
              <w:pStyle w:val="TAC"/>
              <w:rPr>
                <w:rFonts w:cs="Arial"/>
                <w:szCs w:val="18"/>
              </w:rPr>
            </w:pPr>
            <w:r>
              <w:rPr>
                <w:rFonts w:cs="Arial"/>
                <w:szCs w:val="18"/>
              </w:rPr>
              <w:t>DC_n5A-n48(2A)-n261G</w:t>
            </w:r>
          </w:p>
          <w:p w:rsidR="00DD11EF" w:rsidRDefault="00DD11EF" w:rsidP="008E4AB7">
            <w:pPr>
              <w:pStyle w:val="TAC"/>
              <w:rPr>
                <w:rFonts w:cs="Arial"/>
                <w:szCs w:val="18"/>
              </w:rPr>
            </w:pPr>
            <w:r>
              <w:rPr>
                <w:rFonts w:cs="Arial"/>
                <w:szCs w:val="18"/>
              </w:rPr>
              <w:t>DC_n5A-n48(2A)-n261H</w:t>
            </w:r>
          </w:p>
          <w:p w:rsidR="00DD11EF" w:rsidRDefault="00DD11EF" w:rsidP="008E4AB7">
            <w:pPr>
              <w:pStyle w:val="TAC"/>
              <w:rPr>
                <w:rFonts w:cs="Arial"/>
                <w:szCs w:val="18"/>
              </w:rPr>
            </w:pPr>
            <w:r>
              <w:rPr>
                <w:rFonts w:cs="Arial"/>
                <w:szCs w:val="18"/>
              </w:rPr>
              <w:t>DC_n5A-n48(2A)-n261I</w:t>
            </w:r>
          </w:p>
          <w:p w:rsidR="00DD11EF" w:rsidRDefault="00DD11EF" w:rsidP="008E4AB7">
            <w:pPr>
              <w:pStyle w:val="TAC"/>
              <w:rPr>
                <w:rFonts w:cs="Arial"/>
                <w:szCs w:val="18"/>
              </w:rPr>
            </w:pPr>
            <w:r>
              <w:rPr>
                <w:rFonts w:cs="Arial"/>
                <w:szCs w:val="18"/>
              </w:rPr>
              <w:t>DC_n5A-n48(2A)-n261J</w:t>
            </w:r>
          </w:p>
          <w:p w:rsidR="00DD11EF" w:rsidRDefault="00DD11EF" w:rsidP="008E4AB7">
            <w:pPr>
              <w:pStyle w:val="TAC"/>
              <w:rPr>
                <w:rFonts w:cs="Arial"/>
                <w:szCs w:val="18"/>
              </w:rPr>
            </w:pPr>
            <w:r>
              <w:rPr>
                <w:rFonts w:cs="Arial"/>
                <w:szCs w:val="18"/>
              </w:rPr>
              <w:t>DC_n5A-n48(2A)-n261K</w:t>
            </w:r>
          </w:p>
          <w:p w:rsidR="00DD11EF" w:rsidRDefault="00DD11EF" w:rsidP="008E4AB7">
            <w:pPr>
              <w:pStyle w:val="TAC"/>
              <w:rPr>
                <w:rFonts w:cs="Arial"/>
                <w:szCs w:val="18"/>
              </w:rPr>
            </w:pPr>
            <w:r>
              <w:rPr>
                <w:rFonts w:cs="Arial"/>
                <w:szCs w:val="18"/>
              </w:rPr>
              <w:t>DC_n5A-n48(2A)-n261L</w:t>
            </w:r>
          </w:p>
          <w:p w:rsidR="00DD11EF" w:rsidRDefault="00DD11EF" w:rsidP="008E4AB7">
            <w:pPr>
              <w:pStyle w:val="TAC"/>
              <w:rPr>
                <w:rFonts w:cs="Arial"/>
                <w:szCs w:val="18"/>
                <w:lang w:val="en-US"/>
              </w:rPr>
            </w:pPr>
            <w:r>
              <w:rPr>
                <w:rFonts w:cs="Arial"/>
                <w:szCs w:val="18"/>
              </w:rPr>
              <w:t>DC_n5A-n48(2A)-n261M</w:t>
            </w:r>
          </w:p>
        </w:tc>
        <w:tc>
          <w:tcPr>
            <w:tcW w:w="3969" w:type="dxa"/>
            <w:vAlign w:val="center"/>
          </w:tcPr>
          <w:p w:rsidR="00DD11EF" w:rsidRDefault="00DD11EF" w:rsidP="008E4AB7">
            <w:pPr>
              <w:pStyle w:val="TAC"/>
              <w:rPr>
                <w:rFonts w:cs="Arial"/>
                <w:szCs w:val="18"/>
              </w:rPr>
            </w:pPr>
            <w:r>
              <w:rPr>
                <w:rFonts w:cs="Arial"/>
                <w:szCs w:val="18"/>
              </w:rPr>
              <w:t>DC_n5A-n261A</w:t>
            </w:r>
          </w:p>
          <w:p w:rsidR="00DD11EF" w:rsidRDefault="00DD11EF" w:rsidP="008E4AB7">
            <w:pPr>
              <w:pStyle w:val="TAC"/>
              <w:rPr>
                <w:rFonts w:cs="Arial"/>
                <w:szCs w:val="18"/>
              </w:rPr>
            </w:pPr>
            <w:r>
              <w:rPr>
                <w:rFonts w:cs="Arial"/>
                <w:szCs w:val="18"/>
              </w:rPr>
              <w:t>DC_n5A-n261G</w:t>
            </w:r>
          </w:p>
          <w:p w:rsidR="00DD11EF" w:rsidRDefault="00DD11EF" w:rsidP="008E4AB7">
            <w:pPr>
              <w:pStyle w:val="TAC"/>
              <w:rPr>
                <w:rFonts w:cs="Arial"/>
                <w:szCs w:val="18"/>
              </w:rPr>
            </w:pPr>
            <w:r>
              <w:rPr>
                <w:rFonts w:cs="Arial"/>
                <w:szCs w:val="18"/>
              </w:rPr>
              <w:t>DC_n5A-n261H</w:t>
            </w:r>
          </w:p>
          <w:p w:rsidR="00DD11EF" w:rsidRDefault="00DD11EF" w:rsidP="008E4AB7">
            <w:pPr>
              <w:pStyle w:val="TAC"/>
              <w:rPr>
                <w:rFonts w:cs="Arial"/>
                <w:szCs w:val="18"/>
              </w:rPr>
            </w:pPr>
            <w:r>
              <w:rPr>
                <w:rFonts w:cs="Arial"/>
                <w:szCs w:val="18"/>
              </w:rPr>
              <w:t>DC_n5A-n261I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t>DC_n5A-n48(2A)-n261(G-H)</w:t>
            </w:r>
          </w:p>
          <w:p w:rsidR="00DD11EF" w:rsidRDefault="00DD11EF" w:rsidP="008E4AB7">
            <w:pPr>
              <w:pStyle w:val="TAC"/>
              <w:rPr>
                <w:rFonts w:cs="Arial"/>
                <w:szCs w:val="18"/>
              </w:rPr>
            </w:pPr>
            <w:r>
              <w:rPr>
                <w:rFonts w:cs="Arial"/>
                <w:szCs w:val="18"/>
              </w:rPr>
              <w:t>DC_n5A-n48(2A)-n261(A-G-H)</w:t>
            </w:r>
          </w:p>
          <w:p w:rsidR="00DD11EF" w:rsidRDefault="00DD11EF" w:rsidP="008E4AB7">
            <w:pPr>
              <w:pStyle w:val="TAC"/>
              <w:rPr>
                <w:rFonts w:cs="Arial"/>
                <w:szCs w:val="18"/>
              </w:rPr>
            </w:pPr>
            <w:r>
              <w:rPr>
                <w:rFonts w:cs="Arial"/>
                <w:szCs w:val="18"/>
              </w:rPr>
              <w:t>DC_n5A-n48(2A)-n261(2H)</w:t>
            </w:r>
          </w:p>
          <w:p w:rsidR="00DD11EF" w:rsidRDefault="00DD11EF" w:rsidP="008E4AB7">
            <w:pPr>
              <w:pStyle w:val="TAC"/>
              <w:rPr>
                <w:rFonts w:cs="Arial"/>
                <w:szCs w:val="18"/>
              </w:rPr>
            </w:pPr>
            <w:r>
              <w:rPr>
                <w:rFonts w:cs="Arial"/>
                <w:szCs w:val="18"/>
              </w:rPr>
              <w:t>DC_n5A-n48(2A)-n261(H-I)</w:t>
            </w:r>
          </w:p>
          <w:p w:rsidR="00DD11EF" w:rsidRDefault="00DD11EF" w:rsidP="008E4AB7">
            <w:pPr>
              <w:pStyle w:val="TAC"/>
              <w:rPr>
                <w:rFonts w:cs="Arial"/>
                <w:szCs w:val="18"/>
              </w:rPr>
            </w:pPr>
            <w:r>
              <w:rPr>
                <w:rFonts w:cs="Arial"/>
                <w:szCs w:val="18"/>
              </w:rPr>
              <w:t>DC_n5A-n48(2A)-n261(A-G-I)</w:t>
            </w:r>
          </w:p>
          <w:p w:rsidR="00DD11EF" w:rsidRPr="001C5C76" w:rsidRDefault="00DD11EF" w:rsidP="008E4AB7">
            <w:pPr>
              <w:pStyle w:val="TAC"/>
              <w:rPr>
                <w:rFonts w:cs="Arial"/>
                <w:szCs w:val="18"/>
              </w:rPr>
            </w:pPr>
            <w:r w:rsidRPr="001C5C76">
              <w:rPr>
                <w:rFonts w:cs="Arial"/>
                <w:szCs w:val="18"/>
              </w:rPr>
              <w:t>DC_n5A-n48(2A)-n261(A-H)</w:t>
            </w:r>
          </w:p>
          <w:p w:rsidR="00DD11EF" w:rsidRPr="001C5C76" w:rsidRDefault="00DD11EF" w:rsidP="008E4AB7">
            <w:pPr>
              <w:pStyle w:val="TAC"/>
              <w:rPr>
                <w:rFonts w:cs="Arial"/>
                <w:szCs w:val="18"/>
              </w:rPr>
            </w:pPr>
            <w:r w:rsidRPr="001C5C76">
              <w:rPr>
                <w:rFonts w:cs="Arial"/>
                <w:szCs w:val="18"/>
              </w:rPr>
              <w:t>DC_n5A-n48(2A)-n261(2G)</w:t>
            </w:r>
          </w:p>
          <w:p w:rsidR="00DD11EF" w:rsidRPr="001C5C76" w:rsidRDefault="00DD11EF" w:rsidP="008E4AB7">
            <w:pPr>
              <w:pStyle w:val="TAC"/>
              <w:rPr>
                <w:rFonts w:cs="Arial"/>
                <w:szCs w:val="18"/>
              </w:rPr>
            </w:pPr>
            <w:r w:rsidRPr="001C5C76">
              <w:rPr>
                <w:rFonts w:cs="Arial"/>
                <w:szCs w:val="18"/>
              </w:rPr>
              <w:t>DC_n5A-n48(2A)-n261(2A-H)</w:t>
            </w:r>
          </w:p>
          <w:p w:rsidR="00DD11EF" w:rsidRPr="001C5C76" w:rsidRDefault="00DD11EF" w:rsidP="008E4AB7">
            <w:pPr>
              <w:pStyle w:val="TAC"/>
              <w:rPr>
                <w:rFonts w:cs="Arial"/>
                <w:szCs w:val="18"/>
              </w:rPr>
            </w:pPr>
            <w:r w:rsidRPr="001C5C76">
              <w:rPr>
                <w:rFonts w:cs="Arial"/>
                <w:szCs w:val="18"/>
              </w:rPr>
              <w:t>DC_n5A-n48(2A)-n261(A-2G)</w:t>
            </w:r>
          </w:p>
          <w:p w:rsidR="00DD11EF" w:rsidRPr="001C5C76" w:rsidRDefault="00DD11EF" w:rsidP="008E4AB7">
            <w:pPr>
              <w:pStyle w:val="TAC"/>
              <w:rPr>
                <w:rFonts w:cs="Arial"/>
                <w:szCs w:val="18"/>
              </w:rPr>
            </w:pPr>
            <w:r w:rsidRPr="001C5C76">
              <w:rPr>
                <w:rFonts w:cs="Arial"/>
                <w:szCs w:val="18"/>
              </w:rPr>
              <w:t>DC_n5A-n48(2A)-n261(G-I)</w:t>
            </w:r>
          </w:p>
          <w:p w:rsidR="00DD11EF" w:rsidRDefault="00DD11EF" w:rsidP="008E4AB7">
            <w:pPr>
              <w:pStyle w:val="TAC"/>
              <w:rPr>
                <w:rFonts w:cs="Arial"/>
                <w:szCs w:val="18"/>
              </w:rPr>
            </w:pPr>
            <w:r w:rsidRPr="001C5C76">
              <w:rPr>
                <w:rFonts w:cs="Arial"/>
                <w:szCs w:val="18"/>
              </w:rPr>
              <w:t>DC_n5A-n48(2A)-n261(2A-I)</w:t>
            </w:r>
          </w:p>
          <w:p w:rsidR="00DD11EF" w:rsidRPr="00B06785" w:rsidRDefault="00DD11EF" w:rsidP="008E4AB7">
            <w:pPr>
              <w:pStyle w:val="TAC"/>
              <w:rPr>
                <w:rFonts w:cs="Arial"/>
                <w:szCs w:val="18"/>
              </w:rPr>
            </w:pPr>
            <w:r w:rsidRPr="00B06785">
              <w:rPr>
                <w:rFonts w:cs="Arial"/>
                <w:szCs w:val="18"/>
              </w:rPr>
              <w:t>DC_n5A-n48(2A)-n261(A-G)</w:t>
            </w:r>
          </w:p>
          <w:p w:rsidR="00DD11EF" w:rsidRPr="00B06785" w:rsidRDefault="00DD11EF" w:rsidP="008E4AB7">
            <w:pPr>
              <w:pStyle w:val="TAC"/>
              <w:rPr>
                <w:rFonts w:cs="Arial"/>
                <w:szCs w:val="18"/>
              </w:rPr>
            </w:pPr>
            <w:r w:rsidRPr="00B06785">
              <w:rPr>
                <w:rFonts w:cs="Arial"/>
                <w:szCs w:val="18"/>
              </w:rPr>
              <w:t>DC_n5A-n48(2A)-n261(2A-G)</w:t>
            </w:r>
          </w:p>
          <w:p w:rsidR="00DD11EF" w:rsidRDefault="00DD11EF" w:rsidP="008E4AB7">
            <w:pPr>
              <w:pStyle w:val="TAC"/>
              <w:rPr>
                <w:rFonts w:cs="Arial"/>
                <w:szCs w:val="18"/>
              </w:rPr>
            </w:pPr>
            <w:r w:rsidRPr="00B06785">
              <w:rPr>
                <w:rFonts w:cs="Arial"/>
                <w:szCs w:val="18"/>
              </w:rPr>
              <w:t>DC_n5A-n48(2A)-n261(A-I)</w:t>
            </w:r>
          </w:p>
          <w:p w:rsidR="00DD11EF" w:rsidRPr="00B06785" w:rsidRDefault="00DD11EF" w:rsidP="008E4AB7">
            <w:pPr>
              <w:pStyle w:val="TAC"/>
              <w:rPr>
                <w:rFonts w:cs="Arial"/>
                <w:szCs w:val="18"/>
              </w:rPr>
            </w:pPr>
            <w:r w:rsidRPr="00B06785">
              <w:rPr>
                <w:rFonts w:cs="Arial"/>
                <w:szCs w:val="18"/>
              </w:rPr>
              <w:t>DC_n5A-n48(2A)-n261(2A)</w:t>
            </w:r>
          </w:p>
          <w:p w:rsidR="00DD11EF" w:rsidRDefault="00DD11EF" w:rsidP="008E4AB7">
            <w:pPr>
              <w:pStyle w:val="TAC"/>
              <w:rPr>
                <w:rFonts w:cs="Arial"/>
                <w:szCs w:val="18"/>
              </w:rPr>
            </w:pPr>
            <w:r w:rsidRPr="00B06785">
              <w:rPr>
                <w:rFonts w:cs="Arial"/>
                <w:szCs w:val="18"/>
              </w:rPr>
              <w:t>DC_n5A-n48(2A)-n261(3A)</w:t>
            </w:r>
          </w:p>
        </w:tc>
        <w:tc>
          <w:tcPr>
            <w:tcW w:w="3969" w:type="dxa"/>
            <w:vAlign w:val="center"/>
          </w:tcPr>
          <w:p w:rsidR="00DD11EF" w:rsidRDefault="00DD11EF" w:rsidP="008E4AB7">
            <w:pPr>
              <w:pStyle w:val="TAC"/>
              <w:rPr>
                <w:rFonts w:cs="Arial"/>
                <w:szCs w:val="18"/>
              </w:rPr>
            </w:pPr>
            <w:r>
              <w:rPr>
                <w:rFonts w:cs="Arial"/>
                <w:szCs w:val="18"/>
              </w:rPr>
              <w:t>DC_n5A-n261A</w:t>
            </w:r>
          </w:p>
          <w:p w:rsidR="00DD11EF" w:rsidRDefault="00DD11EF" w:rsidP="008E4AB7">
            <w:pPr>
              <w:pStyle w:val="TAC"/>
              <w:rPr>
                <w:rFonts w:cs="Arial"/>
                <w:szCs w:val="18"/>
              </w:rPr>
            </w:pPr>
            <w:r>
              <w:rPr>
                <w:rFonts w:cs="Arial"/>
                <w:szCs w:val="18"/>
              </w:rPr>
              <w:t>DC_n5A-n261G</w:t>
            </w:r>
          </w:p>
          <w:p w:rsidR="00DD11EF" w:rsidRDefault="00DD11EF" w:rsidP="008E4AB7">
            <w:pPr>
              <w:pStyle w:val="TAC"/>
              <w:rPr>
                <w:rFonts w:cs="Arial"/>
                <w:szCs w:val="18"/>
              </w:rPr>
            </w:pPr>
            <w:r>
              <w:rPr>
                <w:rFonts w:cs="Arial"/>
                <w:szCs w:val="18"/>
              </w:rPr>
              <w:t>DC_n5A-n261H</w:t>
            </w:r>
          </w:p>
          <w:p w:rsidR="00DD11EF" w:rsidRDefault="00DD11EF" w:rsidP="008E4AB7">
            <w:pPr>
              <w:pStyle w:val="TAC"/>
              <w:rPr>
                <w:rFonts w:cs="Arial"/>
                <w:szCs w:val="18"/>
              </w:rPr>
            </w:pPr>
            <w:r>
              <w:rPr>
                <w:rFonts w:cs="Arial"/>
                <w:szCs w:val="18"/>
              </w:rPr>
              <w:t>DC_n5A-n261I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lastRenderedPageBreak/>
              <w:t>DC_n5A-n48B-n261A</w:t>
            </w:r>
          </w:p>
          <w:p w:rsidR="00DD11EF" w:rsidRDefault="00DD11EF" w:rsidP="008E4AB7">
            <w:pPr>
              <w:pStyle w:val="TAC"/>
              <w:rPr>
                <w:rFonts w:cs="Arial"/>
                <w:szCs w:val="18"/>
              </w:rPr>
            </w:pPr>
            <w:r>
              <w:rPr>
                <w:rFonts w:cs="Arial"/>
                <w:szCs w:val="18"/>
              </w:rPr>
              <w:t>DC_n5A-n48B-n261G</w:t>
            </w:r>
          </w:p>
          <w:p w:rsidR="00DD11EF" w:rsidRDefault="00DD11EF" w:rsidP="008E4AB7">
            <w:pPr>
              <w:pStyle w:val="TAC"/>
              <w:rPr>
                <w:rFonts w:cs="Arial"/>
                <w:szCs w:val="18"/>
              </w:rPr>
            </w:pPr>
            <w:r>
              <w:rPr>
                <w:rFonts w:cs="Arial"/>
                <w:szCs w:val="18"/>
              </w:rPr>
              <w:t>DC_n5A-n48B-n261H</w:t>
            </w:r>
          </w:p>
          <w:p w:rsidR="00DD11EF" w:rsidRDefault="00DD11EF" w:rsidP="008E4AB7">
            <w:pPr>
              <w:pStyle w:val="TAC"/>
              <w:rPr>
                <w:rFonts w:cs="Arial"/>
                <w:szCs w:val="18"/>
              </w:rPr>
            </w:pPr>
            <w:r>
              <w:rPr>
                <w:rFonts w:cs="Arial"/>
                <w:szCs w:val="18"/>
              </w:rPr>
              <w:t>DC_n5A-n48B-n261I</w:t>
            </w:r>
          </w:p>
          <w:p w:rsidR="00DD11EF" w:rsidRDefault="00DD11EF" w:rsidP="008E4AB7">
            <w:pPr>
              <w:pStyle w:val="TAC"/>
              <w:rPr>
                <w:rFonts w:cs="Arial"/>
                <w:szCs w:val="18"/>
              </w:rPr>
            </w:pPr>
            <w:r>
              <w:rPr>
                <w:rFonts w:cs="Arial"/>
                <w:szCs w:val="18"/>
              </w:rPr>
              <w:t>DC_n5A-n48B-n261J</w:t>
            </w:r>
          </w:p>
          <w:p w:rsidR="00DD11EF" w:rsidRDefault="00DD11EF" w:rsidP="008E4AB7">
            <w:pPr>
              <w:pStyle w:val="TAC"/>
              <w:rPr>
                <w:rFonts w:cs="Arial"/>
                <w:szCs w:val="18"/>
              </w:rPr>
            </w:pPr>
            <w:r>
              <w:rPr>
                <w:rFonts w:cs="Arial"/>
                <w:szCs w:val="18"/>
              </w:rPr>
              <w:t>DC_n5A-n48B-n261K</w:t>
            </w:r>
          </w:p>
          <w:p w:rsidR="00DD11EF" w:rsidRDefault="00DD11EF" w:rsidP="008E4AB7">
            <w:pPr>
              <w:pStyle w:val="TAC"/>
              <w:rPr>
                <w:rFonts w:cs="Arial"/>
                <w:szCs w:val="18"/>
              </w:rPr>
            </w:pPr>
            <w:r>
              <w:rPr>
                <w:rFonts w:cs="Arial"/>
                <w:szCs w:val="18"/>
              </w:rPr>
              <w:t>DC_n5A-n48B-n261L</w:t>
            </w:r>
          </w:p>
          <w:p w:rsidR="00DD11EF" w:rsidRDefault="00DD11EF" w:rsidP="008E4AB7">
            <w:pPr>
              <w:pStyle w:val="TAC"/>
              <w:rPr>
                <w:rFonts w:cs="Arial"/>
                <w:szCs w:val="18"/>
                <w:lang w:val="en-US"/>
              </w:rPr>
            </w:pPr>
            <w:r>
              <w:rPr>
                <w:rFonts w:cs="Arial"/>
                <w:szCs w:val="18"/>
              </w:rPr>
              <w:t>DC_n5A-n48B-n261M</w:t>
            </w:r>
          </w:p>
        </w:tc>
        <w:tc>
          <w:tcPr>
            <w:tcW w:w="3969" w:type="dxa"/>
            <w:vAlign w:val="center"/>
          </w:tcPr>
          <w:p w:rsidR="00DD11EF" w:rsidRDefault="00DD11EF" w:rsidP="008E4AB7">
            <w:pPr>
              <w:pStyle w:val="TAC"/>
              <w:rPr>
                <w:rFonts w:cs="Arial"/>
                <w:szCs w:val="18"/>
              </w:rPr>
            </w:pPr>
            <w:r>
              <w:rPr>
                <w:rFonts w:cs="Arial"/>
                <w:szCs w:val="18"/>
              </w:rPr>
              <w:t>DC_n5A-n261A</w:t>
            </w:r>
          </w:p>
          <w:p w:rsidR="00DD11EF" w:rsidRDefault="00DD11EF" w:rsidP="008E4AB7">
            <w:pPr>
              <w:pStyle w:val="TAC"/>
              <w:rPr>
                <w:rFonts w:cs="Arial"/>
                <w:szCs w:val="18"/>
              </w:rPr>
            </w:pPr>
            <w:r>
              <w:rPr>
                <w:rFonts w:cs="Arial"/>
                <w:szCs w:val="18"/>
              </w:rPr>
              <w:t>DC_n5A-n261G</w:t>
            </w:r>
          </w:p>
          <w:p w:rsidR="00DD11EF" w:rsidRDefault="00DD11EF" w:rsidP="008E4AB7">
            <w:pPr>
              <w:pStyle w:val="TAC"/>
              <w:rPr>
                <w:rFonts w:cs="Arial"/>
                <w:szCs w:val="18"/>
              </w:rPr>
            </w:pPr>
            <w:r>
              <w:rPr>
                <w:rFonts w:cs="Arial"/>
                <w:szCs w:val="18"/>
              </w:rPr>
              <w:t>DC_n5A-n261H</w:t>
            </w:r>
          </w:p>
          <w:p w:rsidR="00DD11EF" w:rsidRDefault="00DD11EF" w:rsidP="008E4AB7">
            <w:pPr>
              <w:pStyle w:val="TAC"/>
              <w:rPr>
                <w:rFonts w:cs="Arial"/>
                <w:szCs w:val="18"/>
              </w:rPr>
            </w:pPr>
            <w:r>
              <w:rPr>
                <w:rFonts w:cs="Arial"/>
                <w:szCs w:val="18"/>
              </w:rPr>
              <w:t>DC_n5A-n261I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TAC"/>
              <w:rPr>
                <w:rFonts w:cs="Arial"/>
                <w:szCs w:val="18"/>
              </w:rPr>
            </w:pPr>
            <w:r>
              <w:rPr>
                <w:rFonts w:cs="Arial"/>
                <w:szCs w:val="18"/>
              </w:rPr>
              <w:t>DC_n5A-n48B-n261(G-H)</w:t>
            </w:r>
          </w:p>
          <w:p w:rsidR="00DD11EF" w:rsidRDefault="00DD11EF" w:rsidP="008E4AB7">
            <w:pPr>
              <w:pStyle w:val="TAC"/>
              <w:rPr>
                <w:rFonts w:cs="Arial"/>
                <w:szCs w:val="18"/>
              </w:rPr>
            </w:pPr>
            <w:r>
              <w:rPr>
                <w:rFonts w:cs="Arial"/>
                <w:szCs w:val="18"/>
              </w:rPr>
              <w:t>DC_n5A-n48B-n261(A-G-H)</w:t>
            </w:r>
          </w:p>
          <w:p w:rsidR="00DD11EF" w:rsidRDefault="00DD11EF" w:rsidP="008E4AB7">
            <w:pPr>
              <w:pStyle w:val="TAC"/>
              <w:rPr>
                <w:rFonts w:cs="Arial"/>
                <w:szCs w:val="18"/>
              </w:rPr>
            </w:pPr>
            <w:r>
              <w:rPr>
                <w:rFonts w:cs="Arial"/>
                <w:szCs w:val="18"/>
              </w:rPr>
              <w:t>DC_n5A-n48B-n261(2H)</w:t>
            </w:r>
          </w:p>
          <w:p w:rsidR="00DD11EF" w:rsidRDefault="00DD11EF" w:rsidP="008E4AB7">
            <w:pPr>
              <w:pStyle w:val="TAC"/>
              <w:rPr>
                <w:rFonts w:cs="Arial"/>
                <w:szCs w:val="18"/>
              </w:rPr>
            </w:pPr>
            <w:r>
              <w:rPr>
                <w:rFonts w:cs="Arial"/>
                <w:szCs w:val="18"/>
              </w:rPr>
              <w:t>DC_n5A-n48B-n261(H-I)</w:t>
            </w:r>
          </w:p>
          <w:p w:rsidR="00DD11EF" w:rsidRDefault="00DD11EF" w:rsidP="008E4AB7">
            <w:pPr>
              <w:pStyle w:val="TAC"/>
              <w:rPr>
                <w:rFonts w:cs="Arial"/>
                <w:szCs w:val="18"/>
              </w:rPr>
            </w:pPr>
            <w:r>
              <w:rPr>
                <w:rFonts w:cs="Arial"/>
                <w:szCs w:val="18"/>
              </w:rPr>
              <w:t>DC_n5A-n48B-n261(A-G-I)</w:t>
            </w:r>
          </w:p>
          <w:p w:rsidR="00DD11EF" w:rsidRPr="001C5C76" w:rsidRDefault="00DD11EF" w:rsidP="008E4AB7">
            <w:pPr>
              <w:pStyle w:val="TAC"/>
              <w:rPr>
                <w:rFonts w:cs="Arial"/>
                <w:szCs w:val="18"/>
              </w:rPr>
            </w:pPr>
            <w:r w:rsidRPr="001C5C76">
              <w:rPr>
                <w:rFonts w:cs="Arial"/>
                <w:szCs w:val="18"/>
              </w:rPr>
              <w:t>DC_n5A-n48B-n261(A-H)</w:t>
            </w:r>
          </w:p>
          <w:p w:rsidR="00DD11EF" w:rsidRPr="001C5C76" w:rsidRDefault="00DD11EF" w:rsidP="008E4AB7">
            <w:pPr>
              <w:pStyle w:val="TAC"/>
              <w:rPr>
                <w:rFonts w:cs="Arial"/>
                <w:szCs w:val="18"/>
              </w:rPr>
            </w:pPr>
            <w:r w:rsidRPr="001C5C76">
              <w:rPr>
                <w:rFonts w:cs="Arial"/>
                <w:szCs w:val="18"/>
              </w:rPr>
              <w:t>DC_n5A-n48B-n261(2G)</w:t>
            </w:r>
          </w:p>
          <w:p w:rsidR="00DD11EF" w:rsidRPr="001C5C76" w:rsidRDefault="00DD11EF" w:rsidP="008E4AB7">
            <w:pPr>
              <w:pStyle w:val="TAC"/>
              <w:rPr>
                <w:rFonts w:cs="Arial"/>
                <w:szCs w:val="18"/>
              </w:rPr>
            </w:pPr>
            <w:r w:rsidRPr="001C5C76">
              <w:rPr>
                <w:rFonts w:cs="Arial"/>
                <w:szCs w:val="18"/>
              </w:rPr>
              <w:t>DC_n5A-n48B-n261(2A-H)</w:t>
            </w:r>
          </w:p>
          <w:p w:rsidR="00DD11EF" w:rsidRPr="001C5C76" w:rsidRDefault="00DD11EF" w:rsidP="008E4AB7">
            <w:pPr>
              <w:pStyle w:val="TAC"/>
              <w:rPr>
                <w:rFonts w:cs="Arial"/>
                <w:szCs w:val="18"/>
              </w:rPr>
            </w:pPr>
            <w:r w:rsidRPr="001C5C76">
              <w:rPr>
                <w:rFonts w:cs="Arial"/>
                <w:szCs w:val="18"/>
              </w:rPr>
              <w:t>DC_n5A-n48B-n261(A-2G)</w:t>
            </w:r>
          </w:p>
          <w:p w:rsidR="00DD11EF" w:rsidRPr="001C5C76" w:rsidRDefault="00DD11EF" w:rsidP="008E4AB7">
            <w:pPr>
              <w:pStyle w:val="TAC"/>
              <w:rPr>
                <w:rFonts w:cs="Arial"/>
                <w:szCs w:val="18"/>
              </w:rPr>
            </w:pPr>
            <w:r w:rsidRPr="001C5C76">
              <w:rPr>
                <w:rFonts w:cs="Arial"/>
                <w:szCs w:val="18"/>
              </w:rPr>
              <w:t>DC_n5A-n48B-n261(G-I)</w:t>
            </w:r>
          </w:p>
          <w:p w:rsidR="00DD11EF" w:rsidRDefault="00DD11EF" w:rsidP="008E4AB7">
            <w:pPr>
              <w:pStyle w:val="TAC"/>
              <w:rPr>
                <w:rFonts w:cs="Arial"/>
                <w:szCs w:val="18"/>
              </w:rPr>
            </w:pPr>
            <w:r w:rsidRPr="001C5C76">
              <w:rPr>
                <w:rFonts w:cs="Arial"/>
                <w:szCs w:val="18"/>
              </w:rPr>
              <w:t>DC_n5A-n48B-n261(2A-I)</w:t>
            </w:r>
          </w:p>
          <w:p w:rsidR="00DD11EF" w:rsidRPr="00B06785" w:rsidRDefault="00DD11EF" w:rsidP="008E4AB7">
            <w:pPr>
              <w:pStyle w:val="TAC"/>
              <w:rPr>
                <w:rFonts w:cs="Arial"/>
                <w:szCs w:val="18"/>
              </w:rPr>
            </w:pPr>
            <w:r w:rsidRPr="00B06785">
              <w:rPr>
                <w:rFonts w:cs="Arial"/>
                <w:szCs w:val="18"/>
              </w:rPr>
              <w:t>DC_n5A-n48B-n261(A-G)</w:t>
            </w:r>
          </w:p>
          <w:p w:rsidR="00DD11EF" w:rsidRPr="00B06785" w:rsidRDefault="00DD11EF" w:rsidP="008E4AB7">
            <w:pPr>
              <w:pStyle w:val="TAC"/>
              <w:rPr>
                <w:rFonts w:cs="Arial"/>
                <w:szCs w:val="18"/>
              </w:rPr>
            </w:pPr>
            <w:r w:rsidRPr="00B06785">
              <w:rPr>
                <w:rFonts w:cs="Arial"/>
                <w:szCs w:val="18"/>
              </w:rPr>
              <w:t>DC_n5A-n48B-n261(2A-G)</w:t>
            </w:r>
          </w:p>
          <w:p w:rsidR="00DD11EF" w:rsidRDefault="00DD11EF" w:rsidP="008E4AB7">
            <w:pPr>
              <w:pStyle w:val="TAC"/>
              <w:rPr>
                <w:rFonts w:cs="Arial"/>
                <w:szCs w:val="18"/>
              </w:rPr>
            </w:pPr>
            <w:r w:rsidRPr="00B06785">
              <w:rPr>
                <w:rFonts w:cs="Arial"/>
                <w:szCs w:val="18"/>
              </w:rPr>
              <w:t>DC_n5A-n48B-n261(A-I)</w:t>
            </w:r>
          </w:p>
          <w:p w:rsidR="00DD11EF" w:rsidRPr="00B06785" w:rsidRDefault="00DD11EF" w:rsidP="008E4AB7">
            <w:pPr>
              <w:pStyle w:val="TAC"/>
              <w:rPr>
                <w:rFonts w:cs="Arial"/>
                <w:szCs w:val="18"/>
              </w:rPr>
            </w:pPr>
            <w:r w:rsidRPr="00B06785">
              <w:rPr>
                <w:rFonts w:cs="Arial"/>
                <w:szCs w:val="18"/>
              </w:rPr>
              <w:t>DC_n5A-n48B-n261(2A)</w:t>
            </w:r>
          </w:p>
          <w:p w:rsidR="00DD11EF" w:rsidRDefault="00DD11EF" w:rsidP="008E4AB7">
            <w:pPr>
              <w:pStyle w:val="TAC"/>
              <w:rPr>
                <w:rFonts w:cs="Arial"/>
                <w:szCs w:val="18"/>
              </w:rPr>
            </w:pPr>
            <w:r w:rsidRPr="00B06785">
              <w:rPr>
                <w:rFonts w:cs="Arial"/>
                <w:szCs w:val="18"/>
              </w:rPr>
              <w:t>DC_n5A-n48B-n261(3A)</w:t>
            </w:r>
          </w:p>
        </w:tc>
        <w:tc>
          <w:tcPr>
            <w:tcW w:w="3969" w:type="dxa"/>
            <w:vAlign w:val="center"/>
          </w:tcPr>
          <w:p w:rsidR="00DD11EF" w:rsidRDefault="00DD11EF" w:rsidP="008E4AB7">
            <w:pPr>
              <w:pStyle w:val="TAC"/>
              <w:rPr>
                <w:rFonts w:cs="Arial"/>
                <w:szCs w:val="18"/>
              </w:rPr>
            </w:pPr>
            <w:r>
              <w:rPr>
                <w:rFonts w:cs="Arial"/>
                <w:szCs w:val="18"/>
              </w:rPr>
              <w:t>DC_n5A-n261A</w:t>
            </w:r>
          </w:p>
          <w:p w:rsidR="00DD11EF" w:rsidRDefault="00DD11EF" w:rsidP="008E4AB7">
            <w:pPr>
              <w:pStyle w:val="TAC"/>
              <w:rPr>
                <w:rFonts w:cs="Arial"/>
                <w:szCs w:val="18"/>
              </w:rPr>
            </w:pPr>
            <w:r>
              <w:rPr>
                <w:rFonts w:cs="Arial"/>
                <w:szCs w:val="18"/>
              </w:rPr>
              <w:t>DC_n5A-n261G</w:t>
            </w:r>
          </w:p>
          <w:p w:rsidR="00DD11EF" w:rsidRDefault="00DD11EF" w:rsidP="008E4AB7">
            <w:pPr>
              <w:pStyle w:val="TAC"/>
              <w:rPr>
                <w:rFonts w:cs="Arial"/>
                <w:szCs w:val="18"/>
              </w:rPr>
            </w:pPr>
            <w:r>
              <w:rPr>
                <w:rFonts w:cs="Arial"/>
                <w:szCs w:val="18"/>
              </w:rPr>
              <w:t>DC_n5A-n261H</w:t>
            </w:r>
          </w:p>
          <w:p w:rsidR="00DD11EF" w:rsidRDefault="00DD11EF" w:rsidP="008E4AB7">
            <w:pPr>
              <w:pStyle w:val="TAC"/>
              <w:rPr>
                <w:rFonts w:cs="Arial"/>
                <w:szCs w:val="18"/>
              </w:rPr>
            </w:pPr>
            <w:r>
              <w:rPr>
                <w:rFonts w:cs="Arial"/>
                <w:szCs w:val="18"/>
              </w:rPr>
              <w:t>DC_n5A-n261I</w:t>
            </w:r>
          </w:p>
          <w:p w:rsidR="00DD11EF" w:rsidRDefault="00DD11EF" w:rsidP="008E4AB7">
            <w:pPr>
              <w:pStyle w:val="TAC"/>
              <w:rPr>
                <w:rFonts w:cs="Arial"/>
                <w:szCs w:val="18"/>
              </w:rPr>
            </w:pPr>
            <w:r>
              <w:rPr>
                <w:rFonts w:cs="Arial"/>
                <w:szCs w:val="18"/>
              </w:rPr>
              <w:t>DC_n48A-n261A</w:t>
            </w:r>
          </w:p>
          <w:p w:rsidR="00DD11EF" w:rsidRDefault="00DD11EF" w:rsidP="008E4AB7">
            <w:pPr>
              <w:pStyle w:val="TAC"/>
              <w:rPr>
                <w:rFonts w:cs="Arial"/>
                <w:szCs w:val="18"/>
              </w:rPr>
            </w:pPr>
            <w:r>
              <w:rPr>
                <w:rFonts w:cs="Arial"/>
                <w:szCs w:val="18"/>
              </w:rPr>
              <w:t>DC_n48A-n261G</w:t>
            </w:r>
          </w:p>
          <w:p w:rsidR="00DD11EF" w:rsidRDefault="00DD11EF" w:rsidP="008E4AB7">
            <w:pPr>
              <w:pStyle w:val="TAC"/>
              <w:rPr>
                <w:rFonts w:cs="Arial"/>
                <w:szCs w:val="18"/>
              </w:rPr>
            </w:pPr>
            <w:r>
              <w:rPr>
                <w:rFonts w:cs="Arial"/>
                <w:szCs w:val="18"/>
              </w:rPr>
              <w:t>DC_n48A-n261H</w:t>
            </w:r>
          </w:p>
          <w:p w:rsidR="00DD11EF" w:rsidRDefault="00DD11EF" w:rsidP="008E4AB7">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DD11EF" w:rsidRPr="0003716D" w:rsidTr="008E4AB7">
        <w:tblPrEx>
          <w:tblLook w:val="04A0" w:firstRow="1" w:lastRow="0" w:firstColumn="1" w:lastColumn="0" w:noHBand="0" w:noVBand="1"/>
        </w:tblPrEx>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DC_n5A-n66A-n260A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DC_n5A-n66A-n260G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DC_n5A-n66A-n260H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DC_n5A-n66A-n260I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DC_n5A-n66A-n260J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DC_n5A-n66A-n260K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DC_n5A-n66A-n260L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DC_n66A-n260L</w:t>
            </w:r>
          </w:p>
          <w:p w:rsidR="00DD11EF" w:rsidRPr="0003716D" w:rsidRDefault="00DD11EF" w:rsidP="008E4AB7">
            <w:pPr>
              <w:keepNext/>
              <w:keepLines/>
              <w:spacing w:after="0"/>
              <w:jc w:val="center"/>
              <w:rPr>
                <w:rFonts w:ascii="Arial" w:hAnsi="Arial"/>
                <w:sz w:val="18"/>
              </w:rPr>
            </w:pPr>
            <w:r w:rsidRPr="0003716D">
              <w:rPr>
                <w:rFonts w:ascii="Arial" w:hAnsi="Arial"/>
                <w:sz w:val="18"/>
                <w:lang w:eastAsia="zh-CN"/>
              </w:rPr>
              <w:t>DC_n66A-n260M</w:t>
            </w:r>
          </w:p>
        </w:tc>
      </w:tr>
      <w:tr w:rsidR="00DD11EF" w:rsidRPr="0003716D"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bidi="ar"/>
              </w:rPr>
              <w:t>DC_n5A-n66A-n261A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DD11EF" w:rsidRPr="0003716D"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DC_n5A-n66A-n261(2G)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DC_n5A-n66A-n261(G-H)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DC_n5A-n66A-n261(A-G-H)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DC_n5A-n66A-n261(G-I)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DC_n5A-n66A-n261(2H)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DC_n5A-n66A-n261(A-G-I)</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DC_n5A-n66A-n261(H-I)</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DC_n5A-n66A-n261(2A-G)</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DC_n5A-n66A-n261(2A-H)</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DC_n5A-n66A-n261(2A-I)</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DC_n5A-n66A-n261(2A)</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DC_n5A-n66A-n261(3A)</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DC_n5A-n66A-n261(A-2G)</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DC_n5A-n66A-n261(A-G)</w:t>
            </w:r>
          </w:p>
          <w:p w:rsidR="00DD11EF" w:rsidRPr="00F52395"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DC_n5A-n66A-n261(A-H)</w:t>
            </w:r>
          </w:p>
          <w:p w:rsidR="00DD11EF" w:rsidRPr="0003716D" w:rsidRDefault="00DD11EF" w:rsidP="008E4AB7">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DC_n5A-n77A-n260A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DC_n5A-n77A-n260L</w:t>
            </w:r>
          </w:p>
          <w:p w:rsidR="00DD11EF" w:rsidRDefault="00DD11EF" w:rsidP="008E4AB7">
            <w:pPr>
              <w:keepLines/>
              <w:spacing w:after="0"/>
              <w:jc w:val="center"/>
              <w:rPr>
                <w:rFonts w:ascii="Arial" w:hAnsi="Arial"/>
                <w:sz w:val="18"/>
                <w:lang w:eastAsia="zh-CN"/>
              </w:rPr>
            </w:pPr>
            <w:r w:rsidRPr="0003716D">
              <w:rPr>
                <w:rFonts w:ascii="Arial" w:hAnsi="Arial"/>
                <w:sz w:val="18"/>
                <w:lang w:eastAsia="zh-CN"/>
              </w:rPr>
              <w:t>DC_n5A-n77A-n260M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DC_n5A-n77C-n260A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DC_n5A-n77C-n260G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DC_n5A-n77C-n260H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DC_n5A-n77C-n260I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DC_n5A-n77C-n260J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DC_n5A-n77C-n260K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DC_n5A-n77C-n260L</w:t>
            </w:r>
          </w:p>
          <w:p w:rsidR="00DD11EF" w:rsidRPr="0003716D" w:rsidRDefault="00DD11EF" w:rsidP="008E4AB7">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DC_n5A-n260A</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DC_n5A-n260G</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DC_n5A-n260H</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DC_n5A-n260I</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DC_n5A-n260J</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DC_n5A-n260K</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DC_n5A-n260L</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DC_n5A-n260M</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DC_n77A-n260A</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DC_n77A-n260G</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DC_n77A-n260H</w:t>
            </w:r>
          </w:p>
          <w:p w:rsidR="00DD11EF" w:rsidRPr="0003716D" w:rsidRDefault="00DD11EF" w:rsidP="008E4AB7">
            <w:pPr>
              <w:keepLines/>
              <w:spacing w:after="0"/>
              <w:jc w:val="center"/>
              <w:rPr>
                <w:rFonts w:ascii="Arial" w:hAnsi="Arial"/>
                <w:sz w:val="18"/>
              </w:rPr>
            </w:pPr>
            <w:r w:rsidRPr="0003716D">
              <w:rPr>
                <w:rFonts w:ascii="Arial" w:hAnsi="Arial"/>
                <w:sz w:val="18"/>
              </w:rPr>
              <w:t>DC_n77A-n260I</w:t>
            </w:r>
          </w:p>
          <w:p w:rsidR="00DD11EF" w:rsidRPr="0003716D" w:rsidRDefault="00DD11EF" w:rsidP="008E4AB7">
            <w:pPr>
              <w:keepLines/>
              <w:spacing w:after="0"/>
              <w:jc w:val="center"/>
              <w:rPr>
                <w:rFonts w:ascii="Arial" w:hAnsi="Arial"/>
                <w:sz w:val="18"/>
              </w:rPr>
            </w:pPr>
            <w:r w:rsidRPr="0003716D">
              <w:rPr>
                <w:rFonts w:ascii="Arial" w:hAnsi="Arial"/>
                <w:sz w:val="18"/>
              </w:rPr>
              <w:t>DC_n77A-n260J</w:t>
            </w:r>
          </w:p>
          <w:p w:rsidR="00DD11EF" w:rsidRPr="0003716D" w:rsidRDefault="00DD11EF" w:rsidP="008E4AB7">
            <w:pPr>
              <w:keepLines/>
              <w:spacing w:after="0"/>
              <w:jc w:val="center"/>
              <w:rPr>
                <w:rFonts w:ascii="Arial" w:hAnsi="Arial"/>
                <w:sz w:val="18"/>
              </w:rPr>
            </w:pPr>
            <w:r w:rsidRPr="0003716D">
              <w:rPr>
                <w:rFonts w:ascii="Arial" w:hAnsi="Arial"/>
                <w:sz w:val="18"/>
              </w:rPr>
              <w:t>DC_n77A-n260K</w:t>
            </w:r>
          </w:p>
          <w:p w:rsidR="00DD11EF" w:rsidRPr="0003716D" w:rsidRDefault="00DD11EF" w:rsidP="008E4AB7">
            <w:pPr>
              <w:keepLines/>
              <w:spacing w:after="0"/>
              <w:jc w:val="center"/>
              <w:rPr>
                <w:rFonts w:ascii="Arial" w:hAnsi="Arial"/>
                <w:sz w:val="18"/>
              </w:rPr>
            </w:pPr>
            <w:r w:rsidRPr="0003716D">
              <w:rPr>
                <w:rFonts w:ascii="Arial" w:hAnsi="Arial"/>
                <w:sz w:val="18"/>
              </w:rPr>
              <w:t>DC_n77A-n260L</w:t>
            </w:r>
          </w:p>
          <w:p w:rsidR="00DD11EF" w:rsidRPr="0003716D" w:rsidRDefault="00DD11EF" w:rsidP="008E4AB7">
            <w:pPr>
              <w:keepLines/>
              <w:spacing w:after="0"/>
              <w:jc w:val="center"/>
              <w:rPr>
                <w:rFonts w:ascii="Arial" w:hAnsi="Arial" w:cs="Arial"/>
                <w:sz w:val="18"/>
                <w:lang w:val="sv-SE" w:eastAsia="zh-CN"/>
              </w:rPr>
            </w:pPr>
            <w:r w:rsidRPr="0003716D">
              <w:rPr>
                <w:rFonts w:ascii="Arial" w:hAnsi="Arial"/>
                <w:sz w:val="18"/>
              </w:rPr>
              <w:t>DC_n77A-n260M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DC_n5A-n77A-n261J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DC_n5A-n77A-n261K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DC_n5A-n77A-n261L</w:t>
            </w:r>
          </w:p>
          <w:p w:rsidR="00DD11EF" w:rsidRDefault="00DD11EF" w:rsidP="008E4AB7">
            <w:pPr>
              <w:keepLines/>
              <w:spacing w:after="0"/>
              <w:jc w:val="center"/>
              <w:rPr>
                <w:rFonts w:ascii="Arial" w:hAnsi="Arial"/>
                <w:sz w:val="18"/>
                <w:lang w:eastAsia="zh-CN"/>
              </w:rPr>
            </w:pPr>
            <w:r w:rsidRPr="0003716D">
              <w:rPr>
                <w:rFonts w:ascii="Arial" w:hAnsi="Arial"/>
                <w:sz w:val="18"/>
                <w:lang w:eastAsia="zh-CN"/>
              </w:rPr>
              <w:t>DC_n5A-n77A-n261M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DC_n5A-n77C-n261L</w:t>
            </w:r>
          </w:p>
          <w:p w:rsidR="00DD11EF" w:rsidRPr="0003716D" w:rsidRDefault="00DD11EF" w:rsidP="008E4AB7">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rsidR="00DD11EF" w:rsidRPr="0003716D" w:rsidRDefault="00DD11EF" w:rsidP="008E4AB7">
            <w:pPr>
              <w:keepNext/>
              <w:keepLines/>
              <w:spacing w:after="0"/>
              <w:jc w:val="center"/>
              <w:rPr>
                <w:rFonts w:ascii="Arial" w:hAnsi="Arial"/>
                <w:sz w:val="18"/>
              </w:rPr>
            </w:pPr>
            <w:r w:rsidRPr="0003716D">
              <w:rPr>
                <w:rFonts w:ascii="Arial" w:hAnsi="Arial"/>
                <w:sz w:val="18"/>
              </w:rPr>
              <w:t>DC_n5A-n261A</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DC_n5A-n261G</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DC_n5A-n261H</w:t>
            </w:r>
          </w:p>
          <w:p w:rsidR="00DD11EF" w:rsidRPr="0003716D" w:rsidRDefault="00DD11EF" w:rsidP="008E4AB7">
            <w:pPr>
              <w:keepNext/>
              <w:keepLines/>
              <w:spacing w:after="0"/>
              <w:jc w:val="center"/>
              <w:rPr>
                <w:rFonts w:ascii="Arial" w:hAnsi="Arial"/>
                <w:sz w:val="18"/>
              </w:rPr>
            </w:pPr>
            <w:r w:rsidRPr="0003716D">
              <w:rPr>
                <w:rFonts w:ascii="Arial" w:hAnsi="Arial"/>
                <w:sz w:val="18"/>
              </w:rPr>
              <w:t>DC_n5A-n261I</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DC_n77A-n261A</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DC_n77A-n261G</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DC_n77A-n261H</w:t>
            </w:r>
          </w:p>
          <w:p w:rsidR="00DD11EF" w:rsidRPr="0003716D" w:rsidRDefault="00DD11EF" w:rsidP="008E4AB7">
            <w:pPr>
              <w:keepLines/>
              <w:spacing w:after="0"/>
              <w:jc w:val="center"/>
              <w:rPr>
                <w:rFonts w:ascii="Arial" w:hAnsi="Arial" w:cs="Arial"/>
                <w:sz w:val="18"/>
                <w:lang w:val="sv-SE" w:eastAsia="zh-CN"/>
              </w:rPr>
            </w:pPr>
            <w:r w:rsidRPr="0003716D">
              <w:rPr>
                <w:rFonts w:ascii="Arial" w:hAnsi="Arial"/>
                <w:sz w:val="18"/>
              </w:rPr>
              <w:t>DC_n77A-n261I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DC_n5A-n77A-n261(G-H)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DC_n5A-n77A-n261(A-G-H)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DC_n5A-n77A-n261(G-I)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DC_n5A-n77A-n261(2H)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DC_n5A-n77A-n261(A-G-I)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DC_n5A-n77A-n261(H-I)</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DC_n5A-n77A-n261(A-H)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DC_n5A-n77A-n261(2G)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DC_n5A-n77A-n261(2A-H)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DC_n5A-n77A-n261(A-2G)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DC_n5A-n77A-n261(A-I)</w:t>
            </w:r>
          </w:p>
          <w:p w:rsidR="00DD11EF" w:rsidRDefault="00DD11EF" w:rsidP="008E4AB7">
            <w:pPr>
              <w:keepNext/>
              <w:keepLines/>
              <w:spacing w:after="0"/>
              <w:jc w:val="center"/>
              <w:rPr>
                <w:rFonts w:ascii="Arial" w:hAnsi="Arial"/>
                <w:sz w:val="18"/>
                <w:lang w:eastAsia="zh-CN"/>
              </w:rPr>
            </w:pPr>
            <w:r w:rsidRPr="001C5C76">
              <w:rPr>
                <w:rFonts w:ascii="Arial" w:hAnsi="Arial"/>
                <w:sz w:val="18"/>
                <w:lang w:eastAsia="zh-CN"/>
              </w:rPr>
              <w:t>DC_n5A-n77A-n261(2A-I)</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DC_n5A-n77A-n261(A-G)</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DC_n5A-n77A-n261(2A-G)</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DC_n5A-n77A-n261(2A)</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DC_n5A-n77A-n261(3A)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DC_n5A-n77C-n261(A-G-H)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DC_n5A-n77C-n261(2H)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DC_n5A-n77C-n261(A-G-I)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DC_n5A-n77C-n261(H-I)</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DC_n5A-n77C-n261(A-H)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DC_n5A-n77C-n261(2G)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DC_n5A-n77C-n261(2A-H)</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DC_n5A-n77C-n261(A-2G)</w:t>
            </w:r>
          </w:p>
          <w:p w:rsidR="00DD11EF" w:rsidRPr="001C5C76" w:rsidRDefault="00DD11EF" w:rsidP="008E4AB7">
            <w:pPr>
              <w:keepNext/>
              <w:keepLines/>
              <w:spacing w:after="0"/>
              <w:jc w:val="center"/>
              <w:rPr>
                <w:rFonts w:ascii="Arial" w:hAnsi="Arial"/>
                <w:sz w:val="18"/>
                <w:lang w:eastAsia="zh-CN"/>
              </w:rPr>
            </w:pPr>
            <w:r w:rsidRPr="001C5C76">
              <w:rPr>
                <w:rFonts w:ascii="Arial" w:hAnsi="Arial"/>
                <w:sz w:val="18"/>
                <w:lang w:eastAsia="zh-CN"/>
              </w:rPr>
              <w:t>DC_n5A-n77C-n261(A-I)</w:t>
            </w:r>
          </w:p>
          <w:p w:rsidR="00DD11EF" w:rsidRDefault="00DD11EF" w:rsidP="008E4AB7">
            <w:pPr>
              <w:keepNext/>
              <w:keepLines/>
              <w:spacing w:after="0"/>
              <w:jc w:val="center"/>
              <w:rPr>
                <w:rFonts w:ascii="Arial" w:hAnsi="Arial"/>
                <w:sz w:val="18"/>
                <w:lang w:eastAsia="zh-CN"/>
              </w:rPr>
            </w:pPr>
            <w:r w:rsidRPr="001C5C76">
              <w:rPr>
                <w:rFonts w:ascii="Arial" w:hAnsi="Arial"/>
                <w:sz w:val="18"/>
                <w:lang w:eastAsia="zh-CN"/>
              </w:rPr>
              <w:t>DC_n5A-n77C-n261(2A-I)</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DC_n5A-n77C-n261(A-G)</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DC_n5A-n77C-n261(2A-G)</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DC_n5A-n77C-n261(2A)</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rsidR="00DD11EF" w:rsidRDefault="00DD11EF" w:rsidP="008E4AB7">
            <w:pPr>
              <w:keepNext/>
              <w:keepLines/>
              <w:spacing w:after="0"/>
              <w:jc w:val="center"/>
              <w:rPr>
                <w:rFonts w:ascii="Arial" w:hAnsi="Arial"/>
                <w:sz w:val="18"/>
              </w:rPr>
            </w:pPr>
            <w:r>
              <w:rPr>
                <w:rFonts w:ascii="Arial" w:hAnsi="Arial"/>
                <w:sz w:val="18"/>
              </w:rPr>
              <w:t>DC_n5A-n261A</w:t>
            </w:r>
          </w:p>
          <w:p w:rsidR="00DD11EF" w:rsidRDefault="00DD11EF" w:rsidP="008E4AB7">
            <w:pPr>
              <w:keepNext/>
              <w:keepLines/>
              <w:spacing w:after="0"/>
              <w:jc w:val="center"/>
              <w:rPr>
                <w:rFonts w:ascii="Arial" w:hAnsi="Arial"/>
                <w:sz w:val="18"/>
              </w:rPr>
            </w:pPr>
            <w:r>
              <w:rPr>
                <w:rFonts w:ascii="Arial" w:hAnsi="Arial"/>
                <w:sz w:val="18"/>
              </w:rPr>
              <w:t>DC_n5A-n261G</w:t>
            </w:r>
          </w:p>
          <w:p w:rsidR="00DD11EF" w:rsidRDefault="00DD11EF" w:rsidP="008E4AB7">
            <w:pPr>
              <w:keepNext/>
              <w:keepLines/>
              <w:spacing w:after="0"/>
              <w:jc w:val="center"/>
              <w:rPr>
                <w:rFonts w:ascii="Arial" w:hAnsi="Arial"/>
                <w:sz w:val="18"/>
              </w:rPr>
            </w:pPr>
            <w:r>
              <w:rPr>
                <w:rFonts w:ascii="Arial" w:hAnsi="Arial"/>
                <w:sz w:val="18"/>
              </w:rPr>
              <w:t>DC_n5A-n261H</w:t>
            </w:r>
          </w:p>
          <w:p w:rsidR="00DD11EF" w:rsidRDefault="00DD11EF" w:rsidP="008E4AB7">
            <w:pPr>
              <w:keepNext/>
              <w:keepLines/>
              <w:spacing w:after="0"/>
              <w:jc w:val="center"/>
              <w:rPr>
                <w:rFonts w:ascii="Arial" w:hAnsi="Arial"/>
                <w:sz w:val="18"/>
              </w:rPr>
            </w:pPr>
            <w:r>
              <w:rPr>
                <w:rFonts w:ascii="Arial" w:hAnsi="Arial"/>
                <w:sz w:val="18"/>
              </w:rPr>
              <w:t>DC_n5A-n261I</w:t>
            </w:r>
          </w:p>
          <w:p w:rsidR="00DD11EF" w:rsidRDefault="00DD11EF" w:rsidP="008E4AB7">
            <w:pPr>
              <w:keepNext/>
              <w:keepLines/>
              <w:spacing w:after="0"/>
              <w:jc w:val="center"/>
              <w:rPr>
                <w:rFonts w:ascii="Arial" w:hAnsi="Arial"/>
                <w:sz w:val="18"/>
              </w:rPr>
            </w:pPr>
            <w:r>
              <w:rPr>
                <w:rFonts w:ascii="Arial" w:hAnsi="Arial"/>
                <w:sz w:val="18"/>
              </w:rPr>
              <w:t>DC_n77A-n261A</w:t>
            </w:r>
          </w:p>
          <w:p w:rsidR="00DD11EF" w:rsidRDefault="00DD11EF" w:rsidP="008E4AB7">
            <w:pPr>
              <w:keepNext/>
              <w:keepLines/>
              <w:spacing w:after="0"/>
              <w:jc w:val="center"/>
              <w:rPr>
                <w:rFonts w:ascii="Arial" w:hAnsi="Arial"/>
                <w:sz w:val="18"/>
              </w:rPr>
            </w:pPr>
            <w:r>
              <w:rPr>
                <w:rFonts w:ascii="Arial" w:hAnsi="Arial"/>
                <w:sz w:val="18"/>
              </w:rPr>
              <w:t>DC_n77A-n261G</w:t>
            </w:r>
          </w:p>
          <w:p w:rsidR="00DD11EF" w:rsidRDefault="00DD11EF" w:rsidP="008E4AB7">
            <w:pPr>
              <w:keepNext/>
              <w:keepLines/>
              <w:spacing w:after="0"/>
              <w:jc w:val="center"/>
              <w:rPr>
                <w:rFonts w:ascii="Arial" w:hAnsi="Arial"/>
                <w:sz w:val="18"/>
              </w:rPr>
            </w:pPr>
            <w:r>
              <w:rPr>
                <w:rFonts w:ascii="Arial" w:hAnsi="Arial"/>
                <w:sz w:val="18"/>
              </w:rPr>
              <w:t>DC_n77A-n261H</w:t>
            </w:r>
          </w:p>
          <w:p w:rsidR="00DD11EF" w:rsidRDefault="00DD11EF" w:rsidP="008E4AB7">
            <w:pPr>
              <w:keepNext/>
              <w:keepLines/>
              <w:spacing w:after="0"/>
              <w:jc w:val="center"/>
              <w:rPr>
                <w:rFonts w:ascii="Arial" w:hAnsi="Arial"/>
                <w:sz w:val="18"/>
              </w:rPr>
            </w:pPr>
            <w:r>
              <w:rPr>
                <w:rFonts w:ascii="Arial" w:hAnsi="Arial"/>
                <w:sz w:val="18"/>
              </w:rPr>
              <w:t>DC_n77A-n261I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sidRPr="00A15ED8">
              <w:rPr>
                <w:rFonts w:ascii="Arial" w:hAnsi="Arial"/>
                <w:sz w:val="18"/>
                <w:lang w:eastAsia="zh-CN"/>
              </w:rPr>
              <w:lastRenderedPageBreak/>
              <w:t>DC_n7A-n25A-n257A</w:t>
            </w:r>
          </w:p>
          <w:p w:rsidR="00DD11EF" w:rsidRDefault="00DD11EF" w:rsidP="008E4AB7">
            <w:pPr>
              <w:keepNext/>
              <w:keepLines/>
              <w:spacing w:after="0"/>
              <w:jc w:val="center"/>
              <w:rPr>
                <w:rFonts w:ascii="Arial" w:hAnsi="Arial"/>
                <w:sz w:val="18"/>
                <w:lang w:eastAsia="zh-CN"/>
              </w:rPr>
            </w:pPr>
            <w:r w:rsidRPr="00A15ED8">
              <w:rPr>
                <w:rFonts w:ascii="Arial" w:hAnsi="Arial"/>
                <w:sz w:val="18"/>
                <w:lang w:eastAsia="zh-CN"/>
              </w:rPr>
              <w:t>DC_n7A-n25A-n257G</w:t>
            </w:r>
          </w:p>
          <w:p w:rsidR="00DD11EF" w:rsidRDefault="00DD11EF" w:rsidP="008E4AB7">
            <w:pPr>
              <w:keepNext/>
              <w:keepLines/>
              <w:spacing w:after="0"/>
              <w:jc w:val="center"/>
              <w:rPr>
                <w:rFonts w:ascii="Arial" w:hAnsi="Arial"/>
                <w:sz w:val="18"/>
                <w:lang w:eastAsia="zh-CN"/>
              </w:rPr>
            </w:pPr>
            <w:r w:rsidRPr="00A15ED8">
              <w:rPr>
                <w:rFonts w:ascii="Arial" w:hAnsi="Arial"/>
                <w:sz w:val="18"/>
                <w:lang w:eastAsia="zh-CN"/>
              </w:rPr>
              <w:t>DC_n7A-n25A-n257H</w:t>
            </w:r>
          </w:p>
          <w:p w:rsidR="00DD11EF" w:rsidRDefault="00DD11EF" w:rsidP="008E4AB7">
            <w:pPr>
              <w:keepNext/>
              <w:keepLines/>
              <w:spacing w:after="0"/>
              <w:jc w:val="center"/>
              <w:rPr>
                <w:rFonts w:ascii="Arial" w:hAnsi="Arial"/>
                <w:sz w:val="18"/>
                <w:lang w:eastAsia="zh-CN"/>
              </w:rPr>
            </w:pPr>
            <w:r w:rsidRPr="00A15ED8">
              <w:rPr>
                <w:rFonts w:ascii="Arial" w:hAnsi="Arial"/>
                <w:sz w:val="18"/>
                <w:lang w:eastAsia="zh-CN"/>
              </w:rPr>
              <w:t>DC_n7A-n25A-n257I</w:t>
            </w:r>
          </w:p>
          <w:p w:rsidR="00DD11EF" w:rsidRDefault="00DD11EF" w:rsidP="008E4AB7">
            <w:pPr>
              <w:keepNext/>
              <w:keepLines/>
              <w:spacing w:after="0"/>
              <w:jc w:val="center"/>
              <w:rPr>
                <w:rFonts w:ascii="Arial" w:hAnsi="Arial"/>
                <w:sz w:val="18"/>
                <w:lang w:eastAsia="zh-CN"/>
              </w:rPr>
            </w:pPr>
            <w:r w:rsidRPr="00942C14">
              <w:rPr>
                <w:rFonts w:ascii="Arial" w:hAnsi="Arial"/>
                <w:sz w:val="18"/>
                <w:lang w:eastAsia="zh-CN"/>
              </w:rPr>
              <w:t>DC_n7A-n25A-n257J</w:t>
            </w:r>
          </w:p>
          <w:p w:rsidR="00DD11EF" w:rsidRDefault="00DD11EF" w:rsidP="008E4AB7">
            <w:pPr>
              <w:keepNext/>
              <w:keepLines/>
              <w:spacing w:after="0"/>
              <w:jc w:val="center"/>
              <w:rPr>
                <w:rFonts w:ascii="Arial" w:hAnsi="Arial"/>
                <w:sz w:val="18"/>
                <w:lang w:eastAsia="zh-CN"/>
              </w:rPr>
            </w:pPr>
            <w:r w:rsidRPr="00942C14">
              <w:rPr>
                <w:rFonts w:ascii="Arial" w:hAnsi="Arial"/>
                <w:sz w:val="18"/>
                <w:lang w:eastAsia="zh-CN"/>
              </w:rPr>
              <w:t>DC_n7A-n25A-n257K</w:t>
            </w:r>
          </w:p>
          <w:p w:rsidR="00DD11EF" w:rsidRDefault="00DD11EF" w:rsidP="008E4AB7">
            <w:pPr>
              <w:keepNext/>
              <w:keepLines/>
              <w:spacing w:after="0"/>
              <w:jc w:val="center"/>
              <w:rPr>
                <w:rFonts w:ascii="Arial" w:hAnsi="Arial"/>
                <w:sz w:val="18"/>
                <w:lang w:eastAsia="zh-CN"/>
              </w:rPr>
            </w:pPr>
            <w:r w:rsidRPr="00942C14">
              <w:rPr>
                <w:rFonts w:ascii="Arial" w:hAnsi="Arial"/>
                <w:sz w:val="18"/>
                <w:lang w:eastAsia="zh-CN"/>
              </w:rPr>
              <w:t>DC_n7A-n25A-n257L</w:t>
            </w:r>
          </w:p>
          <w:p w:rsidR="00DD11EF" w:rsidRPr="00620229" w:rsidRDefault="00DD11EF" w:rsidP="008E4AB7">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rsidR="00DD11EF" w:rsidRDefault="00DD11EF" w:rsidP="008E4AB7">
            <w:pPr>
              <w:keepNext/>
              <w:keepLines/>
              <w:spacing w:after="0"/>
              <w:jc w:val="center"/>
              <w:rPr>
                <w:rFonts w:ascii="Arial" w:hAnsi="Arial"/>
                <w:sz w:val="18"/>
              </w:rPr>
            </w:pPr>
            <w:r w:rsidRPr="00592BCE">
              <w:rPr>
                <w:rFonts w:ascii="Arial" w:hAnsi="Arial"/>
                <w:sz w:val="18"/>
              </w:rPr>
              <w:t>DC_n7A-n257A</w:t>
            </w:r>
          </w:p>
          <w:p w:rsidR="00DD11EF" w:rsidRDefault="00DD11EF" w:rsidP="008E4AB7">
            <w:pPr>
              <w:keepNext/>
              <w:keepLines/>
              <w:spacing w:after="0"/>
              <w:jc w:val="center"/>
              <w:rPr>
                <w:rFonts w:ascii="Arial" w:hAnsi="Arial"/>
                <w:sz w:val="18"/>
              </w:rPr>
            </w:pPr>
            <w:r w:rsidRPr="00592BCE">
              <w:rPr>
                <w:rFonts w:ascii="Arial" w:hAnsi="Arial"/>
                <w:sz w:val="18"/>
              </w:rPr>
              <w:t>DC_n7A-n257G</w:t>
            </w:r>
          </w:p>
          <w:p w:rsidR="00DD11EF" w:rsidRDefault="00DD11EF" w:rsidP="008E4AB7">
            <w:pPr>
              <w:keepNext/>
              <w:keepLines/>
              <w:spacing w:after="0"/>
              <w:jc w:val="center"/>
              <w:rPr>
                <w:rFonts w:ascii="Arial" w:hAnsi="Arial"/>
                <w:sz w:val="18"/>
              </w:rPr>
            </w:pPr>
            <w:r w:rsidRPr="0078186D">
              <w:rPr>
                <w:rFonts w:ascii="Arial" w:hAnsi="Arial"/>
                <w:sz w:val="18"/>
              </w:rPr>
              <w:t>DC_n7A-n257H</w:t>
            </w:r>
          </w:p>
          <w:p w:rsidR="00DD11EF" w:rsidRDefault="00DD11EF" w:rsidP="008E4AB7">
            <w:pPr>
              <w:keepNext/>
              <w:keepLines/>
              <w:spacing w:after="0"/>
              <w:jc w:val="center"/>
              <w:rPr>
                <w:rFonts w:ascii="Arial" w:hAnsi="Arial"/>
                <w:sz w:val="18"/>
              </w:rPr>
            </w:pPr>
            <w:r w:rsidRPr="0078186D">
              <w:rPr>
                <w:rFonts w:ascii="Arial" w:hAnsi="Arial"/>
                <w:sz w:val="18"/>
              </w:rPr>
              <w:t>DC_n7A-n257I</w:t>
            </w:r>
          </w:p>
          <w:p w:rsidR="00DD11EF" w:rsidRDefault="00DD11EF" w:rsidP="008E4AB7">
            <w:pPr>
              <w:keepNext/>
              <w:keepLines/>
              <w:spacing w:after="0"/>
              <w:jc w:val="center"/>
              <w:rPr>
                <w:rFonts w:ascii="Arial" w:hAnsi="Arial"/>
                <w:sz w:val="18"/>
              </w:rPr>
            </w:pPr>
            <w:r w:rsidRPr="00942C14">
              <w:rPr>
                <w:rFonts w:ascii="Arial" w:hAnsi="Arial"/>
                <w:sz w:val="18"/>
              </w:rPr>
              <w:t>DC_n7A-n257J</w:t>
            </w:r>
          </w:p>
          <w:p w:rsidR="00DD11EF" w:rsidRDefault="00DD11EF" w:rsidP="008E4AB7">
            <w:pPr>
              <w:keepNext/>
              <w:keepLines/>
              <w:spacing w:after="0"/>
              <w:jc w:val="center"/>
              <w:rPr>
                <w:rFonts w:ascii="Arial" w:hAnsi="Arial"/>
                <w:sz w:val="18"/>
              </w:rPr>
            </w:pPr>
            <w:r w:rsidRPr="00074C77">
              <w:rPr>
                <w:rFonts w:ascii="Arial" w:hAnsi="Arial"/>
                <w:sz w:val="18"/>
              </w:rPr>
              <w:t>DC_n7A-n257K</w:t>
            </w:r>
          </w:p>
          <w:p w:rsidR="00DD11EF" w:rsidRDefault="00DD11EF" w:rsidP="008E4AB7">
            <w:pPr>
              <w:keepNext/>
              <w:keepLines/>
              <w:spacing w:after="0"/>
              <w:jc w:val="center"/>
              <w:rPr>
                <w:rFonts w:ascii="Arial" w:hAnsi="Arial"/>
                <w:sz w:val="18"/>
              </w:rPr>
            </w:pPr>
            <w:r w:rsidRPr="00074C77">
              <w:rPr>
                <w:rFonts w:ascii="Arial" w:hAnsi="Arial"/>
                <w:sz w:val="18"/>
              </w:rPr>
              <w:t>DC_n7A-n257L</w:t>
            </w:r>
          </w:p>
          <w:p w:rsidR="00DD11EF" w:rsidRDefault="00DD11EF" w:rsidP="008E4AB7">
            <w:pPr>
              <w:keepNext/>
              <w:keepLines/>
              <w:spacing w:after="0"/>
              <w:jc w:val="center"/>
              <w:rPr>
                <w:rFonts w:ascii="Arial" w:hAnsi="Arial"/>
                <w:sz w:val="18"/>
              </w:rPr>
            </w:pPr>
            <w:r w:rsidRPr="00074C77">
              <w:rPr>
                <w:rFonts w:ascii="Arial" w:hAnsi="Arial"/>
                <w:sz w:val="18"/>
              </w:rPr>
              <w:t>DC_n7A-n257M</w:t>
            </w:r>
          </w:p>
          <w:p w:rsidR="00DD11EF" w:rsidRDefault="00DD11EF" w:rsidP="008E4AB7">
            <w:pPr>
              <w:keepNext/>
              <w:keepLines/>
              <w:spacing w:after="0"/>
              <w:jc w:val="center"/>
              <w:rPr>
                <w:rFonts w:ascii="Arial" w:hAnsi="Arial"/>
                <w:sz w:val="18"/>
              </w:rPr>
            </w:pPr>
            <w:r w:rsidRPr="00592BCE">
              <w:rPr>
                <w:rFonts w:ascii="Arial" w:hAnsi="Arial"/>
                <w:sz w:val="18"/>
              </w:rPr>
              <w:t>DC_n25A-n257A</w:t>
            </w:r>
          </w:p>
          <w:p w:rsidR="00DD11EF" w:rsidRDefault="00DD11EF" w:rsidP="008E4AB7">
            <w:pPr>
              <w:keepNext/>
              <w:keepLines/>
              <w:spacing w:after="0"/>
              <w:jc w:val="center"/>
              <w:rPr>
                <w:rFonts w:ascii="Arial" w:hAnsi="Arial"/>
                <w:sz w:val="18"/>
              </w:rPr>
            </w:pPr>
            <w:r w:rsidRPr="00592BCE">
              <w:rPr>
                <w:rFonts w:ascii="Arial" w:hAnsi="Arial"/>
                <w:sz w:val="18"/>
              </w:rPr>
              <w:t>DC_n25A-n257G</w:t>
            </w:r>
          </w:p>
          <w:p w:rsidR="00DD11EF" w:rsidRDefault="00DD11EF" w:rsidP="008E4AB7">
            <w:pPr>
              <w:keepNext/>
              <w:keepLines/>
              <w:spacing w:after="0"/>
              <w:jc w:val="center"/>
              <w:rPr>
                <w:rFonts w:ascii="Arial" w:hAnsi="Arial"/>
                <w:sz w:val="18"/>
              </w:rPr>
            </w:pPr>
            <w:r w:rsidRPr="0078186D">
              <w:rPr>
                <w:rFonts w:ascii="Arial" w:hAnsi="Arial"/>
                <w:sz w:val="18"/>
              </w:rPr>
              <w:t>DC_n25A-n257H</w:t>
            </w:r>
          </w:p>
          <w:p w:rsidR="00DD11EF" w:rsidRDefault="00DD11EF" w:rsidP="008E4AB7">
            <w:pPr>
              <w:keepNext/>
              <w:keepLines/>
              <w:spacing w:after="0"/>
              <w:jc w:val="center"/>
              <w:rPr>
                <w:rFonts w:ascii="Arial" w:hAnsi="Arial"/>
                <w:sz w:val="18"/>
              </w:rPr>
            </w:pPr>
            <w:r w:rsidRPr="0078186D">
              <w:rPr>
                <w:rFonts w:ascii="Arial" w:hAnsi="Arial"/>
                <w:sz w:val="18"/>
              </w:rPr>
              <w:t>DC_n25A-n257I</w:t>
            </w:r>
          </w:p>
          <w:p w:rsidR="00DD11EF" w:rsidRDefault="00DD11EF" w:rsidP="008E4AB7">
            <w:pPr>
              <w:keepNext/>
              <w:keepLines/>
              <w:spacing w:after="0"/>
              <w:jc w:val="center"/>
              <w:rPr>
                <w:rFonts w:ascii="Arial" w:hAnsi="Arial"/>
                <w:sz w:val="18"/>
              </w:rPr>
            </w:pPr>
            <w:r w:rsidRPr="00942C14">
              <w:rPr>
                <w:rFonts w:ascii="Arial" w:hAnsi="Arial"/>
                <w:sz w:val="18"/>
              </w:rPr>
              <w:t>DC_n25A-n257J</w:t>
            </w:r>
          </w:p>
          <w:p w:rsidR="00DD11EF" w:rsidRDefault="00DD11EF" w:rsidP="008E4AB7">
            <w:pPr>
              <w:keepNext/>
              <w:keepLines/>
              <w:spacing w:after="0"/>
              <w:jc w:val="center"/>
              <w:rPr>
                <w:rFonts w:ascii="Arial" w:hAnsi="Arial"/>
                <w:sz w:val="18"/>
              </w:rPr>
            </w:pPr>
            <w:r w:rsidRPr="00074C77">
              <w:rPr>
                <w:rFonts w:ascii="Arial" w:hAnsi="Arial"/>
                <w:sz w:val="18"/>
              </w:rPr>
              <w:t>DC_n25A-n257K</w:t>
            </w:r>
          </w:p>
          <w:p w:rsidR="00DD11EF" w:rsidRDefault="00DD11EF" w:rsidP="008E4AB7">
            <w:pPr>
              <w:keepNext/>
              <w:keepLines/>
              <w:spacing w:after="0"/>
              <w:jc w:val="center"/>
              <w:rPr>
                <w:rFonts w:ascii="Arial" w:hAnsi="Arial"/>
                <w:sz w:val="18"/>
              </w:rPr>
            </w:pPr>
            <w:r w:rsidRPr="00074C77">
              <w:rPr>
                <w:rFonts w:ascii="Arial" w:hAnsi="Arial"/>
                <w:sz w:val="18"/>
              </w:rPr>
              <w:t>DC_n25A-n257L</w:t>
            </w:r>
          </w:p>
          <w:p w:rsidR="00DD11EF" w:rsidRDefault="00DD11EF" w:rsidP="008E4AB7">
            <w:pPr>
              <w:keepNext/>
              <w:keepLines/>
              <w:spacing w:after="0"/>
              <w:jc w:val="center"/>
              <w:rPr>
                <w:rFonts w:ascii="Arial" w:hAnsi="Arial"/>
                <w:sz w:val="18"/>
              </w:rPr>
            </w:pPr>
            <w:r w:rsidRPr="00074C77">
              <w:rPr>
                <w:rFonts w:ascii="Arial" w:hAnsi="Arial"/>
                <w:sz w:val="18"/>
              </w:rPr>
              <w:t>DC_n25A-n257M</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DC_n7A-n25A-n260A</w:t>
            </w:r>
          </w:p>
          <w:p w:rsidR="00DD11EF"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DC_n7A-n25A-n260G</w:t>
            </w:r>
          </w:p>
          <w:p w:rsidR="00DD11EF"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DC_n7A-n25A-n260H</w:t>
            </w:r>
          </w:p>
          <w:p w:rsidR="00DD11EF"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DC_n7A-n25A-n260I</w:t>
            </w:r>
          </w:p>
          <w:p w:rsidR="00DD11EF"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DC_n7A-n25A-n260J</w:t>
            </w:r>
          </w:p>
          <w:p w:rsidR="00DD11EF"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DC_n7A-n25A-n260K</w:t>
            </w:r>
          </w:p>
          <w:p w:rsidR="00DD11EF"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DC_n7A-n25A-n260L</w:t>
            </w:r>
          </w:p>
          <w:p w:rsidR="00DD11EF" w:rsidRPr="00620229" w:rsidRDefault="00DD11EF" w:rsidP="008E4AB7">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rsidR="00DD11EF" w:rsidRDefault="00DD11EF" w:rsidP="008E4AB7">
            <w:pPr>
              <w:keepNext/>
              <w:keepLines/>
              <w:spacing w:after="0"/>
              <w:jc w:val="center"/>
              <w:rPr>
                <w:rFonts w:ascii="Arial" w:hAnsi="Arial"/>
                <w:sz w:val="18"/>
              </w:rPr>
            </w:pPr>
            <w:r w:rsidRPr="00C6627F">
              <w:rPr>
                <w:rFonts w:ascii="Arial" w:hAnsi="Arial"/>
                <w:sz w:val="18"/>
              </w:rPr>
              <w:t>DC_n7A-n260A</w:t>
            </w:r>
          </w:p>
          <w:p w:rsidR="00DD11EF" w:rsidRDefault="00DD11EF" w:rsidP="008E4AB7">
            <w:pPr>
              <w:keepNext/>
              <w:keepLines/>
              <w:spacing w:after="0"/>
              <w:jc w:val="center"/>
              <w:rPr>
                <w:rFonts w:ascii="Arial" w:hAnsi="Arial"/>
                <w:sz w:val="18"/>
              </w:rPr>
            </w:pPr>
            <w:r w:rsidRPr="00C6627F">
              <w:rPr>
                <w:rFonts w:ascii="Arial" w:hAnsi="Arial"/>
                <w:sz w:val="18"/>
              </w:rPr>
              <w:t>DC_n7A-n260G</w:t>
            </w:r>
          </w:p>
          <w:p w:rsidR="00DD11EF" w:rsidRDefault="00DD11EF" w:rsidP="008E4AB7">
            <w:pPr>
              <w:keepNext/>
              <w:keepLines/>
              <w:spacing w:after="0"/>
              <w:jc w:val="center"/>
              <w:rPr>
                <w:rFonts w:ascii="Arial" w:hAnsi="Arial"/>
                <w:sz w:val="18"/>
              </w:rPr>
            </w:pPr>
            <w:r w:rsidRPr="00C6627F">
              <w:rPr>
                <w:rFonts w:ascii="Arial" w:hAnsi="Arial"/>
                <w:sz w:val="18"/>
              </w:rPr>
              <w:t>DC_n7A-n260H</w:t>
            </w:r>
          </w:p>
          <w:p w:rsidR="00DD11EF" w:rsidRDefault="00DD11EF" w:rsidP="008E4AB7">
            <w:pPr>
              <w:keepNext/>
              <w:keepLines/>
              <w:spacing w:after="0"/>
              <w:jc w:val="center"/>
              <w:rPr>
                <w:rFonts w:ascii="Arial" w:hAnsi="Arial"/>
                <w:sz w:val="18"/>
              </w:rPr>
            </w:pPr>
            <w:r w:rsidRPr="00C6627F">
              <w:rPr>
                <w:rFonts w:ascii="Arial" w:hAnsi="Arial"/>
                <w:sz w:val="18"/>
              </w:rPr>
              <w:t>DC_n7A-n260I</w:t>
            </w:r>
          </w:p>
          <w:p w:rsidR="00DD11EF" w:rsidRDefault="00DD11EF" w:rsidP="008E4AB7">
            <w:pPr>
              <w:keepNext/>
              <w:keepLines/>
              <w:spacing w:after="0"/>
              <w:jc w:val="center"/>
              <w:rPr>
                <w:rFonts w:ascii="Arial" w:hAnsi="Arial"/>
                <w:sz w:val="18"/>
              </w:rPr>
            </w:pPr>
            <w:r w:rsidRPr="00C6627F">
              <w:rPr>
                <w:rFonts w:ascii="Arial" w:hAnsi="Arial"/>
                <w:sz w:val="18"/>
              </w:rPr>
              <w:t>DC_n7A-n260J</w:t>
            </w:r>
          </w:p>
          <w:p w:rsidR="00DD11EF" w:rsidRDefault="00DD11EF" w:rsidP="008E4AB7">
            <w:pPr>
              <w:keepNext/>
              <w:keepLines/>
              <w:spacing w:after="0"/>
              <w:jc w:val="center"/>
              <w:rPr>
                <w:rFonts w:ascii="Arial" w:hAnsi="Arial"/>
                <w:sz w:val="18"/>
              </w:rPr>
            </w:pPr>
            <w:r w:rsidRPr="00C6627F">
              <w:rPr>
                <w:rFonts w:ascii="Arial" w:hAnsi="Arial"/>
                <w:sz w:val="18"/>
              </w:rPr>
              <w:t>DC_n7A-n260K</w:t>
            </w:r>
          </w:p>
          <w:p w:rsidR="00DD11EF" w:rsidRDefault="00DD11EF" w:rsidP="008E4AB7">
            <w:pPr>
              <w:keepNext/>
              <w:keepLines/>
              <w:spacing w:after="0"/>
              <w:jc w:val="center"/>
              <w:rPr>
                <w:rFonts w:ascii="Arial" w:hAnsi="Arial"/>
                <w:sz w:val="18"/>
              </w:rPr>
            </w:pPr>
            <w:r w:rsidRPr="00C6627F">
              <w:rPr>
                <w:rFonts w:ascii="Arial" w:hAnsi="Arial"/>
                <w:sz w:val="18"/>
              </w:rPr>
              <w:t>DC_n7A-n260L</w:t>
            </w:r>
          </w:p>
          <w:p w:rsidR="00DD11EF" w:rsidRDefault="00DD11EF" w:rsidP="008E4AB7">
            <w:pPr>
              <w:keepNext/>
              <w:keepLines/>
              <w:spacing w:after="0"/>
              <w:jc w:val="center"/>
              <w:rPr>
                <w:rFonts w:ascii="Arial" w:hAnsi="Arial"/>
                <w:sz w:val="18"/>
              </w:rPr>
            </w:pPr>
            <w:r w:rsidRPr="00C6627F">
              <w:rPr>
                <w:rFonts w:ascii="Arial" w:hAnsi="Arial"/>
                <w:sz w:val="18"/>
              </w:rPr>
              <w:t>DC_n7A-n260M</w:t>
            </w:r>
          </w:p>
          <w:p w:rsidR="00DD11EF" w:rsidRDefault="00DD11EF" w:rsidP="008E4AB7">
            <w:pPr>
              <w:keepNext/>
              <w:keepLines/>
              <w:spacing w:after="0"/>
              <w:jc w:val="center"/>
              <w:rPr>
                <w:rFonts w:ascii="Arial" w:hAnsi="Arial"/>
                <w:sz w:val="18"/>
              </w:rPr>
            </w:pPr>
            <w:r w:rsidRPr="00C6627F">
              <w:rPr>
                <w:rFonts w:ascii="Arial" w:hAnsi="Arial"/>
                <w:sz w:val="18"/>
              </w:rPr>
              <w:t>DC_n25A-n260A</w:t>
            </w:r>
          </w:p>
          <w:p w:rsidR="00DD11EF" w:rsidRDefault="00DD11EF" w:rsidP="008E4AB7">
            <w:pPr>
              <w:keepNext/>
              <w:keepLines/>
              <w:spacing w:after="0"/>
              <w:jc w:val="center"/>
              <w:rPr>
                <w:rFonts w:ascii="Arial" w:hAnsi="Arial"/>
                <w:sz w:val="18"/>
              </w:rPr>
            </w:pPr>
            <w:r w:rsidRPr="00C6627F">
              <w:rPr>
                <w:rFonts w:ascii="Arial" w:hAnsi="Arial"/>
                <w:sz w:val="18"/>
              </w:rPr>
              <w:t>DC_n25A-n260G</w:t>
            </w:r>
          </w:p>
          <w:p w:rsidR="00DD11EF" w:rsidRDefault="00DD11EF" w:rsidP="008E4AB7">
            <w:pPr>
              <w:keepNext/>
              <w:keepLines/>
              <w:spacing w:after="0"/>
              <w:jc w:val="center"/>
              <w:rPr>
                <w:rFonts w:ascii="Arial" w:hAnsi="Arial"/>
                <w:sz w:val="18"/>
              </w:rPr>
            </w:pPr>
            <w:r w:rsidRPr="00C6627F">
              <w:rPr>
                <w:rFonts w:ascii="Arial" w:hAnsi="Arial"/>
                <w:sz w:val="18"/>
              </w:rPr>
              <w:t>DC_n25A-n260H</w:t>
            </w:r>
          </w:p>
          <w:p w:rsidR="00DD11EF" w:rsidRDefault="00DD11EF" w:rsidP="008E4AB7">
            <w:pPr>
              <w:keepNext/>
              <w:keepLines/>
              <w:spacing w:after="0"/>
              <w:jc w:val="center"/>
              <w:rPr>
                <w:rFonts w:ascii="Arial" w:hAnsi="Arial"/>
                <w:sz w:val="18"/>
              </w:rPr>
            </w:pPr>
            <w:r w:rsidRPr="00C6627F">
              <w:rPr>
                <w:rFonts w:ascii="Arial" w:hAnsi="Arial"/>
                <w:sz w:val="18"/>
              </w:rPr>
              <w:t>DC_n25A-n260I</w:t>
            </w:r>
          </w:p>
          <w:p w:rsidR="00DD11EF" w:rsidRDefault="00DD11EF" w:rsidP="008E4AB7">
            <w:pPr>
              <w:keepNext/>
              <w:keepLines/>
              <w:spacing w:after="0"/>
              <w:jc w:val="center"/>
              <w:rPr>
                <w:rFonts w:ascii="Arial" w:hAnsi="Arial"/>
                <w:sz w:val="18"/>
              </w:rPr>
            </w:pPr>
            <w:r w:rsidRPr="00C6627F">
              <w:rPr>
                <w:rFonts w:ascii="Arial" w:hAnsi="Arial"/>
                <w:sz w:val="18"/>
              </w:rPr>
              <w:t>DC_n25A-n260J</w:t>
            </w:r>
          </w:p>
          <w:p w:rsidR="00DD11EF" w:rsidRDefault="00DD11EF" w:rsidP="008E4AB7">
            <w:pPr>
              <w:keepNext/>
              <w:keepLines/>
              <w:spacing w:after="0"/>
              <w:jc w:val="center"/>
              <w:rPr>
                <w:rFonts w:ascii="Arial" w:hAnsi="Arial"/>
                <w:sz w:val="18"/>
              </w:rPr>
            </w:pPr>
            <w:r w:rsidRPr="00C6627F">
              <w:rPr>
                <w:rFonts w:ascii="Arial" w:hAnsi="Arial"/>
                <w:sz w:val="18"/>
              </w:rPr>
              <w:t>DC_n25A-n260K</w:t>
            </w:r>
          </w:p>
          <w:p w:rsidR="00DD11EF" w:rsidRDefault="00DD11EF" w:rsidP="008E4AB7">
            <w:pPr>
              <w:keepNext/>
              <w:keepLines/>
              <w:spacing w:after="0"/>
              <w:jc w:val="center"/>
              <w:rPr>
                <w:rFonts w:ascii="Arial" w:hAnsi="Arial"/>
                <w:sz w:val="18"/>
              </w:rPr>
            </w:pPr>
            <w:r w:rsidRPr="00C6627F">
              <w:rPr>
                <w:rFonts w:ascii="Arial" w:hAnsi="Arial"/>
                <w:sz w:val="18"/>
              </w:rPr>
              <w:t>DC_n25A-n260L</w:t>
            </w:r>
          </w:p>
          <w:p w:rsidR="00DD11EF" w:rsidRDefault="00DD11EF" w:rsidP="008E4AB7">
            <w:pPr>
              <w:keepNext/>
              <w:keepLines/>
              <w:spacing w:after="0"/>
              <w:jc w:val="center"/>
              <w:rPr>
                <w:rFonts w:ascii="Arial" w:hAnsi="Arial"/>
                <w:sz w:val="18"/>
              </w:rPr>
            </w:pPr>
            <w:r w:rsidRPr="00C6627F">
              <w:rPr>
                <w:rFonts w:ascii="Arial" w:hAnsi="Arial"/>
                <w:sz w:val="18"/>
              </w:rPr>
              <w:t>DC_n25A-n260M</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DC_n7A-n66A-n257A</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DC_n7A-n66A-n257G</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DC_n7A-n66A-n257I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rsidR="00DD11EF" w:rsidRPr="00620229"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rsidR="00DD11EF" w:rsidRDefault="00DD11EF" w:rsidP="008E4AB7">
            <w:pPr>
              <w:keepNext/>
              <w:keepLines/>
              <w:spacing w:after="0"/>
              <w:jc w:val="center"/>
              <w:rPr>
                <w:rFonts w:ascii="Arial" w:hAnsi="Arial"/>
                <w:sz w:val="18"/>
              </w:rPr>
            </w:pPr>
            <w:r w:rsidRPr="00942C14">
              <w:rPr>
                <w:rFonts w:ascii="Arial" w:hAnsi="Arial"/>
                <w:sz w:val="18"/>
              </w:rPr>
              <w:t>DC_n7A-n257A</w:t>
            </w:r>
          </w:p>
          <w:p w:rsidR="00DD11EF" w:rsidRDefault="00DD11EF" w:rsidP="008E4AB7">
            <w:pPr>
              <w:keepNext/>
              <w:keepLines/>
              <w:spacing w:after="0"/>
              <w:jc w:val="center"/>
              <w:rPr>
                <w:rFonts w:ascii="Arial" w:hAnsi="Arial"/>
                <w:sz w:val="18"/>
              </w:rPr>
            </w:pPr>
            <w:r w:rsidRPr="00942C14">
              <w:rPr>
                <w:rFonts w:ascii="Arial" w:hAnsi="Arial"/>
                <w:sz w:val="18"/>
              </w:rPr>
              <w:t>DC_n7A-n257G</w:t>
            </w:r>
          </w:p>
          <w:p w:rsidR="00DD11EF" w:rsidRDefault="00DD11EF" w:rsidP="008E4AB7">
            <w:pPr>
              <w:keepNext/>
              <w:keepLines/>
              <w:spacing w:after="0"/>
              <w:jc w:val="center"/>
              <w:rPr>
                <w:rFonts w:ascii="Arial" w:hAnsi="Arial"/>
                <w:sz w:val="18"/>
              </w:rPr>
            </w:pPr>
            <w:r w:rsidRPr="00942C14">
              <w:rPr>
                <w:rFonts w:ascii="Arial" w:hAnsi="Arial"/>
                <w:sz w:val="18"/>
              </w:rPr>
              <w:t>DC_n7A-n257H</w:t>
            </w:r>
          </w:p>
          <w:p w:rsidR="00DD11EF" w:rsidRDefault="00DD11EF" w:rsidP="008E4AB7">
            <w:pPr>
              <w:keepNext/>
              <w:keepLines/>
              <w:spacing w:after="0"/>
              <w:jc w:val="center"/>
              <w:rPr>
                <w:rFonts w:ascii="Arial" w:hAnsi="Arial"/>
                <w:sz w:val="18"/>
              </w:rPr>
            </w:pPr>
            <w:r w:rsidRPr="00942C14">
              <w:rPr>
                <w:rFonts w:ascii="Arial" w:hAnsi="Arial"/>
                <w:sz w:val="18"/>
              </w:rPr>
              <w:t>DC_n7A-n257I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rsidR="00DD11EF" w:rsidRDefault="00DD11EF" w:rsidP="008E4AB7">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rsidR="00DD11EF" w:rsidRDefault="00DD11EF" w:rsidP="008E4AB7">
            <w:pPr>
              <w:keepNext/>
              <w:keepLines/>
              <w:spacing w:after="0"/>
              <w:jc w:val="center"/>
              <w:rPr>
                <w:rFonts w:ascii="Arial" w:hAnsi="Arial"/>
                <w:sz w:val="18"/>
              </w:rPr>
            </w:pPr>
            <w:r w:rsidRPr="00942C14">
              <w:rPr>
                <w:rFonts w:ascii="Arial" w:hAnsi="Arial"/>
                <w:sz w:val="18"/>
              </w:rPr>
              <w:t>DC_n66A-n257A</w:t>
            </w:r>
          </w:p>
          <w:p w:rsidR="00DD11EF" w:rsidRDefault="00DD11EF" w:rsidP="008E4AB7">
            <w:pPr>
              <w:keepNext/>
              <w:keepLines/>
              <w:spacing w:after="0"/>
              <w:jc w:val="center"/>
              <w:rPr>
                <w:rFonts w:ascii="Arial" w:hAnsi="Arial"/>
                <w:sz w:val="18"/>
              </w:rPr>
            </w:pPr>
            <w:r w:rsidRPr="00942C14">
              <w:rPr>
                <w:rFonts w:ascii="Arial" w:hAnsi="Arial"/>
                <w:sz w:val="18"/>
              </w:rPr>
              <w:t>DC_n66A-n257G</w:t>
            </w:r>
          </w:p>
          <w:p w:rsidR="00DD11EF" w:rsidRDefault="00DD11EF" w:rsidP="008E4AB7">
            <w:pPr>
              <w:keepNext/>
              <w:keepLines/>
              <w:spacing w:after="0"/>
              <w:jc w:val="center"/>
              <w:rPr>
                <w:rFonts w:ascii="Arial" w:hAnsi="Arial"/>
                <w:sz w:val="18"/>
              </w:rPr>
            </w:pPr>
            <w:r w:rsidRPr="00942C14">
              <w:rPr>
                <w:rFonts w:ascii="Arial" w:hAnsi="Arial"/>
                <w:sz w:val="18"/>
              </w:rPr>
              <w:t>DC_n66A-n257H</w:t>
            </w:r>
          </w:p>
          <w:p w:rsidR="00DD11EF" w:rsidRDefault="00DD11EF" w:rsidP="008E4AB7">
            <w:pPr>
              <w:keepNext/>
              <w:keepLines/>
              <w:spacing w:after="0"/>
              <w:jc w:val="center"/>
              <w:rPr>
                <w:rFonts w:ascii="Arial" w:hAnsi="Arial"/>
                <w:sz w:val="18"/>
              </w:rPr>
            </w:pPr>
            <w:r w:rsidRPr="00942C14">
              <w:rPr>
                <w:rFonts w:ascii="Arial" w:hAnsi="Arial"/>
                <w:sz w:val="18"/>
              </w:rPr>
              <w:t>DC_n66A-n257I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rsidR="00DD11EF" w:rsidRDefault="00DD11EF" w:rsidP="008E4AB7">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DD11EF" w:rsidRPr="00942C14"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rsidR="00DD11EF" w:rsidRPr="00057C83" w:rsidRDefault="00DD11EF" w:rsidP="008E4AB7">
            <w:pPr>
              <w:keepNext/>
              <w:keepLines/>
              <w:spacing w:after="0"/>
              <w:jc w:val="center"/>
              <w:rPr>
                <w:rFonts w:ascii="Arial" w:hAnsi="Arial"/>
                <w:sz w:val="18"/>
                <w:lang w:eastAsia="zh-CN"/>
              </w:rPr>
            </w:pPr>
          </w:p>
        </w:tc>
        <w:tc>
          <w:tcPr>
            <w:tcW w:w="3969" w:type="dxa"/>
          </w:tcPr>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rsidR="00DD11EF" w:rsidRDefault="00DD11EF" w:rsidP="008E4AB7">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rsidR="00DD11EF" w:rsidRDefault="00DD11EF" w:rsidP="008E4AB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rsidR="00DD11EF" w:rsidRDefault="00DD11EF" w:rsidP="008E4AB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rsidR="00DD11EF" w:rsidRDefault="00DD11EF" w:rsidP="008E4AB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rsidR="00DD11EF" w:rsidRDefault="00DD11EF" w:rsidP="008E4AB7">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rsidR="00DD11EF" w:rsidRPr="00942C14" w:rsidRDefault="00DD11EF" w:rsidP="008E4AB7">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sidRPr="008C30E2">
              <w:rPr>
                <w:rFonts w:ascii="Arial" w:hAnsi="Arial"/>
                <w:sz w:val="18"/>
                <w:lang w:eastAsia="zh-CN"/>
              </w:rPr>
              <w:lastRenderedPageBreak/>
              <w:t>DC_n7A-n71A-n257A</w:t>
            </w:r>
          </w:p>
          <w:p w:rsidR="00DD11EF" w:rsidRDefault="00DD11EF" w:rsidP="008E4AB7">
            <w:pPr>
              <w:keepNext/>
              <w:keepLines/>
              <w:spacing w:after="0"/>
              <w:jc w:val="center"/>
              <w:rPr>
                <w:rFonts w:ascii="Arial" w:hAnsi="Arial"/>
                <w:sz w:val="18"/>
                <w:lang w:eastAsia="zh-CN"/>
              </w:rPr>
            </w:pPr>
            <w:r w:rsidRPr="008C30E2">
              <w:rPr>
                <w:rFonts w:ascii="Arial" w:hAnsi="Arial"/>
                <w:sz w:val="18"/>
                <w:lang w:eastAsia="zh-CN"/>
              </w:rPr>
              <w:t>DC_n7A-n71A-n257G</w:t>
            </w:r>
          </w:p>
          <w:p w:rsidR="00DD11EF" w:rsidRDefault="00DD11EF" w:rsidP="008E4AB7">
            <w:pPr>
              <w:keepNext/>
              <w:keepLines/>
              <w:spacing w:after="0"/>
              <w:jc w:val="center"/>
              <w:rPr>
                <w:rFonts w:ascii="Arial" w:hAnsi="Arial"/>
                <w:sz w:val="18"/>
                <w:lang w:eastAsia="zh-CN"/>
              </w:rPr>
            </w:pPr>
            <w:r w:rsidRPr="008C30E2">
              <w:rPr>
                <w:rFonts w:ascii="Arial" w:hAnsi="Arial"/>
                <w:sz w:val="18"/>
                <w:lang w:eastAsia="zh-CN"/>
              </w:rPr>
              <w:t>DC_n7A-n71A-n257H</w:t>
            </w:r>
          </w:p>
          <w:p w:rsidR="00DD11EF" w:rsidRDefault="00DD11EF" w:rsidP="008E4AB7">
            <w:pPr>
              <w:keepNext/>
              <w:keepLines/>
              <w:spacing w:after="0"/>
              <w:jc w:val="center"/>
              <w:rPr>
                <w:rFonts w:ascii="Arial" w:hAnsi="Arial"/>
                <w:sz w:val="18"/>
                <w:lang w:eastAsia="zh-CN"/>
              </w:rPr>
            </w:pPr>
            <w:r w:rsidRPr="008C30E2">
              <w:rPr>
                <w:rFonts w:ascii="Arial" w:hAnsi="Arial"/>
                <w:sz w:val="18"/>
                <w:lang w:eastAsia="zh-CN"/>
              </w:rPr>
              <w:t>DC_n7A-n71A-n257I</w:t>
            </w:r>
          </w:p>
          <w:p w:rsidR="00DD11EF" w:rsidRDefault="00DD11EF" w:rsidP="008E4AB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rsidR="00DD11EF" w:rsidRDefault="00DD11EF" w:rsidP="008E4AB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rsidR="00DD11EF" w:rsidRDefault="00DD11EF" w:rsidP="008E4AB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rsidR="00DD11EF" w:rsidRPr="00620229" w:rsidRDefault="00DD11EF" w:rsidP="008E4AB7">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rsidR="00DD11EF" w:rsidRDefault="00DD11EF" w:rsidP="008E4AB7">
            <w:pPr>
              <w:keepNext/>
              <w:keepLines/>
              <w:spacing w:after="0"/>
              <w:jc w:val="center"/>
              <w:rPr>
                <w:rFonts w:ascii="Arial" w:hAnsi="Arial"/>
                <w:sz w:val="18"/>
              </w:rPr>
            </w:pPr>
            <w:r w:rsidRPr="008C30E2">
              <w:rPr>
                <w:rFonts w:ascii="Arial" w:hAnsi="Arial"/>
                <w:sz w:val="18"/>
              </w:rPr>
              <w:t>DC_n7A-n257A</w:t>
            </w:r>
          </w:p>
          <w:p w:rsidR="00DD11EF" w:rsidRDefault="00DD11EF" w:rsidP="008E4AB7">
            <w:pPr>
              <w:keepNext/>
              <w:keepLines/>
              <w:spacing w:after="0"/>
              <w:jc w:val="center"/>
              <w:rPr>
                <w:rFonts w:ascii="Arial" w:hAnsi="Arial"/>
                <w:sz w:val="18"/>
              </w:rPr>
            </w:pPr>
            <w:r w:rsidRPr="00CD5498">
              <w:rPr>
                <w:rFonts w:ascii="Arial" w:hAnsi="Arial"/>
                <w:sz w:val="18"/>
              </w:rPr>
              <w:t>DC_n7A-n257G</w:t>
            </w:r>
          </w:p>
          <w:p w:rsidR="00DD11EF" w:rsidRDefault="00DD11EF" w:rsidP="008E4AB7">
            <w:pPr>
              <w:keepNext/>
              <w:keepLines/>
              <w:spacing w:after="0"/>
              <w:jc w:val="center"/>
              <w:rPr>
                <w:rFonts w:ascii="Arial" w:hAnsi="Arial"/>
                <w:sz w:val="18"/>
              </w:rPr>
            </w:pPr>
            <w:r w:rsidRPr="00CD5498">
              <w:rPr>
                <w:rFonts w:ascii="Arial" w:hAnsi="Arial"/>
                <w:sz w:val="18"/>
              </w:rPr>
              <w:t>DC_n7A-n257H</w:t>
            </w:r>
          </w:p>
          <w:p w:rsidR="00DD11EF" w:rsidRDefault="00DD11EF" w:rsidP="008E4AB7">
            <w:pPr>
              <w:keepNext/>
              <w:keepLines/>
              <w:spacing w:after="0"/>
              <w:jc w:val="center"/>
              <w:rPr>
                <w:rFonts w:ascii="Arial" w:hAnsi="Arial"/>
                <w:sz w:val="18"/>
              </w:rPr>
            </w:pPr>
            <w:r w:rsidRPr="00CD5498">
              <w:rPr>
                <w:rFonts w:ascii="Arial" w:hAnsi="Arial"/>
                <w:sz w:val="18"/>
              </w:rPr>
              <w:t>DC_n7A-n257I</w:t>
            </w:r>
          </w:p>
          <w:p w:rsidR="00DD11EF" w:rsidRDefault="00DD11EF" w:rsidP="008E4AB7">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rsidR="00DD11EF" w:rsidRDefault="00DD11EF" w:rsidP="008E4AB7">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rsidR="00DD11EF" w:rsidRDefault="00DD11EF" w:rsidP="008E4AB7">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rsidR="00DD11EF" w:rsidRDefault="00DD11EF" w:rsidP="008E4AB7">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rsidR="00DD11EF" w:rsidRPr="00CD5498" w:rsidRDefault="00DD11EF" w:rsidP="008E4AB7">
            <w:pPr>
              <w:keepNext/>
              <w:keepLines/>
              <w:spacing w:after="0"/>
              <w:jc w:val="center"/>
              <w:rPr>
                <w:rFonts w:ascii="Arial" w:hAnsi="Arial"/>
                <w:sz w:val="18"/>
              </w:rPr>
            </w:pPr>
            <w:r w:rsidRPr="008C30E2">
              <w:rPr>
                <w:rFonts w:ascii="Arial" w:hAnsi="Arial"/>
                <w:sz w:val="18"/>
              </w:rPr>
              <w:t>DC_n71A-n257A</w:t>
            </w:r>
          </w:p>
          <w:p w:rsidR="00DD11EF" w:rsidRDefault="00DD11EF" w:rsidP="008E4AB7">
            <w:pPr>
              <w:keepNext/>
              <w:keepLines/>
              <w:spacing w:after="0"/>
              <w:jc w:val="center"/>
              <w:rPr>
                <w:rFonts w:ascii="Arial" w:hAnsi="Arial"/>
                <w:sz w:val="18"/>
              </w:rPr>
            </w:pPr>
            <w:r w:rsidRPr="008C30E2">
              <w:rPr>
                <w:rFonts w:ascii="Arial" w:hAnsi="Arial"/>
                <w:sz w:val="18"/>
              </w:rPr>
              <w:t>DC_n71A-n257G</w:t>
            </w:r>
          </w:p>
          <w:p w:rsidR="00DD11EF" w:rsidRDefault="00DD11EF" w:rsidP="008E4AB7">
            <w:pPr>
              <w:keepNext/>
              <w:keepLines/>
              <w:spacing w:after="0"/>
              <w:jc w:val="center"/>
              <w:rPr>
                <w:rFonts w:ascii="Arial" w:hAnsi="Arial"/>
                <w:sz w:val="18"/>
              </w:rPr>
            </w:pPr>
            <w:r w:rsidRPr="00CD5498">
              <w:rPr>
                <w:rFonts w:ascii="Arial" w:hAnsi="Arial"/>
                <w:sz w:val="18"/>
              </w:rPr>
              <w:t>DC_n71A-n257H</w:t>
            </w:r>
          </w:p>
          <w:p w:rsidR="00DD11EF" w:rsidRDefault="00DD11EF" w:rsidP="008E4AB7">
            <w:pPr>
              <w:keepNext/>
              <w:keepLines/>
              <w:spacing w:after="0"/>
              <w:jc w:val="center"/>
              <w:rPr>
                <w:rFonts w:ascii="Arial" w:hAnsi="Arial"/>
                <w:sz w:val="18"/>
              </w:rPr>
            </w:pPr>
            <w:r w:rsidRPr="00CD5498">
              <w:rPr>
                <w:rFonts w:ascii="Arial" w:hAnsi="Arial"/>
                <w:sz w:val="18"/>
              </w:rPr>
              <w:t>DC_n71A-n257I</w:t>
            </w:r>
          </w:p>
          <w:p w:rsidR="00DD11EF" w:rsidRDefault="00DD11EF" w:rsidP="008E4AB7">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rsidR="00DD11EF" w:rsidRDefault="00DD11EF" w:rsidP="008E4AB7">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rsidR="00DD11EF" w:rsidRDefault="00DD11EF" w:rsidP="008E4AB7">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rsidR="00DD11EF" w:rsidRDefault="00DD11EF" w:rsidP="008E4AB7">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DD11EF" w:rsidRPr="008C30E2"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rsidR="00DD11EF" w:rsidRPr="008C30E2"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rsidR="00DD11EF" w:rsidRDefault="00DD11EF" w:rsidP="008E4AB7">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rsidR="00DD11EF" w:rsidRDefault="00DD11EF" w:rsidP="008E4AB7">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rsidR="00DD11EF" w:rsidRDefault="00DD11EF" w:rsidP="008E4AB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rsidR="00DD11EF" w:rsidRDefault="00DD11EF" w:rsidP="008E4AB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rsidR="00DD11EF" w:rsidRDefault="00DD11EF" w:rsidP="008E4AB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rsidR="00DD11EF" w:rsidRDefault="00DD11EF" w:rsidP="008E4AB7">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rsidR="00DD11EF" w:rsidRDefault="00DD11EF" w:rsidP="008E4AB7">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rsidR="00DD11EF" w:rsidRPr="008C30E2" w:rsidRDefault="00DD11EF" w:rsidP="008E4AB7">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DC_n7A-n78A-n258B</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DC_n7A-n78A-n258C</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DC_n7A-n78A-n258E</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DC_n7A-n78A-n258F</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DC_n7B-n78A-n258B</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DC_n7B-n78A-n258C</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DC_n7B-n78A-n258D</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DC_n7B-n78A-n258E</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DC_n7B-n78A-n258F</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DC_n78A-n258I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DC_n7A-n78A</w:t>
            </w:r>
          </w:p>
        </w:tc>
      </w:tr>
      <w:tr w:rsidR="00DD11EF" w:rsidRPr="0003716D" w:rsidTr="008E4AB7">
        <w:trPr>
          <w:trHeight w:val="187"/>
          <w:jc w:val="center"/>
        </w:trPr>
        <w:tc>
          <w:tcPr>
            <w:tcW w:w="3823" w:type="dxa"/>
          </w:tcPr>
          <w:p w:rsidR="00DD11EF" w:rsidRDefault="00DD11EF" w:rsidP="008E4AB7">
            <w:pPr>
              <w:keepNext/>
              <w:keepLines/>
              <w:spacing w:after="0"/>
              <w:jc w:val="center"/>
              <w:rPr>
                <w:rFonts w:ascii="Arial" w:hAnsi="Arial"/>
                <w:sz w:val="18"/>
                <w:lang w:eastAsia="zh-TW"/>
              </w:rPr>
            </w:pPr>
            <w:r w:rsidRPr="009F4A1A">
              <w:rPr>
                <w:rFonts w:ascii="Arial" w:hAnsi="Arial"/>
                <w:sz w:val="18"/>
                <w:lang w:eastAsia="zh-CN"/>
              </w:rPr>
              <w:lastRenderedPageBreak/>
              <w:t>DC_n8A-n78A-n257A</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rsidR="00DD11EF" w:rsidRPr="009F4A1A" w:rsidRDefault="00DD11EF" w:rsidP="008E4AB7">
            <w:pPr>
              <w:keepNext/>
              <w:keepLines/>
              <w:spacing w:after="0"/>
              <w:jc w:val="center"/>
              <w:rPr>
                <w:rFonts w:ascii="Arial" w:hAnsi="Arial"/>
                <w:sz w:val="18"/>
                <w:lang w:eastAsia="zh-CN"/>
              </w:rPr>
            </w:pPr>
            <w:r w:rsidRPr="009F4A1A">
              <w:rPr>
                <w:rFonts w:ascii="Arial" w:hAnsi="Arial"/>
                <w:sz w:val="18"/>
                <w:lang w:eastAsia="zh-CN"/>
              </w:rPr>
              <w:t>DC_n8A-n78A</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DC_n8A-n257A</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DC_n8A-n257H</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DC_n8A-n257I</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DC_n8A-n257J</w:t>
            </w:r>
          </w:p>
          <w:p w:rsidR="00DD11EF" w:rsidRPr="009F4A1A" w:rsidRDefault="00DD11EF" w:rsidP="008E4AB7">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DC_n78A-n257A</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DC_n78A-n257G</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DC_n78A-n257H</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DC_n78A-n257I</w:t>
            </w:r>
          </w:p>
          <w:p w:rsidR="00DD11EF" w:rsidRDefault="00DD11EF" w:rsidP="008E4AB7">
            <w:pPr>
              <w:keepNext/>
              <w:keepLines/>
              <w:spacing w:after="0"/>
              <w:jc w:val="center"/>
              <w:rPr>
                <w:rFonts w:ascii="Arial" w:hAnsi="Arial"/>
                <w:sz w:val="18"/>
                <w:lang w:eastAsia="zh-TW"/>
              </w:rPr>
            </w:pPr>
            <w:r>
              <w:rPr>
                <w:rFonts w:ascii="Arial" w:hAnsi="Arial"/>
                <w:sz w:val="18"/>
                <w:lang w:eastAsia="zh-CN"/>
              </w:rPr>
              <w:t>DC_n78A-n257J</w:t>
            </w:r>
          </w:p>
          <w:p w:rsidR="00DD11EF" w:rsidRPr="0003716D" w:rsidRDefault="00DD11EF" w:rsidP="008E4AB7">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DC_n12A-n30A-n260A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DC_n12A-n30A-n260G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DC_n12A-n30A-n260H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DC_n12A-n30A-n260I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DC_n12A-n30A-n260J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DC_n12A-n30A-n260K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DC_n12A-n30A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DC_n12A-n66A-n260A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DC_n12A-n66A-n260G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DC_n12A-n66A-n260H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DC_n12A-n66A-n260I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DC_n12A-n66A-n260J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DC_n12A-n66A-n260K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DC_n12A-n77A-n260A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DC_n12A-n77A-n260G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DC_n12A-n77A-n260H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DC_n12A-n77A-n260I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DC_n12A-n77A-n260J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DC_n12A-n77A-n260K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DC_n12A-n77A-n260L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DC_n12A-n260M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lastRenderedPageBreak/>
              <w:t>DC_n14A-n30A-n260A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DC_n14A-n30A-n260G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DC_n14A-n30A-n260H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DC_n14A-n30A-n260I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DC_n14A-n30A-n260J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DC_n14A-n30A-n260K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DC_n14A-n30A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DC_n14A-n66A-n260A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DC_n14A-n66A-n260G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DC_n14A-n66A-n260H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DC_n14A-n66A-n260I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DC_n14A-n66A-n260J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DC_n14A-n66A-n260K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DC_n14A-n77A-n260A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DC_n14A-n77A-n260G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DC_n14A-n77A-n260H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DC_n14A-n77A-n260I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DC_n14A-n77A-n260J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DC_n14A-n77A-n260K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DC_n14A-n77A-n260L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DC_n14A-n260M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DC_n77A-n260M</w:t>
            </w:r>
          </w:p>
        </w:tc>
      </w:tr>
      <w:tr w:rsidR="00DD11EF" w:rsidRPr="0003716D" w:rsidTr="008E4AB7">
        <w:trPr>
          <w:trHeight w:val="187"/>
          <w:jc w:val="center"/>
        </w:trPr>
        <w:tc>
          <w:tcPr>
            <w:tcW w:w="3823" w:type="dxa"/>
          </w:tcPr>
          <w:p w:rsidR="00DD11EF" w:rsidRPr="0003716D" w:rsidRDefault="00DD11EF" w:rsidP="008E4AB7">
            <w:pPr>
              <w:keepLines/>
              <w:spacing w:after="0"/>
              <w:jc w:val="center"/>
              <w:rPr>
                <w:rFonts w:ascii="Arial" w:hAnsi="Arial"/>
                <w:sz w:val="18"/>
                <w:lang w:eastAsia="zh-CN"/>
              </w:rPr>
            </w:pPr>
            <w:r w:rsidRPr="0003716D">
              <w:rPr>
                <w:rFonts w:ascii="Arial" w:hAnsi="Arial"/>
                <w:sz w:val="18"/>
                <w:lang w:eastAsia="zh-CN"/>
              </w:rPr>
              <w:t>DC_n18A-n28A-n257A</w:t>
            </w:r>
          </w:p>
          <w:p w:rsidR="00DD11EF" w:rsidRPr="0003716D" w:rsidRDefault="00DD11EF" w:rsidP="008E4AB7">
            <w:pPr>
              <w:keepLines/>
              <w:spacing w:after="0"/>
              <w:jc w:val="center"/>
              <w:rPr>
                <w:rFonts w:ascii="Arial" w:hAnsi="Arial"/>
                <w:sz w:val="18"/>
                <w:lang w:eastAsia="zh-CN"/>
              </w:rPr>
            </w:pPr>
            <w:r w:rsidRPr="0003716D">
              <w:rPr>
                <w:rFonts w:ascii="Arial" w:hAnsi="Arial"/>
                <w:sz w:val="18"/>
                <w:lang w:eastAsia="zh-CN"/>
              </w:rPr>
              <w:t>DC_n18A-n28A-n257G</w:t>
            </w:r>
          </w:p>
          <w:p w:rsidR="00DD11EF" w:rsidRPr="0003716D" w:rsidRDefault="00DD11EF" w:rsidP="008E4AB7">
            <w:pPr>
              <w:keepLines/>
              <w:spacing w:after="0"/>
              <w:jc w:val="center"/>
              <w:rPr>
                <w:rFonts w:ascii="Arial" w:hAnsi="Arial"/>
                <w:sz w:val="18"/>
                <w:lang w:eastAsia="zh-CN"/>
              </w:rPr>
            </w:pPr>
            <w:r w:rsidRPr="0003716D">
              <w:rPr>
                <w:rFonts w:ascii="Arial" w:hAnsi="Arial"/>
                <w:sz w:val="18"/>
                <w:lang w:eastAsia="zh-CN"/>
              </w:rPr>
              <w:t>DC_n18A-n28A-n257H</w:t>
            </w:r>
          </w:p>
          <w:p w:rsidR="00DD11EF" w:rsidRPr="0003716D" w:rsidRDefault="00DD11EF" w:rsidP="008E4AB7">
            <w:pPr>
              <w:keepLines/>
              <w:spacing w:after="0"/>
              <w:jc w:val="center"/>
              <w:rPr>
                <w:rFonts w:ascii="Arial" w:hAnsi="Arial"/>
                <w:sz w:val="18"/>
              </w:rPr>
            </w:pPr>
            <w:r w:rsidRPr="0003716D">
              <w:rPr>
                <w:rFonts w:ascii="Arial" w:hAnsi="Arial"/>
                <w:sz w:val="18"/>
                <w:lang w:eastAsia="zh-CN"/>
              </w:rPr>
              <w:t>DC_n18A-n28A-n257I</w:t>
            </w:r>
          </w:p>
        </w:tc>
        <w:tc>
          <w:tcPr>
            <w:tcW w:w="3969" w:type="dxa"/>
          </w:tcPr>
          <w:p w:rsidR="00DD11EF" w:rsidRPr="0003716D" w:rsidRDefault="00DD11EF" w:rsidP="008E4AB7">
            <w:pPr>
              <w:keepNext/>
              <w:keepLines/>
              <w:spacing w:after="0"/>
              <w:jc w:val="center"/>
              <w:rPr>
                <w:rFonts w:ascii="Arial" w:hAnsi="Arial"/>
                <w:sz w:val="18"/>
              </w:rPr>
            </w:pPr>
            <w:r w:rsidRPr="0003716D">
              <w:rPr>
                <w:rFonts w:ascii="Arial" w:hAnsi="Arial"/>
                <w:sz w:val="18"/>
              </w:rPr>
              <w:t>DC_n18A-n28A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DC_n18A-n257I</w:t>
            </w:r>
          </w:p>
          <w:p w:rsidR="00DD11EF" w:rsidRPr="0003716D" w:rsidRDefault="00DD11EF" w:rsidP="008E4AB7">
            <w:pPr>
              <w:keepNext/>
              <w:keepLines/>
              <w:spacing w:after="0"/>
              <w:jc w:val="center"/>
              <w:rPr>
                <w:rFonts w:ascii="Arial" w:hAnsi="Arial"/>
                <w:sz w:val="18"/>
              </w:rPr>
            </w:pPr>
            <w:r w:rsidRPr="0003716D">
              <w:rPr>
                <w:rFonts w:ascii="Arial" w:hAnsi="Arial"/>
                <w:sz w:val="18"/>
              </w:rPr>
              <w:t>DC_n28A-n257A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DC_n28A-n257G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DC_n28A-n257H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DC_n28A-n257I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DC_n18A-n41A-n257G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DC_n18A-n41A-n257H</w:t>
            </w:r>
          </w:p>
          <w:p w:rsidR="00DD11EF" w:rsidRPr="0003716D" w:rsidRDefault="00DD11EF" w:rsidP="008E4AB7">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rsidR="00DD11EF" w:rsidRPr="0003716D" w:rsidRDefault="00DD11EF" w:rsidP="008E4AB7">
            <w:pPr>
              <w:keepNext/>
              <w:keepLines/>
              <w:spacing w:after="0"/>
              <w:jc w:val="center"/>
              <w:rPr>
                <w:rFonts w:ascii="Arial" w:hAnsi="Arial"/>
                <w:sz w:val="18"/>
              </w:rPr>
            </w:pPr>
            <w:r w:rsidRPr="0003716D">
              <w:rPr>
                <w:rFonts w:ascii="Arial" w:hAnsi="Arial"/>
                <w:sz w:val="18"/>
              </w:rPr>
              <w:t>DC_n18A-n41A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DC_n18A-n257I</w:t>
            </w:r>
          </w:p>
          <w:p w:rsidR="00DD11EF" w:rsidRPr="0003716D" w:rsidRDefault="00DD11EF" w:rsidP="008E4AB7">
            <w:pPr>
              <w:keepNext/>
              <w:keepLines/>
              <w:spacing w:after="0"/>
              <w:jc w:val="center"/>
              <w:rPr>
                <w:rFonts w:ascii="Arial" w:hAnsi="Arial"/>
                <w:sz w:val="18"/>
              </w:rPr>
            </w:pPr>
            <w:r w:rsidRPr="0003716D">
              <w:rPr>
                <w:rFonts w:ascii="Arial" w:hAnsi="Arial"/>
                <w:sz w:val="18"/>
              </w:rPr>
              <w:t>DC_n41A-n257A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DC_n41A-n257G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DC_n41A-n257H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DC_n41A-n257I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DC_n18A-n77A-n257A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DC_n18A-n77A-n257G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DC_n18A-n77A-n257H</w:t>
            </w:r>
          </w:p>
          <w:p w:rsidR="00DD11EF" w:rsidRPr="0003716D" w:rsidRDefault="00DD11EF" w:rsidP="008E4AB7">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rsidR="00DD11EF" w:rsidRPr="0003716D" w:rsidRDefault="00DD11EF" w:rsidP="008E4AB7">
            <w:pPr>
              <w:keepNext/>
              <w:keepLines/>
              <w:spacing w:after="0"/>
              <w:jc w:val="center"/>
              <w:rPr>
                <w:rFonts w:ascii="Arial" w:hAnsi="Arial"/>
                <w:sz w:val="18"/>
              </w:rPr>
            </w:pPr>
            <w:r w:rsidRPr="0003716D">
              <w:rPr>
                <w:rFonts w:ascii="Arial" w:hAnsi="Arial"/>
                <w:sz w:val="18"/>
              </w:rPr>
              <w:t>DC_n18A-n77A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DC_n18A-n257I</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DC_n18A-n77(2A)-n257A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DC_n18A-n77(2A)-n257G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DC_n18A-n77(2A)-n257H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rsidR="00DD11EF" w:rsidRPr="0003716D" w:rsidRDefault="00DD11EF" w:rsidP="008E4AB7">
            <w:pPr>
              <w:keepNext/>
              <w:keepLines/>
              <w:spacing w:after="0"/>
              <w:jc w:val="center"/>
              <w:rPr>
                <w:rFonts w:ascii="Arial" w:hAnsi="Arial"/>
                <w:sz w:val="18"/>
              </w:rPr>
            </w:pPr>
            <w:r w:rsidRPr="0003716D">
              <w:rPr>
                <w:rFonts w:ascii="Arial" w:hAnsi="Arial"/>
                <w:sz w:val="18"/>
              </w:rPr>
              <w:t>DC_n18A-n77A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DC_n18A-n257I</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DC_n77A-n257I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DC_n18A-n78A-n257H</w:t>
            </w:r>
          </w:p>
          <w:p w:rsidR="00DD11EF" w:rsidRPr="0003716D" w:rsidRDefault="00DD11EF" w:rsidP="008E4AB7">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rsidR="00DD11EF" w:rsidRPr="0003716D" w:rsidRDefault="00DD11EF" w:rsidP="008E4AB7">
            <w:pPr>
              <w:keepNext/>
              <w:keepLines/>
              <w:spacing w:after="0"/>
              <w:jc w:val="center"/>
              <w:rPr>
                <w:rFonts w:ascii="Arial" w:hAnsi="Arial"/>
                <w:sz w:val="18"/>
              </w:rPr>
            </w:pPr>
            <w:r w:rsidRPr="0003716D">
              <w:rPr>
                <w:rFonts w:ascii="Arial" w:hAnsi="Arial"/>
                <w:sz w:val="18"/>
              </w:rPr>
              <w:t>DC_n18A-n78A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DC_n18A-n257I</w:t>
            </w:r>
          </w:p>
          <w:p w:rsidR="00DD11EF" w:rsidRPr="0003716D" w:rsidRDefault="00DD11EF" w:rsidP="008E4AB7">
            <w:pPr>
              <w:keepNext/>
              <w:keepLines/>
              <w:spacing w:after="0"/>
              <w:jc w:val="center"/>
              <w:rPr>
                <w:rFonts w:ascii="Arial" w:hAnsi="Arial"/>
                <w:sz w:val="18"/>
              </w:rPr>
            </w:pPr>
            <w:r w:rsidRPr="0003716D">
              <w:rPr>
                <w:rFonts w:ascii="Arial" w:hAnsi="Arial"/>
                <w:sz w:val="18"/>
              </w:rPr>
              <w:t>DC_n78A-n257A</w:t>
            </w:r>
          </w:p>
          <w:p w:rsidR="00DD11EF" w:rsidRPr="0003716D" w:rsidRDefault="00DD11EF" w:rsidP="008E4AB7">
            <w:pPr>
              <w:keepNext/>
              <w:keepLines/>
              <w:spacing w:after="0"/>
              <w:jc w:val="center"/>
              <w:rPr>
                <w:rFonts w:ascii="Arial" w:hAnsi="Arial"/>
                <w:sz w:val="18"/>
              </w:rPr>
            </w:pPr>
            <w:r w:rsidRPr="0003716D">
              <w:rPr>
                <w:rFonts w:ascii="Arial" w:hAnsi="Arial"/>
                <w:sz w:val="18"/>
              </w:rPr>
              <w:t>DC_n78A-n257G</w:t>
            </w:r>
          </w:p>
          <w:p w:rsidR="00DD11EF" w:rsidRPr="0003716D" w:rsidRDefault="00DD11EF" w:rsidP="008E4AB7">
            <w:pPr>
              <w:keepNext/>
              <w:keepLines/>
              <w:spacing w:after="0"/>
              <w:jc w:val="center"/>
              <w:rPr>
                <w:rFonts w:ascii="Arial" w:hAnsi="Arial"/>
                <w:sz w:val="18"/>
              </w:rPr>
            </w:pPr>
            <w:r w:rsidRPr="0003716D">
              <w:rPr>
                <w:rFonts w:ascii="Arial" w:hAnsi="Arial"/>
                <w:sz w:val="18"/>
              </w:rPr>
              <w:t>DC_n78A-n257H</w:t>
            </w:r>
          </w:p>
          <w:p w:rsidR="00DD11EF" w:rsidRPr="0003716D" w:rsidRDefault="00DD11EF" w:rsidP="008E4AB7">
            <w:pPr>
              <w:keepNext/>
              <w:keepLines/>
              <w:spacing w:after="0"/>
              <w:jc w:val="center"/>
              <w:rPr>
                <w:rFonts w:ascii="Arial" w:hAnsi="Arial"/>
                <w:sz w:val="18"/>
              </w:rPr>
            </w:pPr>
            <w:r w:rsidRPr="0003716D">
              <w:rPr>
                <w:rFonts w:ascii="Arial" w:hAnsi="Arial"/>
                <w:sz w:val="18"/>
              </w:rPr>
              <w:t>DC_n78A-n257I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DC_n25A-n41A-n260A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DC_n25A-n41A-n260G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DC_n25A-n41A-n260H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DC_n25A-n41A-n260I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rsidR="00DD11EF" w:rsidRPr="0003716D" w:rsidRDefault="00DD11EF" w:rsidP="008E4AB7">
            <w:pPr>
              <w:keepNext/>
              <w:keepLines/>
              <w:spacing w:after="0"/>
              <w:jc w:val="center"/>
              <w:rPr>
                <w:rFonts w:ascii="Arial" w:hAnsi="Arial"/>
                <w:sz w:val="18"/>
              </w:rPr>
            </w:pPr>
            <w:r w:rsidRPr="0003716D">
              <w:rPr>
                <w:rFonts w:ascii="Arial" w:hAnsi="Arial"/>
                <w:sz w:val="18"/>
              </w:rPr>
              <w:t>DC_n25A-n260A</w:t>
            </w:r>
          </w:p>
          <w:p w:rsidR="00DD11EF" w:rsidRPr="0003716D" w:rsidRDefault="00DD11EF" w:rsidP="008E4AB7">
            <w:pPr>
              <w:keepNext/>
              <w:keepLines/>
              <w:spacing w:after="0"/>
              <w:jc w:val="center"/>
              <w:rPr>
                <w:rFonts w:ascii="Arial" w:hAnsi="Arial"/>
                <w:sz w:val="18"/>
              </w:rPr>
            </w:pPr>
            <w:r w:rsidRPr="0003716D">
              <w:rPr>
                <w:rFonts w:ascii="Arial" w:hAnsi="Arial"/>
                <w:sz w:val="18"/>
              </w:rPr>
              <w:t>DC_n41A-n260A</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DC_n26A-n78A-n258B</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DC_n26A-n78A-n258C</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DC_n26A-n78A-n258E</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DC_n26A-n78A-n258F</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DC_n26A-n78A-n258L</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rsidR="00DD11EF" w:rsidRDefault="00DD11EF" w:rsidP="008E4AB7">
            <w:pPr>
              <w:keepNext/>
              <w:keepLines/>
              <w:spacing w:after="0"/>
              <w:jc w:val="center"/>
              <w:rPr>
                <w:rFonts w:ascii="Arial" w:hAnsi="Arial"/>
                <w:sz w:val="18"/>
              </w:rPr>
            </w:pPr>
            <w:r>
              <w:rPr>
                <w:rFonts w:ascii="Arial" w:hAnsi="Arial"/>
                <w:sz w:val="18"/>
              </w:rPr>
              <w:t>DC_n26A-n258A</w:t>
            </w:r>
          </w:p>
          <w:p w:rsidR="00DD11EF" w:rsidRDefault="00DD11EF" w:rsidP="008E4AB7">
            <w:pPr>
              <w:keepNext/>
              <w:keepLines/>
              <w:spacing w:after="0"/>
              <w:jc w:val="center"/>
              <w:rPr>
                <w:rFonts w:ascii="Arial" w:hAnsi="Arial"/>
                <w:sz w:val="18"/>
              </w:rPr>
            </w:pPr>
            <w:r>
              <w:rPr>
                <w:rFonts w:ascii="Arial" w:hAnsi="Arial"/>
                <w:sz w:val="18"/>
              </w:rPr>
              <w:t>DC_n26A-n258G</w:t>
            </w:r>
          </w:p>
          <w:p w:rsidR="00DD11EF" w:rsidRDefault="00DD11EF" w:rsidP="008E4AB7">
            <w:pPr>
              <w:keepNext/>
              <w:keepLines/>
              <w:spacing w:after="0"/>
              <w:jc w:val="center"/>
              <w:rPr>
                <w:rFonts w:ascii="Arial" w:hAnsi="Arial"/>
                <w:sz w:val="18"/>
              </w:rPr>
            </w:pPr>
            <w:r>
              <w:rPr>
                <w:rFonts w:ascii="Arial" w:hAnsi="Arial"/>
                <w:sz w:val="18"/>
              </w:rPr>
              <w:t>DC_n26A-n258H</w:t>
            </w:r>
          </w:p>
          <w:p w:rsidR="00DD11EF" w:rsidRDefault="00DD11EF" w:rsidP="008E4AB7">
            <w:pPr>
              <w:keepNext/>
              <w:keepLines/>
              <w:spacing w:after="0"/>
              <w:jc w:val="center"/>
              <w:rPr>
                <w:rFonts w:ascii="Arial" w:hAnsi="Arial"/>
                <w:sz w:val="18"/>
              </w:rPr>
            </w:pPr>
            <w:r>
              <w:rPr>
                <w:rFonts w:ascii="Arial" w:hAnsi="Arial"/>
                <w:sz w:val="18"/>
              </w:rPr>
              <w:t>DC_n26A-n258I</w:t>
            </w:r>
          </w:p>
          <w:p w:rsidR="00DD11EF" w:rsidRDefault="00DD11EF" w:rsidP="008E4AB7">
            <w:pPr>
              <w:keepNext/>
              <w:keepLines/>
              <w:spacing w:after="0"/>
              <w:jc w:val="center"/>
              <w:rPr>
                <w:rFonts w:ascii="Arial" w:hAnsi="Arial"/>
                <w:sz w:val="18"/>
              </w:rPr>
            </w:pPr>
            <w:r>
              <w:rPr>
                <w:rFonts w:ascii="Arial" w:hAnsi="Arial"/>
                <w:sz w:val="18"/>
              </w:rPr>
              <w:t>DC_n78A-n258A</w:t>
            </w:r>
          </w:p>
          <w:p w:rsidR="00DD11EF" w:rsidRDefault="00DD11EF" w:rsidP="008E4AB7">
            <w:pPr>
              <w:keepNext/>
              <w:keepLines/>
              <w:spacing w:after="0"/>
              <w:jc w:val="center"/>
              <w:rPr>
                <w:rFonts w:ascii="Arial" w:hAnsi="Arial"/>
                <w:sz w:val="18"/>
              </w:rPr>
            </w:pPr>
            <w:r>
              <w:rPr>
                <w:rFonts w:ascii="Arial" w:hAnsi="Arial"/>
                <w:sz w:val="18"/>
              </w:rPr>
              <w:t>DC_n78A-n258G</w:t>
            </w:r>
          </w:p>
          <w:p w:rsidR="00DD11EF" w:rsidRDefault="00DD11EF" w:rsidP="008E4AB7">
            <w:pPr>
              <w:keepNext/>
              <w:keepLines/>
              <w:spacing w:after="0"/>
              <w:jc w:val="center"/>
              <w:rPr>
                <w:rFonts w:ascii="Arial" w:hAnsi="Arial"/>
                <w:sz w:val="18"/>
              </w:rPr>
            </w:pPr>
            <w:r>
              <w:rPr>
                <w:rFonts w:ascii="Arial" w:hAnsi="Arial"/>
                <w:sz w:val="18"/>
              </w:rPr>
              <w:t>DC_n78A-n258H</w:t>
            </w:r>
          </w:p>
          <w:p w:rsidR="00DD11EF" w:rsidRDefault="00DD11EF" w:rsidP="008E4AB7">
            <w:pPr>
              <w:keepNext/>
              <w:keepLines/>
              <w:spacing w:after="0"/>
              <w:jc w:val="center"/>
              <w:rPr>
                <w:rFonts w:ascii="Arial" w:hAnsi="Arial"/>
                <w:sz w:val="18"/>
              </w:rPr>
            </w:pPr>
            <w:r>
              <w:rPr>
                <w:rFonts w:ascii="Arial" w:hAnsi="Arial"/>
                <w:sz w:val="18"/>
              </w:rPr>
              <w:t>DC_n78A-n258I</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DC_n28A-n41A-n257G</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DC_n28A-n41A-n257H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DC_n28A-n257H</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DC_n28A-n257I</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rPr>
            </w:pPr>
            <w:r w:rsidRPr="0003716D">
              <w:rPr>
                <w:rFonts w:ascii="Arial" w:hAnsi="Arial"/>
                <w:sz w:val="18"/>
              </w:rPr>
              <w:t>DC_n78A-n257I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DC_n28A-n78A-n258B</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DC_n28A-n78A-n258C</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DC_n28A-n78A-n258E</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DC_n28A-n78A-n258F</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DC_n28A-n78A-n258L</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DC_n28A-n258A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DC_n28A-n258I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DC_n78A-n258I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DC_n28A-n257I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rPr>
              <w:t>DC_n79A-n257I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DC_n30A-n66A-n260A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DC_n30A-n66A-n260G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DC_n30A-n66A-n260H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DC_n30A-n66A-n260I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DC_n30A-n66A-n260J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DC_n30A-n66A-n260K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DC_n30A-n66A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lastRenderedPageBreak/>
              <w:t>DC_n30A-n77A-n260A</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DC_n30A-n77A-n260G</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DC_n30A-n77A-n260H</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DC_n30A-n77A-n260I</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DC_n30A-n77A-n260J</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DC_n30A-n77A-n260K</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DC_n30A-n77A-n260L</w:t>
            </w:r>
          </w:p>
          <w:p w:rsidR="00DD11EF" w:rsidRPr="0003716D" w:rsidRDefault="00DD11EF" w:rsidP="008E4AB7">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DC_n30A-n260M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DC_n77A-n260M</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DC_n40A-n77A-n257A</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DC_n40A-n77A-n257D</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DC_n40A-n77A-n257E</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DC_n40A-n77A-n257F</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DC_n40A-n77A-n257G</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DC_n40A-n77A-n257H</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DC_n40A-n77A-n257I</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DC_n40A-n77A-n257J</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DC_n40A-n77A-n257K</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DC_n40A-n77A-n257L</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DC_n40A-n77A-n257M</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DC_n40A-n77C-n257A</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DC_n40A-n77C-n257D</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DC_n40A-n77C-n257E</w:t>
            </w:r>
          </w:p>
          <w:p w:rsidR="00DD11EF" w:rsidRPr="0003716D" w:rsidRDefault="00DD11EF" w:rsidP="008E4AB7">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rsidR="00DD11EF" w:rsidRPr="0003716D" w:rsidRDefault="00DD11EF" w:rsidP="008E4AB7">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DC_n40A-n78A-n257A</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DC_n40A-n78A-n257D</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DC_n40A-n78A-n257E</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DC_n40A-n78A-n257F</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DC_n40A-n78A-n257G</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DC_n40A-n78A-n257H</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DC_n40A-n78A-n257I</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DC_n40A-n78A-n257J</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DC_n40A-n78A-n257K</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DC_n40A-n78A-n257L</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DC_n40A-n78A-n257M</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DC_n40A-n78C-n257A</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DC_n40A-n78C-n257D</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DC_n40A-n78C-n257E</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DC_n40A-n78C-n257F</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DC_n40A-n78C-n257G</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DC_n40A-n78C-n257H</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DC_n40A-n78C-n257I</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DC_n40A-n78C-n257J</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DC_n40A-n78C-n257K</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DC_n40A-n78C-n257L</w:t>
            </w:r>
          </w:p>
          <w:p w:rsidR="00DD11EF" w:rsidRPr="0003716D" w:rsidRDefault="00DD11EF" w:rsidP="008E4AB7">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rsidR="00DD11EF" w:rsidRPr="0003716D" w:rsidRDefault="00DD11EF" w:rsidP="008E4AB7">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DD11EF" w:rsidRPr="0003716D" w:rsidTr="008E4AB7">
        <w:trPr>
          <w:trHeight w:val="187"/>
          <w:jc w:val="center"/>
        </w:trPr>
        <w:tc>
          <w:tcPr>
            <w:tcW w:w="3823" w:type="dxa"/>
            <w:vAlign w:val="center"/>
          </w:tcPr>
          <w:p w:rsidR="00DD11EF" w:rsidRDefault="00DD11EF" w:rsidP="008E4AB7">
            <w:pPr>
              <w:keepNext/>
              <w:keepLines/>
              <w:spacing w:after="0"/>
              <w:jc w:val="center"/>
              <w:rPr>
                <w:rFonts w:ascii="Arial" w:hAnsi="Arial" w:cs="Arial"/>
                <w:sz w:val="18"/>
                <w:lang w:eastAsia="zh-CN"/>
              </w:rPr>
            </w:pPr>
            <w:r w:rsidRPr="00DA3EC2">
              <w:rPr>
                <w:rFonts w:ascii="Arial" w:hAnsi="Arial" w:cs="Arial"/>
                <w:sz w:val="18"/>
                <w:lang w:eastAsia="zh-CN"/>
              </w:rPr>
              <w:lastRenderedPageBreak/>
              <w:t>DC_n41A-n66A-n260A</w:t>
            </w:r>
          </w:p>
          <w:p w:rsidR="00DD11EF" w:rsidRDefault="00DD11EF" w:rsidP="008E4AB7">
            <w:pPr>
              <w:keepNext/>
              <w:keepLines/>
              <w:spacing w:after="0"/>
              <w:jc w:val="center"/>
              <w:rPr>
                <w:rFonts w:ascii="Arial" w:hAnsi="Arial" w:cs="Arial"/>
                <w:sz w:val="18"/>
                <w:lang w:eastAsia="zh-CN"/>
              </w:rPr>
            </w:pPr>
            <w:r w:rsidRPr="00DA3EC2">
              <w:rPr>
                <w:rFonts w:ascii="Arial" w:hAnsi="Arial" w:cs="Arial"/>
                <w:sz w:val="18"/>
                <w:lang w:eastAsia="zh-CN"/>
              </w:rPr>
              <w:t>DC_n41A-n66A-n260G</w:t>
            </w:r>
          </w:p>
          <w:p w:rsidR="00DD11EF" w:rsidRDefault="00DD11EF" w:rsidP="008E4AB7">
            <w:pPr>
              <w:keepNext/>
              <w:keepLines/>
              <w:spacing w:after="0"/>
              <w:jc w:val="center"/>
              <w:rPr>
                <w:rFonts w:ascii="Arial" w:hAnsi="Arial" w:cs="Arial"/>
                <w:sz w:val="18"/>
                <w:lang w:eastAsia="zh-CN"/>
              </w:rPr>
            </w:pPr>
            <w:r w:rsidRPr="00DA3EC2">
              <w:rPr>
                <w:rFonts w:ascii="Arial" w:hAnsi="Arial" w:cs="Arial"/>
                <w:sz w:val="18"/>
                <w:lang w:eastAsia="zh-CN"/>
              </w:rPr>
              <w:t>DC_n41A-n66A-n260H</w:t>
            </w:r>
          </w:p>
          <w:p w:rsidR="00DD11EF" w:rsidRPr="0003716D" w:rsidRDefault="00DD11EF" w:rsidP="008E4AB7">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rsidR="00DD11EF" w:rsidRPr="0003716D" w:rsidRDefault="00DD11EF" w:rsidP="008E4AB7">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rsidR="00DD11EF" w:rsidRPr="0003716D" w:rsidRDefault="00DD11EF" w:rsidP="008E4AB7">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DC_n41A-n77A-n257G</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DC_n41A-n77A-n257H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DC_n41A-n257H</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DC_n41A-n257I</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DC_n77A-n257H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DC_n41A-n257G</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DC_n41A-n257H</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DD11EF" w:rsidRPr="0003716D" w:rsidTr="008E4AB7">
        <w:trPr>
          <w:trHeight w:val="187"/>
          <w:jc w:val="center"/>
        </w:trPr>
        <w:tc>
          <w:tcPr>
            <w:tcW w:w="3823" w:type="dxa"/>
            <w:vAlign w:val="center"/>
          </w:tcPr>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DC_n41A-n78A-n257G</w:t>
            </w:r>
          </w:p>
          <w:p w:rsidR="00DD11EF" w:rsidRPr="0003716D" w:rsidRDefault="00DD11EF" w:rsidP="008E4AB7">
            <w:pPr>
              <w:keepNext/>
              <w:keepLines/>
              <w:spacing w:after="0"/>
              <w:jc w:val="center"/>
              <w:rPr>
                <w:rFonts w:ascii="Arial" w:hAnsi="Arial"/>
                <w:sz w:val="18"/>
                <w:lang w:val="en-US" w:eastAsia="zh-CN"/>
              </w:rPr>
            </w:pPr>
            <w:r w:rsidRPr="0003716D">
              <w:rPr>
                <w:rFonts w:ascii="Arial" w:hAnsi="Arial"/>
                <w:sz w:val="18"/>
                <w:lang w:val="en-US" w:eastAsia="zh-CN"/>
              </w:rPr>
              <w:t>DC_n41A-n78A-n257H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DC_n41A-n257H</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DC_n41A-n257I</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rsidR="00DD11EF" w:rsidRPr="0003716D" w:rsidRDefault="00DD11EF" w:rsidP="008E4AB7">
            <w:pPr>
              <w:keepNext/>
              <w:keepLines/>
              <w:spacing w:after="0"/>
              <w:jc w:val="center"/>
              <w:rPr>
                <w:rFonts w:ascii="Arial" w:hAnsi="Arial"/>
                <w:sz w:val="18"/>
                <w:lang w:val="sv-SE"/>
              </w:rPr>
            </w:pPr>
            <w:r w:rsidRPr="0003716D">
              <w:rPr>
                <w:rFonts w:ascii="Arial" w:hAnsi="Arial"/>
                <w:sz w:val="18"/>
                <w:lang w:val="en-US" w:eastAsia="zh-CN"/>
              </w:rPr>
              <w:t>DC_n78A-n257H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rsidR="00DD11EF" w:rsidRDefault="00DD11EF" w:rsidP="008E4AB7">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DC_n48B-n66A-n260A</w:t>
            </w:r>
          </w:p>
          <w:p w:rsidR="00DD11EF" w:rsidRDefault="00DD11EF" w:rsidP="008E4AB7">
            <w:pPr>
              <w:pStyle w:val="affd"/>
              <w:jc w:val="center"/>
              <w:rPr>
                <w:rFonts w:ascii="Arial" w:hAnsi="Arial" w:cs="Arial"/>
                <w:sz w:val="18"/>
                <w:szCs w:val="18"/>
              </w:rPr>
            </w:pPr>
            <w:r>
              <w:rPr>
                <w:rFonts w:ascii="Arial" w:hAnsi="Arial" w:cs="Arial"/>
                <w:sz w:val="18"/>
                <w:szCs w:val="18"/>
              </w:rPr>
              <w:t>DC_n48B-n66A-n260G</w:t>
            </w:r>
          </w:p>
          <w:p w:rsidR="00DD11EF" w:rsidRDefault="00DD11EF" w:rsidP="008E4AB7">
            <w:pPr>
              <w:pStyle w:val="affd"/>
              <w:jc w:val="center"/>
              <w:rPr>
                <w:rFonts w:ascii="Arial" w:hAnsi="Arial" w:cs="Arial"/>
                <w:sz w:val="18"/>
                <w:szCs w:val="18"/>
              </w:rPr>
            </w:pPr>
            <w:r>
              <w:rPr>
                <w:rFonts w:ascii="Arial" w:hAnsi="Arial" w:cs="Arial"/>
                <w:sz w:val="18"/>
                <w:szCs w:val="18"/>
              </w:rPr>
              <w:t>DC_n48B-n66A-n260H</w:t>
            </w:r>
          </w:p>
          <w:p w:rsidR="00DD11EF" w:rsidRDefault="00DD11EF" w:rsidP="008E4AB7">
            <w:pPr>
              <w:pStyle w:val="affd"/>
              <w:jc w:val="center"/>
              <w:rPr>
                <w:rFonts w:ascii="Arial" w:hAnsi="Arial" w:cs="Arial"/>
                <w:sz w:val="18"/>
                <w:szCs w:val="18"/>
              </w:rPr>
            </w:pPr>
            <w:r>
              <w:rPr>
                <w:rFonts w:ascii="Arial" w:hAnsi="Arial" w:cs="Arial"/>
                <w:sz w:val="18"/>
                <w:szCs w:val="18"/>
              </w:rPr>
              <w:t>DC_n48B-n66A-n260I</w:t>
            </w:r>
          </w:p>
          <w:p w:rsidR="00DD11EF" w:rsidRDefault="00DD11EF" w:rsidP="008E4AB7">
            <w:pPr>
              <w:pStyle w:val="affd"/>
              <w:jc w:val="center"/>
              <w:rPr>
                <w:rFonts w:ascii="Arial" w:hAnsi="Arial" w:cs="Arial"/>
                <w:sz w:val="18"/>
                <w:szCs w:val="18"/>
              </w:rPr>
            </w:pPr>
            <w:r>
              <w:rPr>
                <w:rFonts w:ascii="Arial" w:hAnsi="Arial" w:cs="Arial"/>
                <w:sz w:val="18"/>
                <w:szCs w:val="18"/>
              </w:rPr>
              <w:t>DC_n48B-n66A-n260J</w:t>
            </w:r>
          </w:p>
          <w:p w:rsidR="00DD11EF" w:rsidRDefault="00DD11EF" w:rsidP="008E4AB7">
            <w:pPr>
              <w:pStyle w:val="affd"/>
              <w:jc w:val="center"/>
              <w:rPr>
                <w:rFonts w:ascii="Arial" w:hAnsi="Arial" w:cs="Arial"/>
                <w:sz w:val="18"/>
                <w:szCs w:val="18"/>
              </w:rPr>
            </w:pPr>
            <w:r>
              <w:rPr>
                <w:rFonts w:ascii="Arial" w:hAnsi="Arial" w:cs="Arial"/>
                <w:sz w:val="18"/>
                <w:szCs w:val="18"/>
              </w:rPr>
              <w:t>DC_n48B-n66A-n260K</w:t>
            </w:r>
          </w:p>
          <w:p w:rsidR="00DD11EF" w:rsidRDefault="00DD11EF" w:rsidP="008E4AB7">
            <w:pPr>
              <w:pStyle w:val="affd"/>
              <w:jc w:val="center"/>
              <w:rPr>
                <w:rFonts w:ascii="Arial" w:hAnsi="Arial" w:cs="Arial"/>
                <w:sz w:val="18"/>
                <w:szCs w:val="18"/>
              </w:rPr>
            </w:pPr>
            <w:r>
              <w:rPr>
                <w:rFonts w:ascii="Arial" w:hAnsi="Arial" w:cs="Arial"/>
                <w:sz w:val="18"/>
                <w:szCs w:val="18"/>
              </w:rPr>
              <w:t>DC_n48B-n66A-n260L</w:t>
            </w:r>
          </w:p>
          <w:p w:rsidR="00DD11EF" w:rsidRDefault="00DD11EF" w:rsidP="008E4AB7">
            <w:pPr>
              <w:pStyle w:val="affd"/>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lastRenderedPageBreak/>
              <w:t>DC_n48A-n77A-n260A</w:t>
            </w:r>
          </w:p>
          <w:p w:rsidR="00DD11EF" w:rsidRDefault="00DD11EF" w:rsidP="008E4AB7">
            <w:pPr>
              <w:pStyle w:val="affd"/>
              <w:jc w:val="center"/>
              <w:rPr>
                <w:rFonts w:ascii="Arial" w:hAnsi="Arial" w:cs="Arial"/>
                <w:sz w:val="18"/>
                <w:szCs w:val="18"/>
              </w:rPr>
            </w:pPr>
            <w:r>
              <w:rPr>
                <w:rFonts w:ascii="Arial" w:hAnsi="Arial" w:cs="Arial"/>
                <w:sz w:val="18"/>
                <w:szCs w:val="18"/>
              </w:rPr>
              <w:t>DC_n48A-n77A-n260G</w:t>
            </w:r>
          </w:p>
          <w:p w:rsidR="00DD11EF" w:rsidRDefault="00DD11EF" w:rsidP="008E4AB7">
            <w:pPr>
              <w:pStyle w:val="affd"/>
              <w:jc w:val="center"/>
              <w:rPr>
                <w:rFonts w:ascii="Arial" w:hAnsi="Arial" w:cs="Arial"/>
                <w:sz w:val="18"/>
                <w:szCs w:val="18"/>
              </w:rPr>
            </w:pPr>
            <w:r>
              <w:rPr>
                <w:rFonts w:ascii="Arial" w:hAnsi="Arial" w:cs="Arial"/>
                <w:sz w:val="18"/>
                <w:szCs w:val="18"/>
              </w:rPr>
              <w:t>DC_n48A-n77A-n260H</w:t>
            </w:r>
          </w:p>
          <w:p w:rsidR="00DD11EF" w:rsidRDefault="00DD11EF" w:rsidP="008E4AB7">
            <w:pPr>
              <w:pStyle w:val="affd"/>
              <w:jc w:val="center"/>
              <w:rPr>
                <w:rFonts w:ascii="Arial" w:hAnsi="Arial" w:cs="Arial"/>
                <w:sz w:val="18"/>
                <w:szCs w:val="18"/>
              </w:rPr>
            </w:pPr>
            <w:r>
              <w:rPr>
                <w:rFonts w:ascii="Arial" w:hAnsi="Arial" w:cs="Arial"/>
                <w:sz w:val="18"/>
                <w:szCs w:val="18"/>
              </w:rPr>
              <w:t>DC_n48A-n77A-n260I</w:t>
            </w:r>
          </w:p>
          <w:p w:rsidR="00DD11EF" w:rsidRDefault="00DD11EF" w:rsidP="008E4AB7">
            <w:pPr>
              <w:pStyle w:val="affd"/>
              <w:jc w:val="center"/>
              <w:rPr>
                <w:rFonts w:ascii="Arial" w:hAnsi="Arial" w:cs="Arial"/>
                <w:sz w:val="18"/>
                <w:szCs w:val="18"/>
              </w:rPr>
            </w:pPr>
            <w:r>
              <w:rPr>
                <w:rFonts w:ascii="Arial" w:hAnsi="Arial" w:cs="Arial"/>
                <w:sz w:val="18"/>
                <w:szCs w:val="18"/>
              </w:rPr>
              <w:t>DC_n48A-n77A-n260J</w:t>
            </w:r>
          </w:p>
          <w:p w:rsidR="00DD11EF" w:rsidRDefault="00DD11EF" w:rsidP="008E4AB7">
            <w:pPr>
              <w:pStyle w:val="affd"/>
              <w:jc w:val="center"/>
              <w:rPr>
                <w:rFonts w:ascii="Arial" w:hAnsi="Arial" w:cs="Arial"/>
                <w:sz w:val="18"/>
                <w:szCs w:val="18"/>
              </w:rPr>
            </w:pPr>
            <w:r>
              <w:rPr>
                <w:rFonts w:ascii="Arial" w:hAnsi="Arial" w:cs="Arial"/>
                <w:sz w:val="18"/>
                <w:szCs w:val="18"/>
              </w:rPr>
              <w:t>DC_n48A-n77A-n260K</w:t>
            </w:r>
          </w:p>
          <w:p w:rsidR="00DD11EF" w:rsidRDefault="00DD11EF" w:rsidP="008E4AB7">
            <w:pPr>
              <w:pStyle w:val="affd"/>
              <w:jc w:val="center"/>
              <w:rPr>
                <w:rFonts w:ascii="Arial" w:hAnsi="Arial" w:cs="Arial"/>
                <w:sz w:val="18"/>
                <w:szCs w:val="18"/>
              </w:rPr>
            </w:pPr>
            <w:r>
              <w:rPr>
                <w:rFonts w:ascii="Arial" w:hAnsi="Arial" w:cs="Arial"/>
                <w:sz w:val="18"/>
                <w:szCs w:val="18"/>
              </w:rPr>
              <w:t>DC_n48A-n77A-n260L</w:t>
            </w:r>
          </w:p>
          <w:p w:rsidR="00DD11EF" w:rsidRDefault="00DD11EF" w:rsidP="008E4AB7">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DC_n48A-n77C-n260A</w:t>
            </w:r>
          </w:p>
          <w:p w:rsidR="00DD11EF" w:rsidRDefault="00DD11EF" w:rsidP="008E4AB7">
            <w:pPr>
              <w:pStyle w:val="affd"/>
              <w:jc w:val="center"/>
              <w:rPr>
                <w:rFonts w:ascii="Arial" w:hAnsi="Arial" w:cs="Arial"/>
                <w:sz w:val="18"/>
                <w:szCs w:val="18"/>
              </w:rPr>
            </w:pPr>
            <w:r>
              <w:rPr>
                <w:rFonts w:ascii="Arial" w:hAnsi="Arial" w:cs="Arial"/>
                <w:sz w:val="18"/>
                <w:szCs w:val="18"/>
              </w:rPr>
              <w:t>DC_n48A-n77C-n260G</w:t>
            </w:r>
          </w:p>
          <w:p w:rsidR="00DD11EF" w:rsidRDefault="00DD11EF" w:rsidP="008E4AB7">
            <w:pPr>
              <w:pStyle w:val="affd"/>
              <w:jc w:val="center"/>
              <w:rPr>
                <w:rFonts w:ascii="Arial" w:hAnsi="Arial" w:cs="Arial"/>
                <w:sz w:val="18"/>
                <w:szCs w:val="18"/>
              </w:rPr>
            </w:pPr>
            <w:r>
              <w:rPr>
                <w:rFonts w:ascii="Arial" w:hAnsi="Arial" w:cs="Arial"/>
                <w:sz w:val="18"/>
                <w:szCs w:val="18"/>
              </w:rPr>
              <w:t>DC_n48A-n77C-n260H</w:t>
            </w:r>
          </w:p>
          <w:p w:rsidR="00DD11EF" w:rsidRDefault="00DD11EF" w:rsidP="008E4AB7">
            <w:pPr>
              <w:pStyle w:val="affd"/>
              <w:jc w:val="center"/>
              <w:rPr>
                <w:rFonts w:ascii="Arial" w:hAnsi="Arial" w:cs="Arial"/>
                <w:sz w:val="18"/>
                <w:szCs w:val="18"/>
              </w:rPr>
            </w:pPr>
            <w:r>
              <w:rPr>
                <w:rFonts w:ascii="Arial" w:hAnsi="Arial" w:cs="Arial"/>
                <w:sz w:val="18"/>
                <w:szCs w:val="18"/>
              </w:rPr>
              <w:t>DC_n48A-n77C-n260I</w:t>
            </w:r>
          </w:p>
          <w:p w:rsidR="00DD11EF" w:rsidRDefault="00DD11EF" w:rsidP="008E4AB7">
            <w:pPr>
              <w:pStyle w:val="affd"/>
              <w:jc w:val="center"/>
              <w:rPr>
                <w:rFonts w:ascii="Arial" w:hAnsi="Arial" w:cs="Arial"/>
                <w:sz w:val="18"/>
                <w:szCs w:val="18"/>
              </w:rPr>
            </w:pPr>
            <w:r>
              <w:rPr>
                <w:rFonts w:ascii="Arial" w:hAnsi="Arial" w:cs="Arial"/>
                <w:sz w:val="18"/>
                <w:szCs w:val="18"/>
              </w:rPr>
              <w:t>DC_n48A-n77C-n260J</w:t>
            </w:r>
          </w:p>
          <w:p w:rsidR="00DD11EF" w:rsidRDefault="00DD11EF" w:rsidP="008E4AB7">
            <w:pPr>
              <w:pStyle w:val="affd"/>
              <w:jc w:val="center"/>
              <w:rPr>
                <w:rFonts w:ascii="Arial" w:hAnsi="Arial" w:cs="Arial"/>
                <w:sz w:val="18"/>
                <w:szCs w:val="18"/>
              </w:rPr>
            </w:pPr>
            <w:r>
              <w:rPr>
                <w:rFonts w:ascii="Arial" w:hAnsi="Arial" w:cs="Arial"/>
                <w:sz w:val="18"/>
                <w:szCs w:val="18"/>
              </w:rPr>
              <w:t>DC_n48A-n77C-n260K</w:t>
            </w:r>
          </w:p>
          <w:p w:rsidR="00DD11EF" w:rsidRDefault="00DD11EF" w:rsidP="008E4AB7">
            <w:pPr>
              <w:pStyle w:val="affd"/>
              <w:jc w:val="center"/>
              <w:rPr>
                <w:rFonts w:ascii="Arial" w:hAnsi="Arial" w:cs="Arial"/>
                <w:sz w:val="18"/>
                <w:szCs w:val="18"/>
              </w:rPr>
            </w:pPr>
            <w:r>
              <w:rPr>
                <w:rFonts w:ascii="Arial" w:hAnsi="Arial" w:cs="Arial"/>
                <w:sz w:val="18"/>
                <w:szCs w:val="18"/>
              </w:rPr>
              <w:t>DC_n48A-n77C-n260L</w:t>
            </w:r>
          </w:p>
          <w:p w:rsidR="00DD11EF" w:rsidRDefault="00DD11EF" w:rsidP="008E4AB7">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DC_n48A-n66A-n261(A-H)</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DC_n48A-n66A-n261(2G)</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DC_n48A-n66A-n261(2A-H)</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DC_n48A-n66A-n261(A-2G)</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DC_n48A-n66A-n261(G-I)</w:t>
            </w:r>
          </w:p>
          <w:p w:rsidR="00DD11EF" w:rsidRDefault="00DD11EF" w:rsidP="008E4AB7">
            <w:pPr>
              <w:pStyle w:val="affd"/>
              <w:jc w:val="center"/>
              <w:rPr>
                <w:rFonts w:ascii="Arial" w:hAnsi="Arial" w:cs="Arial"/>
                <w:sz w:val="18"/>
                <w:szCs w:val="18"/>
              </w:rPr>
            </w:pPr>
            <w:r w:rsidRPr="00863748">
              <w:rPr>
                <w:rFonts w:ascii="Arial" w:hAnsi="Arial" w:cs="Arial"/>
                <w:sz w:val="18"/>
                <w:szCs w:val="18"/>
              </w:rPr>
              <w:t>DC_n48A-n66A-n261(2A-I)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DC_n48A-n66A-n261(A-G)</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DC_n48A-n66A-n261(2A-G)</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DC_n48A-n66A-n261(A-I)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DC_n48A-n66A-n261(2A)</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DC_n48(2A)-n66A-n261A</w:t>
            </w:r>
          </w:p>
          <w:p w:rsidR="00DD11EF" w:rsidRDefault="00DD11EF" w:rsidP="008E4AB7">
            <w:pPr>
              <w:pStyle w:val="affd"/>
              <w:jc w:val="center"/>
              <w:rPr>
                <w:rFonts w:ascii="Arial" w:hAnsi="Arial" w:cs="Arial"/>
                <w:sz w:val="18"/>
                <w:szCs w:val="18"/>
              </w:rPr>
            </w:pPr>
            <w:r>
              <w:rPr>
                <w:rFonts w:ascii="Arial" w:hAnsi="Arial" w:cs="Arial"/>
                <w:sz w:val="18"/>
                <w:szCs w:val="18"/>
              </w:rPr>
              <w:t>DC_n48(2A)-n66A-n261G</w:t>
            </w:r>
          </w:p>
          <w:p w:rsidR="00DD11EF" w:rsidRDefault="00DD11EF" w:rsidP="008E4AB7">
            <w:pPr>
              <w:pStyle w:val="affd"/>
              <w:jc w:val="center"/>
              <w:rPr>
                <w:rFonts w:ascii="Arial" w:hAnsi="Arial" w:cs="Arial"/>
                <w:sz w:val="18"/>
                <w:szCs w:val="18"/>
              </w:rPr>
            </w:pPr>
            <w:r>
              <w:rPr>
                <w:rFonts w:ascii="Arial" w:hAnsi="Arial" w:cs="Arial"/>
                <w:sz w:val="18"/>
                <w:szCs w:val="18"/>
              </w:rPr>
              <w:t>DC_n48(2A)-n66A-n261H</w:t>
            </w:r>
          </w:p>
          <w:p w:rsidR="00DD11EF" w:rsidRDefault="00DD11EF" w:rsidP="008E4AB7">
            <w:pPr>
              <w:pStyle w:val="affd"/>
              <w:jc w:val="center"/>
              <w:rPr>
                <w:rFonts w:ascii="Arial" w:hAnsi="Arial" w:cs="Arial"/>
                <w:sz w:val="18"/>
                <w:szCs w:val="18"/>
              </w:rPr>
            </w:pPr>
            <w:r>
              <w:rPr>
                <w:rFonts w:ascii="Arial" w:hAnsi="Arial" w:cs="Arial"/>
                <w:sz w:val="18"/>
                <w:szCs w:val="18"/>
              </w:rPr>
              <w:t>DC_n48(2A)-n66A-n261I</w:t>
            </w:r>
          </w:p>
          <w:p w:rsidR="00DD11EF" w:rsidRDefault="00DD11EF" w:rsidP="008E4AB7">
            <w:pPr>
              <w:pStyle w:val="affd"/>
              <w:jc w:val="center"/>
              <w:rPr>
                <w:rFonts w:ascii="Arial" w:hAnsi="Arial" w:cs="Arial"/>
                <w:sz w:val="18"/>
                <w:szCs w:val="18"/>
              </w:rPr>
            </w:pPr>
            <w:r>
              <w:rPr>
                <w:rFonts w:ascii="Arial" w:hAnsi="Arial" w:cs="Arial"/>
                <w:sz w:val="18"/>
                <w:szCs w:val="18"/>
              </w:rPr>
              <w:t>DC_n48(2A)-n66A-n261J</w:t>
            </w:r>
          </w:p>
          <w:p w:rsidR="00DD11EF" w:rsidRDefault="00DD11EF" w:rsidP="008E4AB7">
            <w:pPr>
              <w:pStyle w:val="affd"/>
              <w:jc w:val="center"/>
              <w:rPr>
                <w:rFonts w:ascii="Arial" w:hAnsi="Arial" w:cs="Arial"/>
                <w:sz w:val="18"/>
                <w:szCs w:val="18"/>
              </w:rPr>
            </w:pPr>
            <w:r>
              <w:rPr>
                <w:rFonts w:ascii="Arial" w:hAnsi="Arial" w:cs="Arial"/>
                <w:sz w:val="18"/>
                <w:szCs w:val="18"/>
              </w:rPr>
              <w:t>DC_n48(2A)-n66A-n261K</w:t>
            </w:r>
          </w:p>
          <w:p w:rsidR="00DD11EF" w:rsidRDefault="00DD11EF" w:rsidP="008E4AB7">
            <w:pPr>
              <w:pStyle w:val="affd"/>
              <w:jc w:val="center"/>
              <w:rPr>
                <w:rFonts w:ascii="Arial" w:hAnsi="Arial" w:cs="Arial"/>
                <w:sz w:val="18"/>
                <w:szCs w:val="18"/>
              </w:rPr>
            </w:pPr>
            <w:r>
              <w:rPr>
                <w:rFonts w:ascii="Arial" w:hAnsi="Arial" w:cs="Arial"/>
                <w:sz w:val="18"/>
                <w:szCs w:val="18"/>
              </w:rPr>
              <w:t>DC_n48(2A)-n66A-n261L</w:t>
            </w:r>
          </w:p>
          <w:p w:rsidR="00DD11EF" w:rsidRDefault="00DD11EF" w:rsidP="008E4AB7">
            <w:pPr>
              <w:pStyle w:val="affd"/>
              <w:jc w:val="center"/>
              <w:rPr>
                <w:rFonts w:ascii="Arial" w:hAnsi="Arial" w:cs="Arial"/>
                <w:sz w:val="18"/>
                <w:szCs w:val="18"/>
              </w:rPr>
            </w:pPr>
            <w:r>
              <w:rPr>
                <w:rFonts w:ascii="Arial" w:hAnsi="Arial" w:cs="Arial"/>
                <w:sz w:val="18"/>
                <w:szCs w:val="18"/>
              </w:rPr>
              <w:t>DC_n48(2A)-n66A-n261M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DC_n48(2A)-n66A-n261(G-H)</w:t>
            </w:r>
          </w:p>
          <w:p w:rsidR="00DD11EF" w:rsidRDefault="00DD11EF" w:rsidP="008E4AB7">
            <w:pPr>
              <w:pStyle w:val="affd"/>
              <w:jc w:val="center"/>
              <w:rPr>
                <w:rFonts w:ascii="Arial" w:hAnsi="Arial" w:cs="Arial"/>
                <w:sz w:val="18"/>
                <w:szCs w:val="18"/>
              </w:rPr>
            </w:pPr>
            <w:r>
              <w:rPr>
                <w:rFonts w:ascii="Arial" w:hAnsi="Arial" w:cs="Arial"/>
                <w:sz w:val="18"/>
                <w:szCs w:val="18"/>
              </w:rPr>
              <w:t>DC_n48(2A)-n66A-n261(A-G-H)</w:t>
            </w:r>
          </w:p>
          <w:p w:rsidR="00DD11EF" w:rsidRDefault="00DD11EF" w:rsidP="008E4AB7">
            <w:pPr>
              <w:pStyle w:val="affd"/>
              <w:jc w:val="center"/>
              <w:rPr>
                <w:rFonts w:ascii="Arial" w:hAnsi="Arial" w:cs="Arial"/>
                <w:sz w:val="18"/>
                <w:szCs w:val="18"/>
              </w:rPr>
            </w:pPr>
            <w:r>
              <w:rPr>
                <w:rFonts w:ascii="Arial" w:hAnsi="Arial" w:cs="Arial"/>
                <w:sz w:val="18"/>
                <w:szCs w:val="18"/>
              </w:rPr>
              <w:t>DC_n48(2A)-n66A-n261(2H)</w:t>
            </w:r>
          </w:p>
          <w:p w:rsidR="00DD11EF" w:rsidRDefault="00DD11EF" w:rsidP="008E4AB7">
            <w:pPr>
              <w:pStyle w:val="affd"/>
              <w:jc w:val="center"/>
              <w:rPr>
                <w:rFonts w:ascii="Arial" w:hAnsi="Arial" w:cs="Arial"/>
                <w:sz w:val="18"/>
                <w:szCs w:val="18"/>
              </w:rPr>
            </w:pPr>
            <w:r>
              <w:rPr>
                <w:rFonts w:ascii="Arial" w:hAnsi="Arial" w:cs="Arial"/>
                <w:sz w:val="18"/>
                <w:szCs w:val="18"/>
              </w:rPr>
              <w:t>DC_n48(2A)-n66A-n261(H-I)</w:t>
            </w:r>
          </w:p>
          <w:p w:rsidR="00DD11EF" w:rsidRDefault="00DD11EF" w:rsidP="008E4AB7">
            <w:pPr>
              <w:pStyle w:val="affd"/>
              <w:jc w:val="center"/>
              <w:rPr>
                <w:rFonts w:ascii="Arial" w:hAnsi="Arial" w:cs="Arial"/>
                <w:sz w:val="18"/>
                <w:szCs w:val="18"/>
              </w:rPr>
            </w:pPr>
            <w:r>
              <w:rPr>
                <w:rFonts w:ascii="Arial" w:hAnsi="Arial" w:cs="Arial"/>
                <w:sz w:val="18"/>
                <w:szCs w:val="18"/>
              </w:rPr>
              <w:t>DC_n48(2A)-n66A-n261(A-G-I)</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DC_n48(2A)-n66A-n261(A-H)</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DC_n48(2A)-n66A-n261(2G)</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DC_n48(2A)-n66A-n261(2A-H)</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DC_n48(2A)-n66A-n261(A-2G)</w:t>
            </w:r>
          </w:p>
          <w:p w:rsidR="00DD11EF" w:rsidRPr="00863748" w:rsidRDefault="00DD11EF" w:rsidP="008E4AB7">
            <w:pPr>
              <w:pStyle w:val="affd"/>
              <w:jc w:val="center"/>
              <w:rPr>
                <w:rFonts w:ascii="Arial" w:hAnsi="Arial" w:cs="Arial"/>
                <w:sz w:val="18"/>
                <w:szCs w:val="18"/>
              </w:rPr>
            </w:pPr>
            <w:r w:rsidRPr="00863748">
              <w:rPr>
                <w:rFonts w:ascii="Arial" w:hAnsi="Arial" w:cs="Arial"/>
                <w:sz w:val="18"/>
                <w:szCs w:val="18"/>
              </w:rPr>
              <w:t>DC_n48(2A)-n66A-n261(G-I)</w:t>
            </w:r>
          </w:p>
          <w:p w:rsidR="00DD11EF" w:rsidRDefault="00DD11EF" w:rsidP="008E4AB7">
            <w:pPr>
              <w:pStyle w:val="affd"/>
              <w:jc w:val="center"/>
              <w:rPr>
                <w:rFonts w:ascii="Arial" w:hAnsi="Arial" w:cs="Arial"/>
                <w:sz w:val="18"/>
                <w:szCs w:val="18"/>
              </w:rPr>
            </w:pPr>
            <w:r w:rsidRPr="00863748">
              <w:rPr>
                <w:rFonts w:ascii="Arial" w:hAnsi="Arial" w:cs="Arial"/>
                <w:sz w:val="18"/>
                <w:szCs w:val="18"/>
              </w:rPr>
              <w:t>DC_n48(2A)-n66A-n261(2A-I)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DC_n48(2A)-n66A-n261(A-G)</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DC_n48(2A)-n66A-n261(2A-G)</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DC_n48(2A)-n66A-n261(A-I)</w:t>
            </w:r>
          </w:p>
          <w:p w:rsidR="00DD11EF" w:rsidRPr="00B06785" w:rsidRDefault="00DD11EF" w:rsidP="008E4AB7">
            <w:pPr>
              <w:pStyle w:val="affd"/>
              <w:jc w:val="center"/>
              <w:rPr>
                <w:rFonts w:ascii="Arial" w:hAnsi="Arial" w:cs="Arial"/>
                <w:sz w:val="18"/>
                <w:szCs w:val="18"/>
              </w:rPr>
            </w:pPr>
            <w:r w:rsidRPr="00B06785">
              <w:rPr>
                <w:rFonts w:ascii="Arial" w:hAnsi="Arial" w:cs="Arial"/>
                <w:sz w:val="18"/>
                <w:szCs w:val="18"/>
              </w:rPr>
              <w:t>DC_n48(2A)-n66A-n261(2A)</w:t>
            </w:r>
          </w:p>
          <w:p w:rsidR="00DD11EF" w:rsidRDefault="00DD11EF" w:rsidP="008E4AB7">
            <w:pPr>
              <w:pStyle w:val="affd"/>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DC_n48A-n77A-n261A</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rsidR="00DD11EF" w:rsidRDefault="00DD11EF" w:rsidP="008E4AB7">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rsidR="00DD11EF"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rsidR="00DD11EF"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rsidR="00DD11EF"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rsidR="00DD11EF" w:rsidRDefault="00DD11EF" w:rsidP="008E4AB7">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rsidR="00DD11EF"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rsidR="00DD11EF"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rsidR="00DD11EF"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rsidR="00DD11EF" w:rsidRDefault="00DD11EF" w:rsidP="008E4AB7">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rsidR="00DD11EF" w:rsidRDefault="00DD11EF" w:rsidP="008E4AB7">
            <w:pPr>
              <w:pStyle w:val="affd"/>
              <w:jc w:val="center"/>
              <w:rPr>
                <w:rFonts w:ascii="Arial" w:hAnsi="Arial" w:cs="Arial"/>
                <w:sz w:val="18"/>
                <w:szCs w:val="18"/>
              </w:rPr>
            </w:pPr>
            <w:r>
              <w:rPr>
                <w:rFonts w:ascii="Arial" w:hAnsi="Arial" w:cs="Arial"/>
                <w:sz w:val="18"/>
                <w:szCs w:val="18"/>
              </w:rPr>
              <w:t>DC_n48B-n66A-n261L</w:t>
            </w:r>
          </w:p>
          <w:p w:rsidR="00DD11EF" w:rsidRDefault="00DD11EF" w:rsidP="008E4AB7">
            <w:pPr>
              <w:pStyle w:val="affd"/>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DD11EF" w:rsidTr="008E4AB7">
        <w:tblPrEx>
          <w:tblLook w:val="04A0" w:firstRow="1" w:lastRow="0" w:firstColumn="1" w:lastColumn="0" w:noHBand="0" w:noVBand="1"/>
        </w:tblPrEx>
        <w:trPr>
          <w:trHeight w:val="187"/>
          <w:jc w:val="center"/>
        </w:trPr>
        <w:tc>
          <w:tcPr>
            <w:tcW w:w="3823" w:type="dxa"/>
            <w:vAlign w:val="center"/>
          </w:tcPr>
          <w:p w:rsidR="00DD11EF" w:rsidRDefault="00DD11EF" w:rsidP="008E4AB7">
            <w:pPr>
              <w:pStyle w:val="affd"/>
              <w:jc w:val="center"/>
              <w:rPr>
                <w:rFonts w:ascii="Arial" w:hAnsi="Arial" w:cs="Arial"/>
                <w:sz w:val="18"/>
                <w:szCs w:val="18"/>
              </w:rPr>
            </w:pPr>
            <w:r>
              <w:rPr>
                <w:rFonts w:ascii="Arial" w:hAnsi="Arial" w:cs="Arial"/>
                <w:sz w:val="18"/>
                <w:szCs w:val="18"/>
              </w:rPr>
              <w:t>DC_n48B-n66A-n261(G-H)</w:t>
            </w:r>
          </w:p>
          <w:p w:rsidR="00DD11EF" w:rsidRDefault="00DD11EF" w:rsidP="008E4AB7">
            <w:pPr>
              <w:pStyle w:val="affd"/>
              <w:jc w:val="center"/>
              <w:rPr>
                <w:rFonts w:ascii="Arial" w:hAnsi="Arial" w:cs="Arial"/>
                <w:sz w:val="18"/>
                <w:szCs w:val="18"/>
              </w:rPr>
            </w:pPr>
            <w:r>
              <w:rPr>
                <w:rFonts w:ascii="Arial" w:hAnsi="Arial" w:cs="Arial"/>
                <w:sz w:val="18"/>
                <w:szCs w:val="18"/>
              </w:rPr>
              <w:t>DC_n48B-n66A-n261(A-G-H)</w:t>
            </w:r>
          </w:p>
          <w:p w:rsidR="00DD11EF" w:rsidRDefault="00DD11EF" w:rsidP="008E4AB7">
            <w:pPr>
              <w:pStyle w:val="affd"/>
              <w:jc w:val="center"/>
              <w:rPr>
                <w:rFonts w:ascii="Arial" w:hAnsi="Arial" w:cs="Arial"/>
                <w:sz w:val="18"/>
                <w:szCs w:val="18"/>
              </w:rPr>
            </w:pPr>
            <w:r>
              <w:rPr>
                <w:rFonts w:ascii="Arial" w:hAnsi="Arial" w:cs="Arial"/>
                <w:sz w:val="18"/>
                <w:szCs w:val="18"/>
              </w:rPr>
              <w:t>DC_n48B-n66A-n261(2H)</w:t>
            </w:r>
          </w:p>
          <w:p w:rsidR="00DD11EF" w:rsidRDefault="00DD11EF" w:rsidP="008E4AB7">
            <w:pPr>
              <w:pStyle w:val="affd"/>
              <w:jc w:val="center"/>
              <w:rPr>
                <w:rFonts w:ascii="Arial" w:hAnsi="Arial" w:cs="Arial"/>
                <w:sz w:val="18"/>
                <w:szCs w:val="18"/>
              </w:rPr>
            </w:pPr>
            <w:r>
              <w:rPr>
                <w:rFonts w:ascii="Arial" w:hAnsi="Arial" w:cs="Arial"/>
                <w:sz w:val="18"/>
                <w:szCs w:val="18"/>
              </w:rPr>
              <w:t>DC_n48B-n66A-n261(H-I)</w:t>
            </w:r>
          </w:p>
          <w:p w:rsidR="00DD11EF" w:rsidRDefault="00DD11EF" w:rsidP="008E4AB7">
            <w:pPr>
              <w:spacing w:after="0"/>
              <w:jc w:val="center"/>
              <w:rPr>
                <w:rFonts w:ascii="Arial" w:hAnsi="Arial" w:cs="Arial"/>
                <w:sz w:val="18"/>
                <w:szCs w:val="18"/>
              </w:rPr>
            </w:pPr>
            <w:r>
              <w:rPr>
                <w:rFonts w:ascii="Arial" w:hAnsi="Arial" w:cs="Arial"/>
                <w:sz w:val="18"/>
                <w:szCs w:val="18"/>
              </w:rPr>
              <w:t>DC_n48B-n66A-n261(A-G-I)</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rsidR="00DD11EF" w:rsidRPr="00863748"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rsidR="00DD11EF" w:rsidRDefault="00DD11EF" w:rsidP="008E4AB7">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lastRenderedPageBreak/>
              <w:t>DC_n48B-n66A-n261(2A-I)</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rsidR="00DD11EF"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rsidR="00DD11EF" w:rsidRPr="00B06785"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rsidR="00DD11EF" w:rsidRDefault="00DD11EF" w:rsidP="008E4AB7">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lastRenderedPageBreak/>
              <w:t>DC_n48A-n261A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DD11EF" w:rsidRDefault="00DD11EF" w:rsidP="008E4AB7">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DC_n66A-n77A-n260L</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DC_n66A-n77A-n260M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DC_n66A-n77C-n260A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DC_n66A-n77C-n260G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DC_n66A-n77C-n260H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DC_n66A-n77C-n260I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DC_n66A-n77C-n260J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DC_n66A-n77C-n260K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DC_n66A-n77C-n260L</w:t>
            </w:r>
          </w:p>
          <w:p w:rsidR="00DD11EF" w:rsidRPr="0003716D" w:rsidRDefault="00DD11EF" w:rsidP="008E4AB7">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DC_n66A-n260M</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DC_n77A-n260L</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DC_n77A-n260M</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DC_n66A-n77A-n261J</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DC_n66A-n77A-n261K</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DC_n66A-n77A-n261L</w:t>
            </w:r>
          </w:p>
          <w:p w:rsidR="00DD11EF" w:rsidRDefault="00DD11EF" w:rsidP="008E4AB7">
            <w:pPr>
              <w:keepNext/>
              <w:keepLines/>
              <w:spacing w:after="0"/>
              <w:jc w:val="center"/>
              <w:rPr>
                <w:rFonts w:ascii="Arial" w:hAnsi="Arial"/>
                <w:sz w:val="18"/>
                <w:lang w:eastAsia="zh-CN"/>
              </w:rPr>
            </w:pPr>
            <w:r w:rsidRPr="0003716D">
              <w:rPr>
                <w:rFonts w:ascii="Arial" w:hAnsi="Arial"/>
                <w:sz w:val="18"/>
                <w:lang w:eastAsia="zh-CN"/>
              </w:rPr>
              <w:t>DC_n66A-n77A-n261M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DC_n66A-n77C-n261L</w:t>
            </w:r>
          </w:p>
          <w:p w:rsidR="00DD11EF" w:rsidRPr="0003716D" w:rsidRDefault="00DD11EF" w:rsidP="008E4AB7">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DC_n66A-n261I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DC_n77A-n261I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DC_n66A-n77A-n261(G-H)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DC_n66A-n77A-n261(A-G-H)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DC_n66A-n77A-n261(G-I)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DC_n66A-n77A-n261(2H)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DC_n66A-n77A-n261(A-G-I)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DC_n66A-n77A-n261(H-I)</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DC_n66A-n77A-n261(A-H)</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DC_n66A-n77A-n261(2G)</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DC_n66A-n77A-n261(2A-H)</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DC_n66A-n77A-n261(A-2G)</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DC_n66A-n77A-n261(A-I)</w:t>
            </w:r>
          </w:p>
          <w:p w:rsidR="00DD11EF" w:rsidRDefault="00DD11EF" w:rsidP="008E4AB7">
            <w:pPr>
              <w:keepNext/>
              <w:keepLines/>
              <w:spacing w:after="0"/>
              <w:jc w:val="center"/>
              <w:rPr>
                <w:rFonts w:ascii="Arial" w:hAnsi="Arial"/>
                <w:sz w:val="18"/>
                <w:lang w:eastAsia="zh-CN"/>
              </w:rPr>
            </w:pPr>
            <w:r w:rsidRPr="00863748">
              <w:rPr>
                <w:rFonts w:ascii="Arial" w:hAnsi="Arial"/>
                <w:sz w:val="18"/>
                <w:lang w:eastAsia="zh-CN"/>
              </w:rPr>
              <w:t>DC_n66A-n77A-n261(2A-I)</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DC_n66A-n77A-n261(A-G)</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DC_n66A-n77A-n261(2A-G)</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DC_n66A-n77A-n261(2A)</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DC_n66A-n77A-n261(3A)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DC_n66A-n77C-n261(A-G-H)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DC_n66A-n77C-n261(2H)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DC_n66A-n77C-n261(A-G-I)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DC_n66A-n77C-n261(H-I)</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DC_n66A-n77C-n261(A-H)</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DC_n66A-n77C-n261(2G)</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DC_n66A-n77C-n261(2A-H)</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DC_n66A-n77C-n261(A-2G)</w:t>
            </w:r>
          </w:p>
          <w:p w:rsidR="00DD11EF" w:rsidRPr="00863748" w:rsidRDefault="00DD11EF" w:rsidP="008E4AB7">
            <w:pPr>
              <w:keepNext/>
              <w:keepLines/>
              <w:spacing w:after="0"/>
              <w:jc w:val="center"/>
              <w:rPr>
                <w:rFonts w:ascii="Arial" w:hAnsi="Arial"/>
                <w:sz w:val="18"/>
                <w:lang w:eastAsia="zh-CN"/>
              </w:rPr>
            </w:pPr>
            <w:r w:rsidRPr="00863748">
              <w:rPr>
                <w:rFonts w:ascii="Arial" w:hAnsi="Arial"/>
                <w:sz w:val="18"/>
                <w:lang w:eastAsia="zh-CN"/>
              </w:rPr>
              <w:t>DC_n66A-n77C-n261(A-I)</w:t>
            </w:r>
          </w:p>
          <w:p w:rsidR="00DD11EF" w:rsidRDefault="00DD11EF" w:rsidP="008E4AB7">
            <w:pPr>
              <w:keepNext/>
              <w:keepLines/>
              <w:spacing w:after="0"/>
              <w:jc w:val="center"/>
              <w:rPr>
                <w:rFonts w:ascii="Arial" w:hAnsi="Arial"/>
                <w:sz w:val="18"/>
                <w:lang w:eastAsia="zh-CN"/>
              </w:rPr>
            </w:pPr>
            <w:r w:rsidRPr="00863748">
              <w:rPr>
                <w:rFonts w:ascii="Arial" w:hAnsi="Arial"/>
                <w:sz w:val="18"/>
                <w:lang w:eastAsia="zh-CN"/>
              </w:rPr>
              <w:t>DC_n66A-n77C-n261(2A-I)</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DC_n66A-n77C-n261(A-G)</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DC_n66A-n77C-n261(2A-G)</w:t>
            </w:r>
          </w:p>
          <w:p w:rsidR="00DD11EF" w:rsidRPr="00B06785" w:rsidRDefault="00DD11EF" w:rsidP="008E4AB7">
            <w:pPr>
              <w:keepNext/>
              <w:keepLines/>
              <w:spacing w:after="0"/>
              <w:jc w:val="center"/>
              <w:rPr>
                <w:rFonts w:ascii="Arial" w:hAnsi="Arial"/>
                <w:sz w:val="18"/>
                <w:lang w:eastAsia="zh-CN"/>
              </w:rPr>
            </w:pPr>
            <w:r w:rsidRPr="00B06785">
              <w:rPr>
                <w:rFonts w:ascii="Arial" w:hAnsi="Arial"/>
                <w:sz w:val="18"/>
                <w:lang w:eastAsia="zh-CN"/>
              </w:rPr>
              <w:t>DC_n66A-n77C-n261(2A)</w:t>
            </w:r>
          </w:p>
          <w:p w:rsidR="00DD11EF" w:rsidRDefault="00DD11EF" w:rsidP="008E4AB7">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DC_n66A-n261A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DC_n66A-n261G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DC_n66A-n261H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DC_n66A-n261I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DC_n77A-n261I</w:t>
            </w:r>
          </w:p>
        </w:tc>
      </w:tr>
      <w:tr w:rsidR="00DD11EF" w:rsidRPr="0003716D" w:rsidTr="008E4AB7">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lastRenderedPageBreak/>
              <w:t>DC_n77A-n79A-n257A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DC_n79A-n257I</w:t>
            </w:r>
          </w:p>
        </w:tc>
      </w:tr>
      <w:tr w:rsidR="00DD11EF" w:rsidRPr="0003716D" w:rsidTr="008E4AB7">
        <w:tblPrEx>
          <w:tblLook w:val="04A0" w:firstRow="1" w:lastRow="0" w:firstColumn="1" w:lastColumn="0" w:noHBand="0" w:noVBand="1"/>
        </w:tblPrEx>
        <w:trPr>
          <w:trHeight w:val="187"/>
          <w:jc w:val="center"/>
        </w:trPr>
        <w:tc>
          <w:tcPr>
            <w:tcW w:w="3823" w:type="dxa"/>
          </w:tcPr>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DC_n77(2A)-n79A-n257A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DC_n77(2A)-n79A-n257G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DC_n77(2A)-n79A-n257H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rsidR="00DD11EF" w:rsidRPr="0003716D" w:rsidRDefault="00DD11EF" w:rsidP="008E4AB7">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DC_n77A-n257I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DC_n79A-n257I</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DC_n77A-n79A-n259L</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rsidR="00DD11EF" w:rsidRDefault="00DD11EF" w:rsidP="008E4AB7">
            <w:pPr>
              <w:keepNext/>
              <w:keepLines/>
              <w:spacing w:after="0"/>
              <w:jc w:val="center"/>
              <w:rPr>
                <w:rFonts w:ascii="Arial" w:hAnsi="Arial"/>
                <w:sz w:val="18"/>
                <w:lang w:eastAsia="ja-JP"/>
              </w:rPr>
            </w:pPr>
            <w:r>
              <w:rPr>
                <w:rFonts w:ascii="Arial" w:hAnsi="Arial"/>
                <w:sz w:val="18"/>
                <w:lang w:eastAsia="ja-JP"/>
              </w:rPr>
              <w:t>DC_n77A-n79A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DC_n77A-n259J</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DC_n77A-n259K</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DC_n77A-n259L</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DC_n77A-n259M</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DC_n79A-n259J</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DC_n79A-n259K</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DC_n79A-n259L</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DC_n79A-n259M</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lastRenderedPageBreak/>
              <w:t>DC_n77A-n257A-n259A</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DC_n77A-n257A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DC_n77A-n257G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DC_n77A-n257H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DC_n77A-n257I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DC_n77A-n259J</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DC_n77A-n259K</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DC_n77A-n259L</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DC_n77A-n259M</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DC_n77A-n79A-n258I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rsidR="00DD11EF" w:rsidRDefault="00DD11EF" w:rsidP="008E4AB7">
            <w:pPr>
              <w:keepNext/>
              <w:keepLines/>
              <w:spacing w:after="0"/>
              <w:jc w:val="center"/>
              <w:rPr>
                <w:rFonts w:ascii="Arial" w:hAnsi="Arial"/>
                <w:sz w:val="18"/>
                <w:lang w:eastAsia="zh-CN"/>
              </w:rPr>
            </w:pPr>
            <w:r>
              <w:rPr>
                <w:rFonts w:ascii="Arial" w:hAnsi="Arial"/>
                <w:sz w:val="18"/>
                <w:lang w:eastAsia="ja-JP"/>
              </w:rPr>
              <w:t>DC_n77A-n79A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DC_n79A-n258I</w:t>
            </w:r>
          </w:p>
          <w:p w:rsidR="00DD11EF" w:rsidRDefault="00DD11EF" w:rsidP="008E4AB7">
            <w:pPr>
              <w:keepNext/>
              <w:keepLines/>
              <w:spacing w:after="0"/>
              <w:jc w:val="center"/>
              <w:rPr>
                <w:rFonts w:ascii="Arial" w:hAnsi="Arial"/>
                <w:sz w:val="18"/>
                <w:lang w:eastAsia="ja-JP"/>
              </w:rPr>
            </w:pPr>
            <w:r>
              <w:rPr>
                <w:rFonts w:ascii="Arial" w:hAnsi="Arial"/>
                <w:sz w:val="18"/>
                <w:lang w:eastAsia="zh-CN"/>
              </w:rPr>
              <w:t>DC_n79A-n258J</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DC_n77(2A)-n79A-n258A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DC_n77(2A)-n79A-n258D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DC_n77(2A)-n79A-n258G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DC_n77(2A)-n79A-n258H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DC_n77(2A)-n79A-n258I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rsidR="00DD11EF" w:rsidRDefault="00DD11EF" w:rsidP="008E4AB7">
            <w:pPr>
              <w:keepNext/>
              <w:keepLines/>
              <w:spacing w:after="0"/>
              <w:jc w:val="center"/>
              <w:rPr>
                <w:rFonts w:ascii="Arial" w:hAnsi="Arial"/>
                <w:sz w:val="18"/>
                <w:lang w:eastAsia="zh-CN"/>
              </w:rPr>
            </w:pPr>
            <w:r>
              <w:rPr>
                <w:rFonts w:ascii="Arial" w:hAnsi="Arial"/>
                <w:sz w:val="18"/>
                <w:lang w:eastAsia="ja-JP"/>
              </w:rPr>
              <w:t>DC_n77A-n79A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DC_n77A-n258J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DC_n79A-n258D</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DC_n79A-n258I</w:t>
            </w:r>
          </w:p>
          <w:p w:rsidR="00DD11EF" w:rsidRDefault="00DD11EF" w:rsidP="008E4AB7">
            <w:pPr>
              <w:keepNext/>
              <w:keepLines/>
              <w:spacing w:after="0"/>
              <w:jc w:val="center"/>
              <w:rPr>
                <w:rFonts w:ascii="Arial" w:hAnsi="Arial"/>
                <w:sz w:val="18"/>
                <w:lang w:eastAsia="ja-JP"/>
              </w:rPr>
            </w:pPr>
            <w:r>
              <w:rPr>
                <w:rFonts w:ascii="Arial" w:hAnsi="Arial"/>
                <w:sz w:val="18"/>
                <w:lang w:eastAsia="zh-CN"/>
              </w:rPr>
              <w:t>DC_n79A-n258J</w:t>
            </w:r>
          </w:p>
        </w:tc>
      </w:tr>
      <w:tr w:rsidR="00DD11EF" w:rsidRPr="0003716D" w:rsidTr="008E4AB7">
        <w:trPr>
          <w:trHeight w:val="187"/>
          <w:jc w:val="center"/>
        </w:trPr>
        <w:tc>
          <w:tcPr>
            <w:tcW w:w="3823" w:type="dxa"/>
          </w:tcPr>
          <w:p w:rsidR="00DD11EF" w:rsidRPr="0003716D" w:rsidRDefault="00DD11EF" w:rsidP="008E4AB7">
            <w:pPr>
              <w:keepNext/>
              <w:keepLines/>
              <w:tabs>
                <w:tab w:val="left" w:pos="900"/>
                <w:tab w:val="center" w:pos="1841"/>
              </w:tabs>
              <w:spacing w:after="0"/>
              <w:rPr>
                <w:rFonts w:ascii="Arial" w:hAnsi="Arial"/>
                <w:sz w:val="18"/>
                <w:lang w:eastAsia="zh-CN"/>
              </w:rPr>
            </w:pPr>
            <w:r>
              <w:rPr>
                <w:rFonts w:ascii="Arial" w:hAnsi="Arial"/>
                <w:sz w:val="18"/>
                <w:lang w:eastAsia="zh-CN"/>
              </w:rPr>
              <w:lastRenderedPageBreak/>
              <w:tab/>
            </w:r>
            <w:r>
              <w:rPr>
                <w:rFonts w:ascii="Arial" w:hAnsi="Arial"/>
                <w:sz w:val="18"/>
                <w:lang w:eastAsia="zh-CN"/>
              </w:rPr>
              <w:tab/>
            </w:r>
            <w:r w:rsidRPr="0003716D">
              <w:rPr>
                <w:rFonts w:ascii="Arial" w:hAnsi="Arial"/>
                <w:sz w:val="18"/>
                <w:lang w:eastAsia="zh-CN"/>
              </w:rPr>
              <w:t>DC_n78A-n79A-n257A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DC_n78A-n257I</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DC_n79A-n257A</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DC_n79A-n257G</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DC_n79A-n257H</w:t>
            </w:r>
          </w:p>
          <w:p w:rsidR="00DD11EF" w:rsidRPr="0003716D" w:rsidRDefault="00DD11EF" w:rsidP="008E4AB7">
            <w:pPr>
              <w:keepNext/>
              <w:keepLines/>
              <w:spacing w:after="0"/>
              <w:jc w:val="center"/>
              <w:rPr>
                <w:rFonts w:ascii="Arial" w:hAnsi="Arial"/>
                <w:sz w:val="18"/>
                <w:lang w:eastAsia="zh-CN"/>
              </w:rPr>
            </w:pPr>
            <w:r w:rsidRPr="0003716D">
              <w:rPr>
                <w:rFonts w:ascii="Arial" w:hAnsi="Arial"/>
                <w:sz w:val="18"/>
                <w:lang w:eastAsia="zh-CN"/>
              </w:rPr>
              <w:t>DC_n79A-n257I</w:t>
            </w:r>
          </w:p>
        </w:tc>
      </w:tr>
      <w:tr w:rsidR="00DD11EF" w:rsidRPr="0003716D" w:rsidTr="008E4AB7">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DC_n78(2A)-n79A-n257A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DC_n78(2A)-n79A-n257G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DC_n78(2A)-n79A-n257H</w:t>
            </w:r>
          </w:p>
          <w:p w:rsidR="00DD11EF" w:rsidRDefault="00DD11EF" w:rsidP="008E4AB7">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rsidR="00DD11EF" w:rsidRDefault="00DD11EF" w:rsidP="008E4AB7">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DC_n78A-n257A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DC_n78A-n257G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DC_n78A-n257H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DC_n78A-n257I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w:t>
            </w:r>
          </w:p>
        </w:tc>
      </w:tr>
      <w:tr w:rsidR="00DD11EF" w:rsidRPr="0003716D" w:rsidTr="008E4AB7">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DC_n78A-n79A-n259A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DC_n78A-n79A-n259G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DC_n78A-n79A-n259H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DC_n78A-n79A-n259I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DC_n78A-n79A-n259J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DC_n78A-n79A-n259K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DC_n78A-n79A-n259L</w:t>
            </w:r>
          </w:p>
          <w:p w:rsidR="00DD11EF" w:rsidRDefault="00DD11EF" w:rsidP="008E4AB7">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rsidR="00DD11EF" w:rsidRDefault="00DD11EF" w:rsidP="008E4AB7">
            <w:pPr>
              <w:keepNext/>
              <w:keepLines/>
              <w:spacing w:after="0"/>
              <w:jc w:val="center"/>
              <w:rPr>
                <w:rFonts w:ascii="Arial" w:hAnsi="Arial"/>
                <w:sz w:val="18"/>
                <w:lang w:eastAsia="ja-JP"/>
              </w:rPr>
            </w:pPr>
            <w:r>
              <w:rPr>
                <w:rFonts w:ascii="Arial" w:hAnsi="Arial"/>
                <w:sz w:val="18"/>
                <w:lang w:eastAsia="ja-JP"/>
              </w:rPr>
              <w:t>DC_n78A-n79A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DC_n78A-n259J</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DC_n78A-n259K</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DC_n78A-n259L</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DC_n78A-n259M</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DC_n79A-n259J</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DC_n79A-n259K</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DC_n79A-n259L</w:t>
            </w:r>
          </w:p>
          <w:p w:rsidR="00DD11EF" w:rsidRDefault="00DD11EF" w:rsidP="008E4AB7">
            <w:pPr>
              <w:keepNext/>
              <w:keepLines/>
              <w:spacing w:after="0"/>
              <w:jc w:val="center"/>
              <w:rPr>
                <w:rFonts w:ascii="Arial" w:hAnsi="Arial"/>
                <w:sz w:val="18"/>
                <w:lang w:eastAsia="zh-CN"/>
              </w:rPr>
            </w:pPr>
            <w:r>
              <w:rPr>
                <w:rFonts w:ascii="Arial" w:hAnsi="Arial"/>
                <w:sz w:val="18"/>
                <w:lang w:eastAsia="ja-JP"/>
              </w:rPr>
              <w:t>DC_n79A-n259M</w:t>
            </w:r>
          </w:p>
        </w:tc>
      </w:tr>
      <w:tr w:rsidR="00DD11EF" w:rsidTr="008E4AB7">
        <w:tblPrEx>
          <w:tblLook w:val="04A0" w:firstRow="1" w:lastRow="0" w:firstColumn="1" w:lastColumn="0" w:noHBand="0" w:noVBand="1"/>
        </w:tblPrEx>
        <w:trPr>
          <w:trHeight w:val="187"/>
          <w:jc w:val="center"/>
        </w:trPr>
        <w:tc>
          <w:tcPr>
            <w:tcW w:w="3823" w:type="dxa"/>
          </w:tcPr>
          <w:p w:rsidR="00DD11EF" w:rsidRDefault="00DD11EF" w:rsidP="008E4AB7">
            <w:pPr>
              <w:keepNext/>
              <w:keepLines/>
              <w:spacing w:after="0"/>
              <w:jc w:val="center"/>
              <w:rPr>
                <w:rFonts w:ascii="Arial" w:hAnsi="Arial"/>
                <w:sz w:val="18"/>
                <w:lang w:eastAsia="zh-CN"/>
              </w:rPr>
            </w:pPr>
            <w:r>
              <w:rPr>
                <w:rFonts w:ascii="Arial" w:hAnsi="Arial"/>
                <w:sz w:val="18"/>
                <w:lang w:eastAsia="zh-CN"/>
              </w:rPr>
              <w:lastRenderedPageBreak/>
              <w:t>DC_n79A-n257A-n259A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DC_n79A-n257A-n259G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DC_n79A-n257A-n259H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DC_n79A-n257A-n259I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DC_n79A-n257A-n259J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DC_n79A-n257A-n259K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DC_n79A-n257A-n259L</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DC_n79A-n257A-n259M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DC_n79A-n257G-n259L</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DC_n79A-n257G-n259M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DC_n79A-n257H-n259L</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DC_n79A-n257H-n259M</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DC_n79A-n257I-n259A</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DC_n79A-n257I-n259G</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DC_n79A-n257I-n259H</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DC_n79A-n257I-n259I</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DC_n79A-n257I-n259J</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DC_n79A-n257I-n259K</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DC_n79A-n257I-n259L</w:t>
            </w:r>
          </w:p>
          <w:p w:rsidR="00DD11EF" w:rsidRDefault="00DD11EF" w:rsidP="008E4AB7">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DC_n79A-n257A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DC_n79A-n257G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DC_n79A-n257H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DC_n79A-n257I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DC_n79A-n259A</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DC_n79A-n259G</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DC_n79A-n259H</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DC_n79A-n259I</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DC_n79A-n259J</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DC_n79A-n259K</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DC_n79A-n259L</w:t>
            </w:r>
          </w:p>
          <w:p w:rsidR="00DD11EF" w:rsidRDefault="00DD11EF" w:rsidP="008E4AB7">
            <w:pPr>
              <w:keepNext/>
              <w:keepLines/>
              <w:spacing w:after="0"/>
              <w:jc w:val="center"/>
              <w:rPr>
                <w:rFonts w:ascii="Arial" w:hAnsi="Arial"/>
                <w:sz w:val="18"/>
                <w:lang w:eastAsia="ja-JP"/>
              </w:rPr>
            </w:pPr>
            <w:r>
              <w:rPr>
                <w:rFonts w:ascii="Arial" w:hAnsi="Arial"/>
                <w:sz w:val="18"/>
                <w:lang w:eastAsia="ja-JP"/>
              </w:rPr>
              <w:t>DC_n79A-n259M</w:t>
            </w:r>
          </w:p>
        </w:tc>
      </w:tr>
      <w:tr w:rsidR="00DD11EF" w:rsidRPr="0003716D" w:rsidTr="008E4AB7">
        <w:trPr>
          <w:trHeight w:val="187"/>
          <w:jc w:val="center"/>
        </w:trPr>
        <w:tc>
          <w:tcPr>
            <w:tcW w:w="7792" w:type="dxa"/>
            <w:gridSpan w:val="2"/>
          </w:tcPr>
          <w:p w:rsidR="00DD11EF" w:rsidRPr="0003716D" w:rsidRDefault="00DD11EF" w:rsidP="008E4AB7">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rsidR="00DD11EF" w:rsidRPr="00EF5447" w:rsidRDefault="00DD11EF" w:rsidP="00DD11EF"/>
    <w:p w:rsidR="0078689F" w:rsidRPr="00EB6186" w:rsidRDefault="0078689F"/>
    <w:p w:rsidR="00FD250D" w:rsidRDefault="004258BF">
      <w:r>
        <w:rPr>
          <w:rFonts w:hint="eastAsia"/>
        </w:rPr>
        <w:t>==============================================================</w:t>
      </w:r>
    </w:p>
    <w:p w:rsidR="00FD250D" w:rsidRDefault="004258BF">
      <w:pPr>
        <w:pStyle w:val="30"/>
        <w:rPr>
          <w:rFonts w:cs="Arial"/>
          <w:i/>
          <w:color w:val="FF0000"/>
          <w:sz w:val="32"/>
          <w:szCs w:val="32"/>
        </w:rPr>
      </w:pPr>
      <w:r>
        <w:rPr>
          <w:rFonts w:cs="Arial"/>
          <w:i/>
          <w:color w:val="FF0000"/>
          <w:sz w:val="32"/>
          <w:szCs w:val="32"/>
        </w:rPr>
        <w:t>&lt;&lt; End of changes &gt;&gt;</w:t>
      </w:r>
    </w:p>
    <w:p w:rsidR="00FD250D" w:rsidRDefault="00FD250D"/>
    <w:sectPr w:rsidR="00FD250D" w:rsidSect="0078689F">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6AE" w:rsidRDefault="00C836AE">
      <w:pPr>
        <w:spacing w:after="0"/>
      </w:pPr>
      <w:r>
        <w:separator/>
      </w:r>
    </w:p>
  </w:endnote>
  <w:endnote w:type="continuationSeparator" w:id="0">
    <w:p w:rsidR="00C836AE" w:rsidRDefault="00C836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LineDraw">
    <w:charset w:val="02"/>
    <w:family w:val="modern"/>
    <w:pitch w:val="fixed"/>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6AE" w:rsidRDefault="00C836AE">
      <w:pPr>
        <w:spacing w:after="0"/>
      </w:pPr>
      <w:r>
        <w:separator/>
      </w:r>
    </w:p>
  </w:footnote>
  <w:footnote w:type="continuationSeparator" w:id="0">
    <w:p w:rsidR="00C836AE" w:rsidRDefault="00C836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E0" w:rsidRDefault="003604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E0" w:rsidRDefault="003604E0">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E0" w:rsidRDefault="003604E0">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4E0" w:rsidRDefault="003604E0">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3"/>
  </w:num>
  <w:num w:numId="3">
    <w:abstractNumId w:val="11"/>
  </w:num>
  <w:num w:numId="4">
    <w:abstractNumId w:val="40"/>
  </w:num>
  <w:num w:numId="5">
    <w:abstractNumId w:val="6"/>
  </w:num>
  <w:num w:numId="6">
    <w:abstractNumId w:val="27"/>
  </w:num>
  <w:num w:numId="7">
    <w:abstractNumId w:val="17"/>
  </w:num>
  <w:num w:numId="8">
    <w:abstractNumId w:val="38"/>
  </w:num>
  <w:num w:numId="9">
    <w:abstractNumId w:val="41"/>
  </w:num>
  <w:num w:numId="10">
    <w:abstractNumId w:val="43"/>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3"/>
  </w:num>
  <w:num w:numId="22">
    <w:abstractNumId w:val="33"/>
  </w:num>
  <w:num w:numId="23">
    <w:abstractNumId w:val="32"/>
  </w:num>
  <w:num w:numId="24">
    <w:abstractNumId w:val="39"/>
  </w:num>
  <w:num w:numId="25">
    <w:abstractNumId w:val="31"/>
  </w:num>
  <w:num w:numId="26">
    <w:abstractNumId w:val="2"/>
  </w:num>
  <w:num w:numId="27">
    <w:abstractNumId w:val="22"/>
    <w:lvlOverride w:ilvl="0">
      <w:startOverride w:val="1"/>
    </w:lvlOverride>
  </w:num>
  <w:num w:numId="2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45"/>
  </w:num>
  <w:num w:numId="31">
    <w:abstractNumId w:val="1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0"/>
  </w:num>
  <w:num w:numId="35">
    <w:abstractNumId w:val="21"/>
  </w:num>
  <w:num w:numId="36">
    <w:abstractNumId w:val="29"/>
  </w:num>
  <w:num w:numId="37">
    <w:abstractNumId w:val="24"/>
  </w:num>
  <w:num w:numId="38">
    <w:abstractNumId w:val="3"/>
  </w:num>
  <w:num w:numId="39">
    <w:abstractNumId w:val="42"/>
  </w:num>
  <w:num w:numId="40">
    <w:abstractNumId w:val="9"/>
  </w:num>
  <w:num w:numId="41">
    <w:abstractNumId w:val="5"/>
  </w:num>
  <w:num w:numId="42">
    <w:abstractNumId w:val="26"/>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AF"/>
    <w:rsid w:val="00015954"/>
    <w:rsid w:val="00016C5B"/>
    <w:rsid w:val="00022E4A"/>
    <w:rsid w:val="0003104D"/>
    <w:rsid w:val="00031D61"/>
    <w:rsid w:val="000545A7"/>
    <w:rsid w:val="000634AE"/>
    <w:rsid w:val="00071660"/>
    <w:rsid w:val="0007234C"/>
    <w:rsid w:val="0007652A"/>
    <w:rsid w:val="00094E50"/>
    <w:rsid w:val="000A12FC"/>
    <w:rsid w:val="000A5C4A"/>
    <w:rsid w:val="000A6394"/>
    <w:rsid w:val="000A7999"/>
    <w:rsid w:val="000B4293"/>
    <w:rsid w:val="000B5308"/>
    <w:rsid w:val="000B74C6"/>
    <w:rsid w:val="000B7FED"/>
    <w:rsid w:val="000C038A"/>
    <w:rsid w:val="000C4CB3"/>
    <w:rsid w:val="000C5BDA"/>
    <w:rsid w:val="000C6598"/>
    <w:rsid w:val="000D064C"/>
    <w:rsid w:val="000D44B3"/>
    <w:rsid w:val="000D5565"/>
    <w:rsid w:val="000D5AF7"/>
    <w:rsid w:val="000E03C1"/>
    <w:rsid w:val="000E31A2"/>
    <w:rsid w:val="000E35FB"/>
    <w:rsid w:val="000E5C4C"/>
    <w:rsid w:val="000F48B8"/>
    <w:rsid w:val="00104050"/>
    <w:rsid w:val="001056A2"/>
    <w:rsid w:val="00110BCC"/>
    <w:rsid w:val="001166CF"/>
    <w:rsid w:val="00120A06"/>
    <w:rsid w:val="00145D43"/>
    <w:rsid w:val="00150BEF"/>
    <w:rsid w:val="001722BF"/>
    <w:rsid w:val="00180792"/>
    <w:rsid w:val="0019116A"/>
    <w:rsid w:val="00192C46"/>
    <w:rsid w:val="00192F76"/>
    <w:rsid w:val="001A08B3"/>
    <w:rsid w:val="001A41DA"/>
    <w:rsid w:val="001A470E"/>
    <w:rsid w:val="001A5BE9"/>
    <w:rsid w:val="001A7B60"/>
    <w:rsid w:val="001B1511"/>
    <w:rsid w:val="001B2252"/>
    <w:rsid w:val="001B52F0"/>
    <w:rsid w:val="001B7A2C"/>
    <w:rsid w:val="001B7A65"/>
    <w:rsid w:val="001C00AC"/>
    <w:rsid w:val="001D0F31"/>
    <w:rsid w:val="001D61DE"/>
    <w:rsid w:val="001E3324"/>
    <w:rsid w:val="001E41F3"/>
    <w:rsid w:val="001F464C"/>
    <w:rsid w:val="001F7F9A"/>
    <w:rsid w:val="00200559"/>
    <w:rsid w:val="0020226C"/>
    <w:rsid w:val="00203B48"/>
    <w:rsid w:val="00207779"/>
    <w:rsid w:val="002157B3"/>
    <w:rsid w:val="00222C0C"/>
    <w:rsid w:val="002372CC"/>
    <w:rsid w:val="00246194"/>
    <w:rsid w:val="0026004D"/>
    <w:rsid w:val="002640DD"/>
    <w:rsid w:val="00275D12"/>
    <w:rsid w:val="002829C5"/>
    <w:rsid w:val="00284546"/>
    <w:rsid w:val="00284FEB"/>
    <w:rsid w:val="002860C4"/>
    <w:rsid w:val="00291090"/>
    <w:rsid w:val="00295DD2"/>
    <w:rsid w:val="002A1327"/>
    <w:rsid w:val="002A5DA9"/>
    <w:rsid w:val="002B0EF2"/>
    <w:rsid w:val="002B253C"/>
    <w:rsid w:val="002B5741"/>
    <w:rsid w:val="002B61C3"/>
    <w:rsid w:val="002C0FC3"/>
    <w:rsid w:val="002C12C4"/>
    <w:rsid w:val="002C1F01"/>
    <w:rsid w:val="002E2305"/>
    <w:rsid w:val="002E472E"/>
    <w:rsid w:val="002E6FAC"/>
    <w:rsid w:val="002F7A5B"/>
    <w:rsid w:val="00300C87"/>
    <w:rsid w:val="0030133D"/>
    <w:rsid w:val="0030494B"/>
    <w:rsid w:val="00305409"/>
    <w:rsid w:val="00306FE0"/>
    <w:rsid w:val="00311128"/>
    <w:rsid w:val="003152B3"/>
    <w:rsid w:val="00331E3E"/>
    <w:rsid w:val="0034642F"/>
    <w:rsid w:val="0035382D"/>
    <w:rsid w:val="003557E8"/>
    <w:rsid w:val="003604E0"/>
    <w:rsid w:val="003609EF"/>
    <w:rsid w:val="0036231A"/>
    <w:rsid w:val="00373282"/>
    <w:rsid w:val="00374507"/>
    <w:rsid w:val="00374DD4"/>
    <w:rsid w:val="0038766E"/>
    <w:rsid w:val="00396669"/>
    <w:rsid w:val="003A0C30"/>
    <w:rsid w:val="003A6942"/>
    <w:rsid w:val="003B443E"/>
    <w:rsid w:val="003C1AC4"/>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25DCE"/>
    <w:rsid w:val="004552FB"/>
    <w:rsid w:val="00461EAA"/>
    <w:rsid w:val="0046362A"/>
    <w:rsid w:val="00465C95"/>
    <w:rsid w:val="00485AA7"/>
    <w:rsid w:val="00491548"/>
    <w:rsid w:val="00495C74"/>
    <w:rsid w:val="004B75B7"/>
    <w:rsid w:val="004C66D8"/>
    <w:rsid w:val="004D10D9"/>
    <w:rsid w:val="004D33A9"/>
    <w:rsid w:val="004E7B8A"/>
    <w:rsid w:val="005141D9"/>
    <w:rsid w:val="0051524F"/>
    <w:rsid w:val="0051580D"/>
    <w:rsid w:val="00516B0F"/>
    <w:rsid w:val="00523825"/>
    <w:rsid w:val="00525CA0"/>
    <w:rsid w:val="00534F23"/>
    <w:rsid w:val="00537E33"/>
    <w:rsid w:val="00547111"/>
    <w:rsid w:val="0054714E"/>
    <w:rsid w:val="00564B44"/>
    <w:rsid w:val="0056721C"/>
    <w:rsid w:val="00570789"/>
    <w:rsid w:val="00583245"/>
    <w:rsid w:val="00592D74"/>
    <w:rsid w:val="0059453D"/>
    <w:rsid w:val="005A696B"/>
    <w:rsid w:val="005B4A6A"/>
    <w:rsid w:val="005D46C9"/>
    <w:rsid w:val="005D52BD"/>
    <w:rsid w:val="005E2C44"/>
    <w:rsid w:val="005F49F3"/>
    <w:rsid w:val="00600DCE"/>
    <w:rsid w:val="00602A4D"/>
    <w:rsid w:val="00603E36"/>
    <w:rsid w:val="00604D36"/>
    <w:rsid w:val="00620229"/>
    <w:rsid w:val="00621188"/>
    <w:rsid w:val="006257ED"/>
    <w:rsid w:val="006268EB"/>
    <w:rsid w:val="006277F7"/>
    <w:rsid w:val="006305CB"/>
    <w:rsid w:val="0063466B"/>
    <w:rsid w:val="00642F5D"/>
    <w:rsid w:val="00651039"/>
    <w:rsid w:val="00651208"/>
    <w:rsid w:val="006525F2"/>
    <w:rsid w:val="00653DE4"/>
    <w:rsid w:val="00657561"/>
    <w:rsid w:val="00665C47"/>
    <w:rsid w:val="0067503C"/>
    <w:rsid w:val="00677AC7"/>
    <w:rsid w:val="00695808"/>
    <w:rsid w:val="006B278F"/>
    <w:rsid w:val="006B46FB"/>
    <w:rsid w:val="006C2F2E"/>
    <w:rsid w:val="006C5984"/>
    <w:rsid w:val="006D066B"/>
    <w:rsid w:val="006E0187"/>
    <w:rsid w:val="006E21FB"/>
    <w:rsid w:val="006F5D98"/>
    <w:rsid w:val="007011B4"/>
    <w:rsid w:val="007015FA"/>
    <w:rsid w:val="00743BCA"/>
    <w:rsid w:val="00767063"/>
    <w:rsid w:val="00771096"/>
    <w:rsid w:val="00772224"/>
    <w:rsid w:val="0077343D"/>
    <w:rsid w:val="00773F0A"/>
    <w:rsid w:val="00776579"/>
    <w:rsid w:val="007831D4"/>
    <w:rsid w:val="0078689F"/>
    <w:rsid w:val="007917FD"/>
    <w:rsid w:val="00792342"/>
    <w:rsid w:val="007977A8"/>
    <w:rsid w:val="007A02B1"/>
    <w:rsid w:val="007B4D9D"/>
    <w:rsid w:val="007B512A"/>
    <w:rsid w:val="007B5F94"/>
    <w:rsid w:val="007C2097"/>
    <w:rsid w:val="007C2331"/>
    <w:rsid w:val="007D6A07"/>
    <w:rsid w:val="007E39C5"/>
    <w:rsid w:val="007F4045"/>
    <w:rsid w:val="007F4B72"/>
    <w:rsid w:val="007F7259"/>
    <w:rsid w:val="0080071F"/>
    <w:rsid w:val="008040A8"/>
    <w:rsid w:val="0081173A"/>
    <w:rsid w:val="00822991"/>
    <w:rsid w:val="0082347C"/>
    <w:rsid w:val="008279FA"/>
    <w:rsid w:val="00855024"/>
    <w:rsid w:val="00861401"/>
    <w:rsid w:val="008626E7"/>
    <w:rsid w:val="00870EE7"/>
    <w:rsid w:val="00872761"/>
    <w:rsid w:val="00876634"/>
    <w:rsid w:val="008863B9"/>
    <w:rsid w:val="008A18B4"/>
    <w:rsid w:val="008A2398"/>
    <w:rsid w:val="008A45A6"/>
    <w:rsid w:val="008A4C8E"/>
    <w:rsid w:val="008C283F"/>
    <w:rsid w:val="008C65EB"/>
    <w:rsid w:val="008D1DD8"/>
    <w:rsid w:val="008D3CCC"/>
    <w:rsid w:val="008E1131"/>
    <w:rsid w:val="008E2A39"/>
    <w:rsid w:val="008E373C"/>
    <w:rsid w:val="008E4AB7"/>
    <w:rsid w:val="008E7740"/>
    <w:rsid w:val="008F0747"/>
    <w:rsid w:val="008F0999"/>
    <w:rsid w:val="008F35BA"/>
    <w:rsid w:val="008F3789"/>
    <w:rsid w:val="008F399A"/>
    <w:rsid w:val="008F4465"/>
    <w:rsid w:val="008F686C"/>
    <w:rsid w:val="009016AA"/>
    <w:rsid w:val="009046BD"/>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77D9"/>
    <w:rsid w:val="009919AB"/>
    <w:rsid w:val="00991B88"/>
    <w:rsid w:val="00995FEF"/>
    <w:rsid w:val="00997856"/>
    <w:rsid w:val="009A2070"/>
    <w:rsid w:val="009A5753"/>
    <w:rsid w:val="009A579D"/>
    <w:rsid w:val="009C22CA"/>
    <w:rsid w:val="009C758F"/>
    <w:rsid w:val="009E3297"/>
    <w:rsid w:val="009F35A5"/>
    <w:rsid w:val="009F734F"/>
    <w:rsid w:val="00A01458"/>
    <w:rsid w:val="00A07E88"/>
    <w:rsid w:val="00A114F3"/>
    <w:rsid w:val="00A11621"/>
    <w:rsid w:val="00A11AA7"/>
    <w:rsid w:val="00A15DBF"/>
    <w:rsid w:val="00A246B6"/>
    <w:rsid w:val="00A331FA"/>
    <w:rsid w:val="00A36101"/>
    <w:rsid w:val="00A46504"/>
    <w:rsid w:val="00A47B0F"/>
    <w:rsid w:val="00A47E70"/>
    <w:rsid w:val="00A50243"/>
    <w:rsid w:val="00A505E2"/>
    <w:rsid w:val="00A50CF0"/>
    <w:rsid w:val="00A52F32"/>
    <w:rsid w:val="00A5455D"/>
    <w:rsid w:val="00A741F8"/>
    <w:rsid w:val="00A7671C"/>
    <w:rsid w:val="00A8392E"/>
    <w:rsid w:val="00A8761D"/>
    <w:rsid w:val="00A91F76"/>
    <w:rsid w:val="00A94C89"/>
    <w:rsid w:val="00A977E4"/>
    <w:rsid w:val="00AA2CBC"/>
    <w:rsid w:val="00AA4E00"/>
    <w:rsid w:val="00AC1A9A"/>
    <w:rsid w:val="00AC5820"/>
    <w:rsid w:val="00AD1CD8"/>
    <w:rsid w:val="00AD725B"/>
    <w:rsid w:val="00AD7E3C"/>
    <w:rsid w:val="00AE2390"/>
    <w:rsid w:val="00AE6A7C"/>
    <w:rsid w:val="00AF4F3C"/>
    <w:rsid w:val="00B0253A"/>
    <w:rsid w:val="00B05B14"/>
    <w:rsid w:val="00B075C7"/>
    <w:rsid w:val="00B13B71"/>
    <w:rsid w:val="00B156CE"/>
    <w:rsid w:val="00B16BDD"/>
    <w:rsid w:val="00B228CD"/>
    <w:rsid w:val="00B258BB"/>
    <w:rsid w:val="00B271D1"/>
    <w:rsid w:val="00B32AF0"/>
    <w:rsid w:val="00B34AD2"/>
    <w:rsid w:val="00B37771"/>
    <w:rsid w:val="00B41B12"/>
    <w:rsid w:val="00B51CF8"/>
    <w:rsid w:val="00B6400E"/>
    <w:rsid w:val="00B64242"/>
    <w:rsid w:val="00B674BC"/>
    <w:rsid w:val="00B67B97"/>
    <w:rsid w:val="00B724D1"/>
    <w:rsid w:val="00B75116"/>
    <w:rsid w:val="00B75D9D"/>
    <w:rsid w:val="00B82A3C"/>
    <w:rsid w:val="00B968C8"/>
    <w:rsid w:val="00BA1D07"/>
    <w:rsid w:val="00BA3EC5"/>
    <w:rsid w:val="00BA4EC3"/>
    <w:rsid w:val="00BA51D9"/>
    <w:rsid w:val="00BB1F38"/>
    <w:rsid w:val="00BB5DFC"/>
    <w:rsid w:val="00BB6261"/>
    <w:rsid w:val="00BD279D"/>
    <w:rsid w:val="00BD6BB8"/>
    <w:rsid w:val="00BE62F5"/>
    <w:rsid w:val="00BF06E6"/>
    <w:rsid w:val="00BF2640"/>
    <w:rsid w:val="00BF6A3A"/>
    <w:rsid w:val="00C10DE7"/>
    <w:rsid w:val="00C179B0"/>
    <w:rsid w:val="00C26931"/>
    <w:rsid w:val="00C26F2D"/>
    <w:rsid w:val="00C35BF4"/>
    <w:rsid w:val="00C362D3"/>
    <w:rsid w:val="00C40027"/>
    <w:rsid w:val="00C47EB7"/>
    <w:rsid w:val="00C50D7D"/>
    <w:rsid w:val="00C50DC1"/>
    <w:rsid w:val="00C563A8"/>
    <w:rsid w:val="00C5724F"/>
    <w:rsid w:val="00C66BA2"/>
    <w:rsid w:val="00C816B8"/>
    <w:rsid w:val="00C836AE"/>
    <w:rsid w:val="00C84685"/>
    <w:rsid w:val="00C870F6"/>
    <w:rsid w:val="00C93E9D"/>
    <w:rsid w:val="00C95985"/>
    <w:rsid w:val="00CA2654"/>
    <w:rsid w:val="00CA78EE"/>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329"/>
    <w:rsid w:val="00D66520"/>
    <w:rsid w:val="00D73D60"/>
    <w:rsid w:val="00D81790"/>
    <w:rsid w:val="00D820B0"/>
    <w:rsid w:val="00D84762"/>
    <w:rsid w:val="00D8492C"/>
    <w:rsid w:val="00D84AE9"/>
    <w:rsid w:val="00D854E3"/>
    <w:rsid w:val="00DA1A2C"/>
    <w:rsid w:val="00DA1B13"/>
    <w:rsid w:val="00DA31A1"/>
    <w:rsid w:val="00DA4B9E"/>
    <w:rsid w:val="00DB1A0A"/>
    <w:rsid w:val="00DB4B8B"/>
    <w:rsid w:val="00DC5336"/>
    <w:rsid w:val="00DD11EF"/>
    <w:rsid w:val="00DD4C2D"/>
    <w:rsid w:val="00DD545A"/>
    <w:rsid w:val="00DE1ED4"/>
    <w:rsid w:val="00DE34CF"/>
    <w:rsid w:val="00DF0BCD"/>
    <w:rsid w:val="00E055BE"/>
    <w:rsid w:val="00E12E25"/>
    <w:rsid w:val="00E13591"/>
    <w:rsid w:val="00E13843"/>
    <w:rsid w:val="00E13F3D"/>
    <w:rsid w:val="00E213CA"/>
    <w:rsid w:val="00E34898"/>
    <w:rsid w:val="00E363EA"/>
    <w:rsid w:val="00E413B1"/>
    <w:rsid w:val="00E44634"/>
    <w:rsid w:val="00E56AFA"/>
    <w:rsid w:val="00E723D5"/>
    <w:rsid w:val="00E72F72"/>
    <w:rsid w:val="00E73629"/>
    <w:rsid w:val="00E92CA6"/>
    <w:rsid w:val="00E94B4A"/>
    <w:rsid w:val="00E96EC5"/>
    <w:rsid w:val="00EA404B"/>
    <w:rsid w:val="00EA635B"/>
    <w:rsid w:val="00EA7BD4"/>
    <w:rsid w:val="00EB09B7"/>
    <w:rsid w:val="00EB1B34"/>
    <w:rsid w:val="00EB6186"/>
    <w:rsid w:val="00EB6458"/>
    <w:rsid w:val="00EB6F3E"/>
    <w:rsid w:val="00EE7D7C"/>
    <w:rsid w:val="00EF3CF7"/>
    <w:rsid w:val="00F02F48"/>
    <w:rsid w:val="00F13ACF"/>
    <w:rsid w:val="00F25D98"/>
    <w:rsid w:val="00F26853"/>
    <w:rsid w:val="00F300FB"/>
    <w:rsid w:val="00F44FE7"/>
    <w:rsid w:val="00F453F1"/>
    <w:rsid w:val="00F51036"/>
    <w:rsid w:val="00F51997"/>
    <w:rsid w:val="00F71386"/>
    <w:rsid w:val="00F749EC"/>
    <w:rsid w:val="00F84276"/>
    <w:rsid w:val="00F8540C"/>
    <w:rsid w:val="00F860DF"/>
    <w:rsid w:val="00F91471"/>
    <w:rsid w:val="00F93F20"/>
    <w:rsid w:val="00F9571E"/>
    <w:rsid w:val="00F95B90"/>
    <w:rsid w:val="00F97D55"/>
    <w:rsid w:val="00FB0ECB"/>
    <w:rsid w:val="00FB6386"/>
    <w:rsid w:val="00FD250D"/>
    <w:rsid w:val="00FD6C50"/>
    <w:rsid w:val="00FF4AA6"/>
    <w:rsid w:val="0C7E6491"/>
    <w:rsid w:val="0E2B3BD0"/>
    <w:rsid w:val="12A73EFE"/>
    <w:rsid w:val="12F002AC"/>
    <w:rsid w:val="1B9E48A9"/>
    <w:rsid w:val="21784E5C"/>
    <w:rsid w:val="24A50A4C"/>
    <w:rsid w:val="25605CAA"/>
    <w:rsid w:val="293556E2"/>
    <w:rsid w:val="30FB1602"/>
    <w:rsid w:val="3C392055"/>
    <w:rsid w:val="3DC71228"/>
    <w:rsid w:val="3EA57D61"/>
    <w:rsid w:val="400F45FD"/>
    <w:rsid w:val="413F4CA2"/>
    <w:rsid w:val="42253360"/>
    <w:rsid w:val="45673B67"/>
    <w:rsid w:val="5063722C"/>
    <w:rsid w:val="51E75998"/>
    <w:rsid w:val="54911CC0"/>
    <w:rsid w:val="57997F78"/>
    <w:rsid w:val="59E40C18"/>
    <w:rsid w:val="5A933C59"/>
    <w:rsid w:val="5AAA0CED"/>
    <w:rsid w:val="64CA0CAD"/>
    <w:rsid w:val="65116FBF"/>
    <w:rsid w:val="68610607"/>
    <w:rsid w:val="72971A9B"/>
    <w:rsid w:val="76CA45EA"/>
    <w:rsid w:val="78865C72"/>
    <w:rsid w:val="79766DFE"/>
    <w:rsid w:val="7E323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A807AF-16E5-43E3-B0E3-A368E0CBC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3"/>
    <w:uiPriority w:val="99"/>
    <w:qFormat/>
    <w:pPr>
      <w:spacing w:after="0"/>
      <w:ind w:left="851"/>
    </w:pPr>
    <w:rPr>
      <w:rFonts w:eastAsia="MS Mincho"/>
      <w:lang w:val="it-IT" w:eastAsia="en-GB"/>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qFormat/>
    <w:pPr>
      <w:shd w:val="clear" w:color="auto" w:fill="000080"/>
    </w:pPr>
    <w:rPr>
      <w:rFonts w:ascii="Tahoma" w:hAnsi="Tahoma" w:cs="Tahoma"/>
    </w:rPr>
  </w:style>
  <w:style w:type="paragraph" w:styleId="ae">
    <w:name w:val="annotation text"/>
    <w:basedOn w:val="a2"/>
    <w:link w:val="Char6"/>
    <w:uiPriority w:val="99"/>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qFormat/>
    <w:pPr>
      <w:overflowPunct w:val="0"/>
      <w:autoSpaceDE w:val="0"/>
      <w:autoSpaceDN w:val="0"/>
      <w:adjustRightInd w:val="0"/>
      <w:spacing w:after="120"/>
      <w:ind w:left="360"/>
      <w:textAlignment w:val="baseline"/>
    </w:pPr>
    <w:rPr>
      <w:rFonts w:eastAsia="宋体"/>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宋体"/>
    </w:rPr>
  </w:style>
  <w:style w:type="paragraph" w:styleId="af5">
    <w:name w:val="Balloon Text"/>
    <w:basedOn w:val="a2"/>
    <w:link w:val="Charc"/>
    <w:qFormat/>
    <w:rPr>
      <w:rFonts w:ascii="Tahoma" w:hAnsi="Tahoma" w:cs="Tahoma"/>
      <w:sz w:val="16"/>
      <w:szCs w:val="16"/>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link w:val="Chare"/>
    <w:qFormat/>
    <w:pPr>
      <w:widowControl w:val="0"/>
    </w:pPr>
    <w:rPr>
      <w:rFonts w:ascii="Arial" w:hAnsi="Arial"/>
      <w:b/>
      <w:sz w:val="18"/>
      <w:lang w:val="en-GB" w:eastAsia="en-US"/>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qFormat/>
    <w:pPr>
      <w:keepLines/>
      <w:spacing w:after="0"/>
    </w:pPr>
  </w:style>
  <w:style w:type="paragraph" w:styleId="26">
    <w:name w:val="index 2"/>
    <w:basedOn w:val="13"/>
    <w:next w:val="a2"/>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qFormat/>
    <w:rPr>
      <w:b/>
      <w:bCs/>
    </w:rPr>
  </w:style>
  <w:style w:type="table" w:styleId="afe">
    <w:name w:val="Table Grid"/>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qFormat/>
  </w:style>
  <w:style w:type="character" w:styleId="aff3">
    <w:name w:val="FollowedHyperlink"/>
    <w:aliases w:val="已访问的超链接"/>
    <w:qFormat/>
    <w:rPr>
      <w:color w:val="800080"/>
      <w:u w:val="single"/>
    </w:rPr>
  </w:style>
  <w:style w:type="character" w:styleId="aff4">
    <w:name w:val="Emphasis"/>
    <w:uiPriority w:val="20"/>
    <w:qFormat/>
    <w:rPr>
      <w:i/>
      <w:iCs/>
    </w:rPr>
  </w:style>
  <w:style w:type="character" w:styleId="aff5">
    <w:name w:val="line number"/>
    <w:basedOn w:val="a3"/>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6">
    <w:name w:val="Hyperlink"/>
    <w:qFormat/>
    <w:rPr>
      <w:color w:val="0000FF"/>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7">
    <w:name w:val="annotation reference"/>
    <w:uiPriority w:val="99"/>
    <w:qFormat/>
    <w:rPr>
      <w:sz w:val="16"/>
    </w:rPr>
  </w:style>
  <w:style w:type="character" w:styleId="a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9">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c">
    <w:name w:val="批注框文本 Char"/>
    <w:link w:val="af5"/>
    <w:qFormat/>
    <w:rPr>
      <w:rFonts w:ascii="Tahoma" w:hAnsi="Tahoma" w:cs="Tahoma"/>
      <w:sz w:val="16"/>
      <w:szCs w:val="16"/>
      <w:lang w:val="en-GB" w:eastAsia="en-US"/>
    </w:rPr>
  </w:style>
  <w:style w:type="character" w:customStyle="1" w:styleId="Char6">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ascii="Times New Roman" w:eastAsia="宋体" w:hAnsi="Times New Roman"/>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character" w:customStyle="1" w:styleId="Charf1">
    <w:name w:val="批注主题 Char"/>
    <w:link w:val="afd"/>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9"/>
    <w:qFormat/>
    <w:rPr>
      <w:rFonts w:ascii="Times New Roman" w:hAnsi="Times New Roman"/>
      <w:sz w:val="16"/>
      <w:lang w:val="en-GB" w:eastAsia="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页眉 Char"/>
    <w:aliases w:val="header odd Char1,header odd1 Char1,header odd2 Char1,header odd3 Char1,header odd4 Char1,header odd5 Char1,header odd6 Char1,header Char1,header1 Char1,header2 Char1,header3 Char1,header odd11 Char1,header odd21 Char1,header odd7 Char1,h Char"/>
    <w:link w:val="af7"/>
    <w:qFormat/>
    <w:locked/>
    <w:rPr>
      <w:rFonts w:ascii="Arial" w:hAnsi="Arial"/>
      <w:b/>
      <w:sz w:val="18"/>
      <w:lang w:val="en-GB" w:eastAsia="en-US"/>
    </w:rPr>
  </w:style>
  <w:style w:type="paragraph" w:customStyle="1" w:styleId="15">
    <w:name w:val="修订1"/>
    <w:hidden/>
    <w:uiPriority w:val="99"/>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character" w:customStyle="1" w:styleId="Char9">
    <w:name w:val="纯文本 Char"/>
    <w:basedOn w:val="a3"/>
    <w:link w:val="af2"/>
    <w:uiPriority w:val="99"/>
    <w:qFormat/>
    <w:rPr>
      <w:rFonts w:ascii="Courier New" w:eastAsia="MS Mincho" w:hAnsi="Courier New"/>
      <w:lang w:val="nb-NO"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Char3">
    <w:name w:val="正文文本 2 Char"/>
    <w:basedOn w:val="a3"/>
    <w:link w:val="25"/>
    <w:uiPriority w:val="99"/>
    <w:qFormat/>
    <w:rPr>
      <w:rFonts w:ascii="Times New Roman" w:eastAsia="MS Mincho" w:hAnsi="Times New Roman"/>
      <w:i/>
      <w:lang w:val="en-GB" w:eastAsia="en-US"/>
    </w:rPr>
  </w:style>
  <w:style w:type="character" w:customStyle="1" w:styleId="3Char1">
    <w:name w:val="正文文本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2">
    <w:name w:val="样式 页眉 Char"/>
    <w:link w:val="aff9"/>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4"/>
    <w:uiPriority w:val="99"/>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uiPriority w:val="99"/>
    <w:semiHidden/>
    <w:qFormat/>
    <w:rPr>
      <w:rFonts w:ascii="Times New Roman" w:eastAsia="Batang" w:hAnsi="Times New Roman"/>
      <w:lang w:val="en-GB" w:eastAsia="en-US"/>
    </w:rPr>
  </w:style>
  <w:style w:type="character" w:customStyle="1" w:styleId="Charb">
    <w:name w:val="尾注文本 Char"/>
    <w:basedOn w:val="a3"/>
    <w:link w:val="af4"/>
    <w:uiPriority w:val="99"/>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0">
    <w:name w:val="标题 Char"/>
    <w:basedOn w:val="a3"/>
    <w:link w:val="afc"/>
    <w:uiPriority w:val="99"/>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a">
    <w:name w:val="日期 Char"/>
    <w:basedOn w:val="a3"/>
    <w:link w:val="af3"/>
    <w:uiPriority w:val="99"/>
    <w:qFormat/>
    <w:rPr>
      <w:rFonts w:ascii="Times New Roman" w:eastAsia="MS Mincho" w:hAnsi="Times New Roman"/>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宋体" w:hAnsi="Times New Roman"/>
      <w:sz w:val="24"/>
      <w:szCs w:val="24"/>
      <w:lang w:val="en-GB" w:eastAsia="ko-KR"/>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uiPriority w:val="99"/>
    <w:qFormat/>
    <w:pPr>
      <w:tabs>
        <w:tab w:val="center" w:pos="4820"/>
        <w:tab w:val="right" w:pos="9640"/>
      </w:tabs>
    </w:pPr>
    <w:rPr>
      <w:rFonts w:eastAsia="宋体"/>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8">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d">
    <w:name w:val="页脚 Char"/>
    <w:aliases w:val="footer odd Char,footer Char,fo Char,pie de página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2"/>
    <w:uiPriority w:val="99"/>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列表 Char"/>
    <w:link w:val="a7"/>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2">
    <w:name w:val="列表项目符号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c">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9">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宋体" w:hAnsi="Arial"/>
      <w:sz w:val="18"/>
      <w:szCs w:val="18"/>
    </w:rPr>
  </w:style>
  <w:style w:type="paragraph" w:styleId="affd">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注释标题 Char"/>
    <w:basedOn w:val="a3"/>
    <w:link w:val="a9"/>
    <w:uiPriority w:val="99"/>
    <w:qFormat/>
    <w:rPr>
      <w:rFonts w:ascii="Times New Roman" w:eastAsia="MS Mincho" w:hAnsi="Times New Roman"/>
      <w:lang w:val="en-GB" w:eastAsia="zh-CN"/>
    </w:rPr>
  </w:style>
  <w:style w:type="character" w:customStyle="1" w:styleId="1d">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Pr>
      <w:rFonts w:ascii="Times New Roman" w:eastAsia="Batang" w:hAnsi="Times New Roman"/>
      <w:lang w:val="en-GB" w:eastAsia="en-US"/>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宋体" w:eastAsia="宋体" w:hAnsi="宋体" w:cs="宋体"/>
      <w:kern w:val="2"/>
      <w:sz w:val="21"/>
      <w:szCs w:val="21"/>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Char">
    <w:name w:val="HTML 预设格式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leGrid51">
    <w:name w:val="Table Grid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pPr>
      <w:autoSpaceDN w:val="0"/>
    </w:pPr>
    <w:rPr>
      <w:rFonts w:ascii="Times New Roman" w:eastAsia="MS Mincho" w:hAnsi="Times New Roman"/>
      <w:lang w:val="en-GB" w:eastAsia="en-US"/>
    </w:rPr>
  </w:style>
  <w:style w:type="paragraph" w:customStyle="1" w:styleId="2c">
    <w:name w:val="変更箇所2"/>
    <w:uiPriority w:val="99"/>
    <w:semiHidden/>
    <w:qFormat/>
    <w:pPr>
      <w:autoSpaceDN w:val="0"/>
    </w:pPr>
    <w:rPr>
      <w:rFonts w:ascii="Times New Roman" w:eastAsia="MS Mincho" w:hAnsi="Times New Roman"/>
      <w:lang w:val="en-GB" w:eastAsia="en-US"/>
    </w:rPr>
  </w:style>
  <w:style w:type="paragraph" w:customStyle="1" w:styleId="122">
    <w:name w:val="修订12"/>
    <w:hidden/>
    <w:semiHidden/>
    <w:qFormat/>
    <w:rPr>
      <w:rFonts w:ascii="Times New Roman" w:eastAsia="Batang" w:hAnsi="Times New Roman"/>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宏文本 Char"/>
    <w:basedOn w:val="a3"/>
    <w:link w:val="a6"/>
    <w:qFormat/>
    <w:rPr>
      <w:rFonts w:ascii="Courier New" w:eastAsia="宋体" w:hAnsi="Courier New"/>
      <w:kern w:val="2"/>
      <w:sz w:val="24"/>
      <w:lang w:val="en-US" w:eastAsia="zh-CN"/>
    </w:rPr>
  </w:style>
  <w:style w:type="paragraph" w:customStyle="1" w:styleId="afff1">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1"/>
    <w:qFormat/>
    <w:rPr>
      <w:rFonts w:ascii="Times New Roman" w:eastAsia="Times New Roman" w:hAnsi="Times New Roman"/>
      <w:lang w:val="en-GB" w:eastAsia="en-GB"/>
    </w:rPr>
  </w:style>
  <w:style w:type="character" w:customStyle="1" w:styleId="afff2">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2"/>
    <w:qFormat/>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4">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
    <w:link w:val="ab"/>
    <w:uiPriority w:val="99"/>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rFonts w:ascii="Times New Roman" w:eastAsia="宋体" w:hAnsi="Times New Roman"/>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黑体" w:cs="宋体"/>
      <w:kern w:val="2"/>
      <w:lang w:eastAsia="en-GB"/>
    </w:rPr>
  </w:style>
  <w:style w:type="paragraph" w:customStyle="1" w:styleId="afff5">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uiPriority w:val="99"/>
    <w:qFormat/>
    <w:locked/>
    <w:rPr>
      <w:rFonts w:ascii="Times New Roman" w:hAnsi="Times New Roman"/>
      <w:caps/>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lang w:eastAsia="en-US"/>
    </w:rPr>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Pr>
      <w:b/>
      <w:bCs/>
      <w:i/>
      <w:iCs/>
      <w:color w:val="4F81BD"/>
    </w:rPr>
  </w:style>
  <w:style w:type="table" w:customStyle="1" w:styleId="230">
    <w:name w:val="古典型 2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rPr>
    <w:tblPr/>
  </w:style>
  <w:style w:type="table" w:customStyle="1" w:styleId="TableGrid84">
    <w:name w:val="Table Grid84"/>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semiHidden/>
    <w:qFormat/>
    <w:rPr>
      <w:color w:val="605E5C"/>
      <w:shd w:val="clear" w:color="auto" w:fill="E1DFDD"/>
    </w:rPr>
  </w:style>
  <w:style w:type="character" w:customStyle="1" w:styleId="afff6">
    <w:name w:val="首标题"/>
    <w:qFormat/>
    <w:rPr>
      <w:rFonts w:ascii="Arial" w:eastAsia="宋体" w:hAnsi="Arial"/>
      <w:sz w:val="24"/>
      <w:lang w:val="en-US" w:eastAsia="zh-CN" w:bidi="ar-SA"/>
    </w:rPr>
  </w:style>
  <w:style w:type="character" w:customStyle="1" w:styleId="B1Car">
    <w:name w:val="B1+ Car"/>
    <w:link w:val="B1"/>
    <w:uiPriority w:val="99"/>
    <w:qFormat/>
    <w:rPr>
      <w:rFonts w:ascii="Times New Roman" w:eastAsia="宋体"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lang w:eastAsia="en-US"/>
    </w:rPr>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lang w:eastAsia="en-US"/>
    </w:rPr>
    <w:tblPr/>
  </w:style>
  <w:style w:type="table" w:customStyle="1" w:styleId="TableGrid515">
    <w:name w:val="Table Grid5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lang w:eastAsia="en-US"/>
    </w:rPr>
    <w:tblPr/>
  </w:style>
  <w:style w:type="table" w:customStyle="1" w:styleId="TableGrid510">
    <w:name w:val="Table Grid510"/>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lang w:eastAsia="en-US"/>
    </w:rPr>
    <w:tblPr/>
  </w:style>
  <w:style w:type="table" w:customStyle="1" w:styleId="TableGrid517">
    <w:name w:val="Table Grid5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lang w:eastAsia="en-US"/>
    </w:rPr>
    <w:tblPr/>
  </w:style>
  <w:style w:type="table" w:customStyle="1" w:styleId="Tabellengitternetz11123">
    <w:name w:val="Tabellengitternetz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MS Mincho" w:hAnsi="Times New Roman"/>
    </w:rPr>
    <w:tblPr/>
  </w:style>
  <w:style w:type="table" w:customStyle="1" w:styleId="TableGrid841">
    <w:name w:val="Table Grid84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lang w:eastAsia="en-US"/>
    </w:rPr>
    <w:tblPr/>
  </w:style>
  <w:style w:type="table" w:customStyle="1" w:styleId="TableGrid581">
    <w:name w:val="Table Grid58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lang w:eastAsia="en-US"/>
    </w:rPr>
    <w:tblPr/>
  </w:style>
  <w:style w:type="table" w:customStyle="1" w:styleId="TableGrid5151">
    <w:name w:val="Table Grid5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MS Mincho" w:hAnsi="Times New Roman"/>
      <w:lang w:eastAsia="en-US"/>
    </w:rPr>
    <w:tblPr/>
  </w:style>
  <w:style w:type="table" w:customStyle="1" w:styleId="Tabellengitternetz111211">
    <w:name w:val="Tabellengitternetz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ascii="Times New Roman" w:eastAsia="MS Mincho" w:hAnsi="Times New Roman"/>
      <w:lang w:eastAsia="en-US"/>
    </w:rPr>
    <w:tblPr/>
  </w:style>
  <w:style w:type="table" w:customStyle="1" w:styleId="TableGrid591">
    <w:name w:val="Table Grid59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eastAsia="en-US"/>
    </w:rPr>
    <w:tblPr/>
  </w:style>
  <w:style w:type="table" w:customStyle="1" w:styleId="TableGrid5161">
    <w:name w:val="Table Grid5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styleId="afff7">
    <w:name w:val="Revision"/>
    <w:hidden/>
    <w:uiPriority w:val="99"/>
    <w:semiHidden/>
    <w:qFormat/>
    <w:rsid w:val="004258BF"/>
    <w:rPr>
      <w:rFonts w:ascii="Times New Roman" w:eastAsia="宋体" w:hAnsi="Times New Roman"/>
      <w:lang w:val="en-GB" w:eastAsia="en-US"/>
    </w:rPr>
  </w:style>
  <w:style w:type="numbering" w:customStyle="1" w:styleId="1f5">
    <w:name w:val="无列表1"/>
    <w:next w:val="a5"/>
    <w:semiHidden/>
    <w:rsid w:val="004258BF"/>
  </w:style>
  <w:style w:type="numbering" w:customStyle="1" w:styleId="1f6">
    <w:name w:val="リストなし1"/>
    <w:next w:val="a5"/>
    <w:uiPriority w:val="99"/>
    <w:semiHidden/>
    <w:unhideWhenUsed/>
    <w:rsid w:val="004258BF"/>
  </w:style>
  <w:style w:type="character" w:styleId="afff8">
    <w:name w:val="Subtle Reference"/>
    <w:uiPriority w:val="31"/>
    <w:qFormat/>
    <w:rsid w:val="004258BF"/>
    <w:rPr>
      <w:smallCaps/>
      <w:color w:val="5A5A5A"/>
    </w:rPr>
  </w:style>
  <w:style w:type="numbering" w:customStyle="1" w:styleId="NoList1">
    <w:name w:val="No List1"/>
    <w:next w:val="a5"/>
    <w:uiPriority w:val="99"/>
    <w:semiHidden/>
    <w:unhideWhenUsed/>
    <w:rsid w:val="004258BF"/>
  </w:style>
  <w:style w:type="numbering" w:customStyle="1" w:styleId="116">
    <w:name w:val="无列表11"/>
    <w:next w:val="a5"/>
    <w:semiHidden/>
    <w:rsid w:val="004258BF"/>
  </w:style>
  <w:style w:type="numbering" w:customStyle="1" w:styleId="117">
    <w:name w:val="リストなし11"/>
    <w:next w:val="a5"/>
    <w:uiPriority w:val="99"/>
    <w:semiHidden/>
    <w:unhideWhenUsed/>
    <w:rsid w:val="004258BF"/>
  </w:style>
  <w:style w:type="paragraph" w:styleId="TOC">
    <w:name w:val="TOC Heading"/>
    <w:basedOn w:val="11"/>
    <w:next w:val="a2"/>
    <w:uiPriority w:val="39"/>
    <w:unhideWhenUsed/>
    <w:qFormat/>
    <w:rsid w:val="004258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5"/>
    <w:uiPriority w:val="99"/>
    <w:semiHidden/>
    <w:unhideWhenUsed/>
    <w:rsid w:val="004258BF"/>
  </w:style>
  <w:style w:type="numbering" w:customStyle="1" w:styleId="NoList3">
    <w:name w:val="No List3"/>
    <w:next w:val="a5"/>
    <w:uiPriority w:val="99"/>
    <w:semiHidden/>
    <w:unhideWhenUsed/>
    <w:rsid w:val="004258BF"/>
  </w:style>
  <w:style w:type="numbering" w:customStyle="1" w:styleId="NoList11">
    <w:name w:val="No List11"/>
    <w:next w:val="a5"/>
    <w:uiPriority w:val="99"/>
    <w:semiHidden/>
    <w:unhideWhenUsed/>
    <w:rsid w:val="004258BF"/>
  </w:style>
  <w:style w:type="numbering" w:customStyle="1" w:styleId="NoList4">
    <w:name w:val="No List4"/>
    <w:next w:val="a5"/>
    <w:uiPriority w:val="99"/>
    <w:semiHidden/>
    <w:unhideWhenUsed/>
    <w:rsid w:val="004258BF"/>
  </w:style>
  <w:style w:type="numbering" w:customStyle="1" w:styleId="NoList5">
    <w:name w:val="No List5"/>
    <w:next w:val="a5"/>
    <w:uiPriority w:val="99"/>
    <w:semiHidden/>
    <w:unhideWhenUsed/>
    <w:rsid w:val="004258BF"/>
  </w:style>
  <w:style w:type="numbering" w:customStyle="1" w:styleId="NoList111">
    <w:name w:val="No List111"/>
    <w:next w:val="a5"/>
    <w:uiPriority w:val="99"/>
    <w:semiHidden/>
    <w:unhideWhenUsed/>
    <w:rsid w:val="004258BF"/>
  </w:style>
  <w:style w:type="numbering" w:customStyle="1" w:styleId="NoList21">
    <w:name w:val="No List21"/>
    <w:next w:val="a5"/>
    <w:uiPriority w:val="99"/>
    <w:semiHidden/>
    <w:unhideWhenUsed/>
    <w:rsid w:val="004258BF"/>
  </w:style>
  <w:style w:type="numbering" w:customStyle="1" w:styleId="NoList31">
    <w:name w:val="No List31"/>
    <w:next w:val="a5"/>
    <w:uiPriority w:val="99"/>
    <w:semiHidden/>
    <w:unhideWhenUsed/>
    <w:rsid w:val="004258BF"/>
  </w:style>
  <w:style w:type="numbering" w:customStyle="1" w:styleId="NoList41">
    <w:name w:val="No List41"/>
    <w:next w:val="a5"/>
    <w:uiPriority w:val="99"/>
    <w:semiHidden/>
    <w:unhideWhenUsed/>
    <w:rsid w:val="004258BF"/>
  </w:style>
  <w:style w:type="numbering" w:customStyle="1" w:styleId="NoList6">
    <w:name w:val="No List6"/>
    <w:next w:val="a5"/>
    <w:uiPriority w:val="99"/>
    <w:semiHidden/>
    <w:unhideWhenUsed/>
    <w:rsid w:val="004258BF"/>
  </w:style>
  <w:style w:type="numbering" w:customStyle="1" w:styleId="NoList7">
    <w:name w:val="No List7"/>
    <w:next w:val="a5"/>
    <w:uiPriority w:val="99"/>
    <w:semiHidden/>
    <w:unhideWhenUsed/>
    <w:rsid w:val="004258BF"/>
  </w:style>
  <w:style w:type="numbering" w:customStyle="1" w:styleId="NoList12">
    <w:name w:val="No List12"/>
    <w:next w:val="a5"/>
    <w:uiPriority w:val="99"/>
    <w:semiHidden/>
    <w:unhideWhenUsed/>
    <w:rsid w:val="004258BF"/>
  </w:style>
  <w:style w:type="numbering" w:customStyle="1" w:styleId="NoList22">
    <w:name w:val="No List22"/>
    <w:next w:val="a5"/>
    <w:uiPriority w:val="99"/>
    <w:semiHidden/>
    <w:unhideWhenUsed/>
    <w:rsid w:val="004258BF"/>
  </w:style>
  <w:style w:type="numbering" w:customStyle="1" w:styleId="NoList32">
    <w:name w:val="No List32"/>
    <w:next w:val="a5"/>
    <w:uiPriority w:val="99"/>
    <w:semiHidden/>
    <w:unhideWhenUsed/>
    <w:rsid w:val="004258BF"/>
  </w:style>
  <w:style w:type="numbering" w:customStyle="1" w:styleId="NoList42">
    <w:name w:val="No List42"/>
    <w:next w:val="a5"/>
    <w:uiPriority w:val="99"/>
    <w:semiHidden/>
    <w:unhideWhenUsed/>
    <w:rsid w:val="004258BF"/>
  </w:style>
  <w:style w:type="numbering" w:customStyle="1" w:styleId="NoList51">
    <w:name w:val="No List51"/>
    <w:next w:val="a5"/>
    <w:uiPriority w:val="99"/>
    <w:semiHidden/>
    <w:unhideWhenUsed/>
    <w:rsid w:val="004258BF"/>
  </w:style>
  <w:style w:type="numbering" w:customStyle="1" w:styleId="NoList211">
    <w:name w:val="No List211"/>
    <w:next w:val="a5"/>
    <w:uiPriority w:val="99"/>
    <w:semiHidden/>
    <w:unhideWhenUsed/>
    <w:rsid w:val="004258BF"/>
  </w:style>
  <w:style w:type="numbering" w:customStyle="1" w:styleId="NoList311">
    <w:name w:val="No List311"/>
    <w:next w:val="a5"/>
    <w:uiPriority w:val="99"/>
    <w:semiHidden/>
    <w:unhideWhenUsed/>
    <w:rsid w:val="004258BF"/>
  </w:style>
  <w:style w:type="numbering" w:customStyle="1" w:styleId="NoList411">
    <w:name w:val="No List411"/>
    <w:next w:val="a5"/>
    <w:uiPriority w:val="99"/>
    <w:semiHidden/>
    <w:unhideWhenUsed/>
    <w:rsid w:val="004258BF"/>
  </w:style>
  <w:style w:type="numbering" w:customStyle="1" w:styleId="NoList61">
    <w:name w:val="No List61"/>
    <w:next w:val="a5"/>
    <w:uiPriority w:val="99"/>
    <w:semiHidden/>
    <w:unhideWhenUsed/>
    <w:rsid w:val="004258BF"/>
  </w:style>
  <w:style w:type="numbering" w:customStyle="1" w:styleId="1114">
    <w:name w:val="无列表111"/>
    <w:next w:val="a5"/>
    <w:semiHidden/>
    <w:rsid w:val="004258BF"/>
  </w:style>
  <w:style w:type="numbering" w:customStyle="1" w:styleId="NoList1111">
    <w:name w:val="No List1111"/>
    <w:next w:val="a5"/>
    <w:uiPriority w:val="99"/>
    <w:semiHidden/>
    <w:unhideWhenUsed/>
    <w:rsid w:val="004258BF"/>
  </w:style>
  <w:style w:type="numbering" w:customStyle="1" w:styleId="NoList71">
    <w:name w:val="No List71"/>
    <w:next w:val="a5"/>
    <w:uiPriority w:val="99"/>
    <w:semiHidden/>
    <w:unhideWhenUsed/>
    <w:rsid w:val="004258BF"/>
  </w:style>
  <w:style w:type="numbering" w:customStyle="1" w:styleId="NoList121">
    <w:name w:val="No List121"/>
    <w:next w:val="a5"/>
    <w:uiPriority w:val="99"/>
    <w:semiHidden/>
    <w:unhideWhenUsed/>
    <w:rsid w:val="004258BF"/>
  </w:style>
  <w:style w:type="numbering" w:customStyle="1" w:styleId="NoList221">
    <w:name w:val="No List221"/>
    <w:next w:val="a5"/>
    <w:uiPriority w:val="99"/>
    <w:semiHidden/>
    <w:unhideWhenUsed/>
    <w:rsid w:val="004258BF"/>
  </w:style>
  <w:style w:type="numbering" w:customStyle="1" w:styleId="NoList321">
    <w:name w:val="No List321"/>
    <w:next w:val="a5"/>
    <w:uiPriority w:val="99"/>
    <w:semiHidden/>
    <w:unhideWhenUsed/>
    <w:rsid w:val="004258BF"/>
  </w:style>
  <w:style w:type="character" w:styleId="afff9">
    <w:name w:val="Intense Emphasis"/>
    <w:uiPriority w:val="21"/>
    <w:qFormat/>
    <w:rsid w:val="004258BF"/>
    <w:rPr>
      <w:b/>
      <w:bCs/>
      <w:i/>
      <w:iCs/>
      <w:color w:val="4F81BD"/>
    </w:rPr>
  </w:style>
  <w:style w:type="numbering" w:customStyle="1" w:styleId="NoList8">
    <w:name w:val="No List8"/>
    <w:next w:val="a5"/>
    <w:uiPriority w:val="99"/>
    <w:semiHidden/>
    <w:unhideWhenUsed/>
    <w:rsid w:val="004258BF"/>
  </w:style>
  <w:style w:type="numbering" w:customStyle="1" w:styleId="NoList9">
    <w:name w:val="No List9"/>
    <w:next w:val="a5"/>
    <w:uiPriority w:val="99"/>
    <w:semiHidden/>
    <w:unhideWhenUsed/>
    <w:rsid w:val="004258BF"/>
  </w:style>
  <w:style w:type="numbering" w:customStyle="1" w:styleId="NoList81">
    <w:name w:val="No List81"/>
    <w:next w:val="a5"/>
    <w:uiPriority w:val="99"/>
    <w:semiHidden/>
    <w:unhideWhenUsed/>
    <w:rsid w:val="004258BF"/>
  </w:style>
  <w:style w:type="numbering" w:customStyle="1" w:styleId="NoList91">
    <w:name w:val="No List91"/>
    <w:next w:val="a5"/>
    <w:uiPriority w:val="99"/>
    <w:semiHidden/>
    <w:unhideWhenUsed/>
    <w:rsid w:val="004258BF"/>
  </w:style>
  <w:style w:type="numbering" w:customStyle="1" w:styleId="LFO19">
    <w:name w:val="LFO19"/>
    <w:basedOn w:val="a5"/>
    <w:rsid w:val="004258BF"/>
  </w:style>
  <w:style w:type="numbering" w:customStyle="1" w:styleId="NoList10">
    <w:name w:val="No List10"/>
    <w:next w:val="a5"/>
    <w:uiPriority w:val="99"/>
    <w:semiHidden/>
    <w:unhideWhenUsed/>
    <w:rsid w:val="004258BF"/>
  </w:style>
  <w:style w:type="numbering" w:customStyle="1" w:styleId="LFO191">
    <w:name w:val="LFO191"/>
    <w:basedOn w:val="a5"/>
    <w:rsid w:val="004258BF"/>
  </w:style>
  <w:style w:type="numbering" w:customStyle="1" w:styleId="124">
    <w:name w:val="无列表12"/>
    <w:next w:val="a5"/>
    <w:semiHidden/>
    <w:rsid w:val="004258BF"/>
  </w:style>
  <w:style w:type="numbering" w:customStyle="1" w:styleId="125">
    <w:name w:val="リストなし12"/>
    <w:next w:val="a5"/>
    <w:uiPriority w:val="99"/>
    <w:semiHidden/>
    <w:unhideWhenUsed/>
    <w:rsid w:val="004258BF"/>
  </w:style>
  <w:style w:type="numbering" w:customStyle="1" w:styleId="1115">
    <w:name w:val="リストなし111"/>
    <w:next w:val="a5"/>
    <w:uiPriority w:val="99"/>
    <w:semiHidden/>
    <w:unhideWhenUsed/>
    <w:rsid w:val="004258BF"/>
  </w:style>
  <w:style w:type="numbering" w:customStyle="1" w:styleId="NoList13">
    <w:name w:val="No List13"/>
    <w:next w:val="a5"/>
    <w:uiPriority w:val="99"/>
    <w:semiHidden/>
    <w:unhideWhenUsed/>
    <w:rsid w:val="004258BF"/>
  </w:style>
  <w:style w:type="numbering" w:customStyle="1" w:styleId="NoList23">
    <w:name w:val="No List23"/>
    <w:next w:val="a5"/>
    <w:uiPriority w:val="99"/>
    <w:semiHidden/>
    <w:unhideWhenUsed/>
    <w:rsid w:val="004258BF"/>
  </w:style>
  <w:style w:type="numbering" w:customStyle="1" w:styleId="NoList33">
    <w:name w:val="No List33"/>
    <w:next w:val="a5"/>
    <w:uiPriority w:val="99"/>
    <w:semiHidden/>
    <w:unhideWhenUsed/>
    <w:rsid w:val="004258BF"/>
  </w:style>
  <w:style w:type="numbering" w:customStyle="1" w:styleId="NoList43">
    <w:name w:val="No List43"/>
    <w:next w:val="a5"/>
    <w:uiPriority w:val="99"/>
    <w:semiHidden/>
    <w:unhideWhenUsed/>
    <w:rsid w:val="004258BF"/>
  </w:style>
  <w:style w:type="numbering" w:customStyle="1" w:styleId="NoList52">
    <w:name w:val="No List52"/>
    <w:next w:val="a5"/>
    <w:uiPriority w:val="99"/>
    <w:semiHidden/>
    <w:unhideWhenUsed/>
    <w:rsid w:val="004258BF"/>
  </w:style>
  <w:style w:type="numbering" w:customStyle="1" w:styleId="NoList62">
    <w:name w:val="No List62"/>
    <w:next w:val="a5"/>
    <w:uiPriority w:val="99"/>
    <w:semiHidden/>
    <w:unhideWhenUsed/>
    <w:rsid w:val="004258BF"/>
  </w:style>
  <w:style w:type="numbering" w:customStyle="1" w:styleId="NoList72">
    <w:name w:val="No List72"/>
    <w:next w:val="a5"/>
    <w:uiPriority w:val="99"/>
    <w:semiHidden/>
    <w:unhideWhenUsed/>
    <w:rsid w:val="004258BF"/>
  </w:style>
  <w:style w:type="numbering" w:customStyle="1" w:styleId="NoList112">
    <w:name w:val="No List112"/>
    <w:next w:val="a5"/>
    <w:uiPriority w:val="99"/>
    <w:semiHidden/>
    <w:unhideWhenUsed/>
    <w:rsid w:val="004258BF"/>
  </w:style>
  <w:style w:type="numbering" w:customStyle="1" w:styleId="NoList212">
    <w:name w:val="No List212"/>
    <w:next w:val="a5"/>
    <w:uiPriority w:val="99"/>
    <w:semiHidden/>
    <w:unhideWhenUsed/>
    <w:rsid w:val="004258BF"/>
  </w:style>
  <w:style w:type="numbering" w:customStyle="1" w:styleId="NoList312">
    <w:name w:val="No List312"/>
    <w:next w:val="a5"/>
    <w:uiPriority w:val="99"/>
    <w:semiHidden/>
    <w:unhideWhenUsed/>
    <w:rsid w:val="004258BF"/>
  </w:style>
  <w:style w:type="numbering" w:customStyle="1" w:styleId="NoList412">
    <w:name w:val="No List412"/>
    <w:next w:val="a5"/>
    <w:uiPriority w:val="99"/>
    <w:semiHidden/>
    <w:unhideWhenUsed/>
    <w:rsid w:val="004258BF"/>
  </w:style>
  <w:style w:type="numbering" w:customStyle="1" w:styleId="NoList511">
    <w:name w:val="No List511"/>
    <w:next w:val="a5"/>
    <w:uiPriority w:val="99"/>
    <w:semiHidden/>
    <w:unhideWhenUsed/>
    <w:rsid w:val="004258BF"/>
  </w:style>
  <w:style w:type="numbering" w:customStyle="1" w:styleId="NoList611">
    <w:name w:val="No List611"/>
    <w:next w:val="a5"/>
    <w:uiPriority w:val="99"/>
    <w:semiHidden/>
    <w:unhideWhenUsed/>
    <w:rsid w:val="004258BF"/>
  </w:style>
  <w:style w:type="numbering" w:customStyle="1" w:styleId="NoList711">
    <w:name w:val="No List711"/>
    <w:next w:val="a5"/>
    <w:uiPriority w:val="99"/>
    <w:semiHidden/>
    <w:unhideWhenUsed/>
    <w:rsid w:val="004258BF"/>
  </w:style>
  <w:style w:type="numbering" w:customStyle="1" w:styleId="NoList811">
    <w:name w:val="No List811"/>
    <w:next w:val="a5"/>
    <w:uiPriority w:val="99"/>
    <w:semiHidden/>
    <w:unhideWhenUsed/>
    <w:rsid w:val="004258BF"/>
  </w:style>
  <w:style w:type="numbering" w:customStyle="1" w:styleId="NoList122">
    <w:name w:val="No List122"/>
    <w:next w:val="a5"/>
    <w:uiPriority w:val="99"/>
    <w:semiHidden/>
    <w:rsid w:val="004258BF"/>
  </w:style>
  <w:style w:type="numbering" w:customStyle="1" w:styleId="NoList1112">
    <w:name w:val="No List1112"/>
    <w:next w:val="a5"/>
    <w:uiPriority w:val="99"/>
    <w:semiHidden/>
    <w:unhideWhenUsed/>
    <w:rsid w:val="004258BF"/>
  </w:style>
  <w:style w:type="numbering" w:customStyle="1" w:styleId="1121">
    <w:name w:val="无列表112"/>
    <w:next w:val="a5"/>
    <w:semiHidden/>
    <w:rsid w:val="004258BF"/>
  </w:style>
  <w:style w:type="numbering" w:customStyle="1" w:styleId="NoList222">
    <w:name w:val="No List222"/>
    <w:next w:val="a5"/>
    <w:uiPriority w:val="99"/>
    <w:semiHidden/>
    <w:unhideWhenUsed/>
    <w:rsid w:val="004258BF"/>
  </w:style>
  <w:style w:type="numbering" w:customStyle="1" w:styleId="NoList322">
    <w:name w:val="No List322"/>
    <w:next w:val="a5"/>
    <w:uiPriority w:val="99"/>
    <w:semiHidden/>
    <w:unhideWhenUsed/>
    <w:rsid w:val="004258BF"/>
  </w:style>
  <w:style w:type="numbering" w:customStyle="1" w:styleId="NoList421">
    <w:name w:val="No List421"/>
    <w:next w:val="a5"/>
    <w:uiPriority w:val="99"/>
    <w:semiHidden/>
    <w:unhideWhenUsed/>
    <w:rsid w:val="004258BF"/>
  </w:style>
  <w:style w:type="numbering" w:customStyle="1" w:styleId="NoList2111">
    <w:name w:val="No List2111"/>
    <w:next w:val="a5"/>
    <w:uiPriority w:val="99"/>
    <w:semiHidden/>
    <w:unhideWhenUsed/>
    <w:rsid w:val="004258BF"/>
  </w:style>
  <w:style w:type="numbering" w:customStyle="1" w:styleId="NoList3111">
    <w:name w:val="No List3111"/>
    <w:next w:val="a5"/>
    <w:uiPriority w:val="99"/>
    <w:semiHidden/>
    <w:unhideWhenUsed/>
    <w:rsid w:val="004258BF"/>
  </w:style>
  <w:style w:type="numbering" w:customStyle="1" w:styleId="NoList4111">
    <w:name w:val="No List4111"/>
    <w:next w:val="a5"/>
    <w:uiPriority w:val="99"/>
    <w:semiHidden/>
    <w:unhideWhenUsed/>
    <w:rsid w:val="004258BF"/>
  </w:style>
  <w:style w:type="numbering" w:customStyle="1" w:styleId="11112">
    <w:name w:val="无列表1111"/>
    <w:next w:val="a5"/>
    <w:semiHidden/>
    <w:rsid w:val="004258BF"/>
  </w:style>
  <w:style w:type="numbering" w:customStyle="1" w:styleId="NoList11111">
    <w:name w:val="No List11111"/>
    <w:next w:val="a5"/>
    <w:uiPriority w:val="99"/>
    <w:semiHidden/>
    <w:unhideWhenUsed/>
    <w:rsid w:val="004258BF"/>
  </w:style>
  <w:style w:type="numbering" w:customStyle="1" w:styleId="NoList1211">
    <w:name w:val="No List1211"/>
    <w:next w:val="a5"/>
    <w:uiPriority w:val="99"/>
    <w:semiHidden/>
    <w:unhideWhenUsed/>
    <w:rsid w:val="004258BF"/>
  </w:style>
  <w:style w:type="numbering" w:customStyle="1" w:styleId="NoList2211">
    <w:name w:val="No List2211"/>
    <w:next w:val="a5"/>
    <w:uiPriority w:val="99"/>
    <w:semiHidden/>
    <w:unhideWhenUsed/>
    <w:rsid w:val="004258BF"/>
  </w:style>
  <w:style w:type="numbering" w:customStyle="1" w:styleId="NoList3211">
    <w:name w:val="No List3211"/>
    <w:next w:val="a5"/>
    <w:uiPriority w:val="99"/>
    <w:semiHidden/>
    <w:unhideWhenUsed/>
    <w:rsid w:val="004258BF"/>
  </w:style>
  <w:style w:type="numbering" w:customStyle="1" w:styleId="NoList14">
    <w:name w:val="No List14"/>
    <w:next w:val="a5"/>
    <w:uiPriority w:val="99"/>
    <w:semiHidden/>
    <w:unhideWhenUsed/>
    <w:rsid w:val="004258BF"/>
  </w:style>
  <w:style w:type="numbering" w:customStyle="1" w:styleId="NoList15">
    <w:name w:val="No List15"/>
    <w:next w:val="a5"/>
    <w:uiPriority w:val="99"/>
    <w:semiHidden/>
    <w:unhideWhenUsed/>
    <w:rsid w:val="004258BF"/>
  </w:style>
  <w:style w:type="numbering" w:customStyle="1" w:styleId="NoList24">
    <w:name w:val="No List24"/>
    <w:next w:val="a5"/>
    <w:uiPriority w:val="99"/>
    <w:semiHidden/>
    <w:unhideWhenUsed/>
    <w:rsid w:val="004258BF"/>
  </w:style>
  <w:style w:type="numbering" w:customStyle="1" w:styleId="NoList34">
    <w:name w:val="No List34"/>
    <w:next w:val="a5"/>
    <w:uiPriority w:val="99"/>
    <w:semiHidden/>
    <w:unhideWhenUsed/>
    <w:rsid w:val="004258BF"/>
  </w:style>
  <w:style w:type="numbering" w:customStyle="1" w:styleId="NoList44">
    <w:name w:val="No List44"/>
    <w:next w:val="a5"/>
    <w:uiPriority w:val="99"/>
    <w:semiHidden/>
    <w:unhideWhenUsed/>
    <w:rsid w:val="004258BF"/>
  </w:style>
  <w:style w:type="numbering" w:customStyle="1" w:styleId="NoList53">
    <w:name w:val="No List53"/>
    <w:next w:val="a5"/>
    <w:uiPriority w:val="99"/>
    <w:semiHidden/>
    <w:unhideWhenUsed/>
    <w:rsid w:val="004258BF"/>
  </w:style>
  <w:style w:type="numbering" w:customStyle="1" w:styleId="NoList63">
    <w:name w:val="No List63"/>
    <w:next w:val="a5"/>
    <w:uiPriority w:val="99"/>
    <w:semiHidden/>
    <w:unhideWhenUsed/>
    <w:rsid w:val="004258BF"/>
  </w:style>
  <w:style w:type="numbering" w:customStyle="1" w:styleId="NoList73">
    <w:name w:val="No List73"/>
    <w:next w:val="a5"/>
    <w:uiPriority w:val="99"/>
    <w:semiHidden/>
    <w:unhideWhenUsed/>
    <w:rsid w:val="004258BF"/>
  </w:style>
  <w:style w:type="numbering" w:customStyle="1" w:styleId="NoList82">
    <w:name w:val="No List82"/>
    <w:next w:val="a5"/>
    <w:uiPriority w:val="99"/>
    <w:semiHidden/>
    <w:unhideWhenUsed/>
    <w:rsid w:val="004258BF"/>
  </w:style>
  <w:style w:type="numbering" w:customStyle="1" w:styleId="NoList92">
    <w:name w:val="No List92"/>
    <w:next w:val="a5"/>
    <w:uiPriority w:val="99"/>
    <w:semiHidden/>
    <w:unhideWhenUsed/>
    <w:rsid w:val="004258BF"/>
  </w:style>
  <w:style w:type="numbering" w:customStyle="1" w:styleId="NoList113">
    <w:name w:val="No List113"/>
    <w:next w:val="a5"/>
    <w:uiPriority w:val="99"/>
    <w:semiHidden/>
    <w:unhideWhenUsed/>
    <w:rsid w:val="004258BF"/>
  </w:style>
  <w:style w:type="numbering" w:customStyle="1" w:styleId="NoList213">
    <w:name w:val="No List213"/>
    <w:next w:val="a5"/>
    <w:uiPriority w:val="99"/>
    <w:semiHidden/>
    <w:unhideWhenUsed/>
    <w:rsid w:val="004258BF"/>
  </w:style>
  <w:style w:type="numbering" w:customStyle="1" w:styleId="NoList313">
    <w:name w:val="No List313"/>
    <w:next w:val="a5"/>
    <w:uiPriority w:val="99"/>
    <w:semiHidden/>
    <w:unhideWhenUsed/>
    <w:rsid w:val="004258BF"/>
  </w:style>
  <w:style w:type="numbering" w:customStyle="1" w:styleId="NoList413">
    <w:name w:val="No List413"/>
    <w:next w:val="a5"/>
    <w:uiPriority w:val="99"/>
    <w:semiHidden/>
    <w:unhideWhenUsed/>
    <w:rsid w:val="004258BF"/>
  </w:style>
  <w:style w:type="numbering" w:customStyle="1" w:styleId="NoList512">
    <w:name w:val="No List512"/>
    <w:next w:val="a5"/>
    <w:uiPriority w:val="99"/>
    <w:semiHidden/>
    <w:unhideWhenUsed/>
    <w:rsid w:val="004258BF"/>
  </w:style>
  <w:style w:type="numbering" w:customStyle="1" w:styleId="NoList612">
    <w:name w:val="No List612"/>
    <w:next w:val="a5"/>
    <w:uiPriority w:val="99"/>
    <w:semiHidden/>
    <w:unhideWhenUsed/>
    <w:rsid w:val="004258BF"/>
  </w:style>
  <w:style w:type="numbering" w:customStyle="1" w:styleId="NoList712">
    <w:name w:val="No List712"/>
    <w:next w:val="a5"/>
    <w:uiPriority w:val="99"/>
    <w:semiHidden/>
    <w:unhideWhenUsed/>
    <w:rsid w:val="004258BF"/>
  </w:style>
  <w:style w:type="numbering" w:customStyle="1" w:styleId="NoList812">
    <w:name w:val="No List812"/>
    <w:next w:val="a5"/>
    <w:uiPriority w:val="99"/>
    <w:semiHidden/>
    <w:unhideWhenUsed/>
    <w:rsid w:val="004258BF"/>
  </w:style>
  <w:style w:type="numbering" w:customStyle="1" w:styleId="NoList911">
    <w:name w:val="No List911"/>
    <w:next w:val="a5"/>
    <w:uiPriority w:val="99"/>
    <w:semiHidden/>
    <w:unhideWhenUsed/>
    <w:rsid w:val="004258BF"/>
  </w:style>
  <w:style w:type="numbering" w:customStyle="1" w:styleId="LFO192">
    <w:name w:val="LFO192"/>
    <w:basedOn w:val="a5"/>
    <w:rsid w:val="004258BF"/>
  </w:style>
  <w:style w:type="numbering" w:customStyle="1" w:styleId="NoList101">
    <w:name w:val="No List101"/>
    <w:next w:val="a5"/>
    <w:uiPriority w:val="99"/>
    <w:semiHidden/>
    <w:unhideWhenUsed/>
    <w:rsid w:val="004258BF"/>
  </w:style>
  <w:style w:type="numbering" w:customStyle="1" w:styleId="LFO1911">
    <w:name w:val="LFO1911"/>
    <w:basedOn w:val="a5"/>
    <w:rsid w:val="004258BF"/>
  </w:style>
  <w:style w:type="numbering" w:customStyle="1" w:styleId="NoList123">
    <w:name w:val="No List123"/>
    <w:next w:val="a5"/>
    <w:uiPriority w:val="99"/>
    <w:semiHidden/>
    <w:rsid w:val="004258BF"/>
  </w:style>
  <w:style w:type="numbering" w:customStyle="1" w:styleId="NoList1113">
    <w:name w:val="No List1113"/>
    <w:next w:val="a5"/>
    <w:uiPriority w:val="99"/>
    <w:semiHidden/>
    <w:unhideWhenUsed/>
    <w:rsid w:val="004258BF"/>
  </w:style>
  <w:style w:type="numbering" w:customStyle="1" w:styleId="132">
    <w:name w:val="无列表13"/>
    <w:next w:val="a5"/>
    <w:semiHidden/>
    <w:rsid w:val="004258BF"/>
  </w:style>
  <w:style w:type="numbering" w:customStyle="1" w:styleId="133">
    <w:name w:val="リストなし13"/>
    <w:next w:val="a5"/>
    <w:uiPriority w:val="99"/>
    <w:semiHidden/>
    <w:unhideWhenUsed/>
    <w:rsid w:val="004258BF"/>
  </w:style>
  <w:style w:type="numbering" w:customStyle="1" w:styleId="1131">
    <w:name w:val="无列表113"/>
    <w:next w:val="a5"/>
    <w:semiHidden/>
    <w:rsid w:val="004258BF"/>
  </w:style>
  <w:style w:type="numbering" w:customStyle="1" w:styleId="1122">
    <w:name w:val="リストなし112"/>
    <w:next w:val="a5"/>
    <w:uiPriority w:val="99"/>
    <w:semiHidden/>
    <w:unhideWhenUsed/>
    <w:rsid w:val="004258BF"/>
  </w:style>
  <w:style w:type="numbering" w:customStyle="1" w:styleId="NoList223">
    <w:name w:val="No List223"/>
    <w:next w:val="a5"/>
    <w:uiPriority w:val="99"/>
    <w:semiHidden/>
    <w:unhideWhenUsed/>
    <w:rsid w:val="004258BF"/>
  </w:style>
  <w:style w:type="numbering" w:customStyle="1" w:styleId="NoList323">
    <w:name w:val="No List323"/>
    <w:next w:val="a5"/>
    <w:uiPriority w:val="99"/>
    <w:semiHidden/>
    <w:unhideWhenUsed/>
    <w:rsid w:val="004258BF"/>
  </w:style>
  <w:style w:type="numbering" w:customStyle="1" w:styleId="NoList422">
    <w:name w:val="No List422"/>
    <w:next w:val="a5"/>
    <w:uiPriority w:val="99"/>
    <w:semiHidden/>
    <w:unhideWhenUsed/>
    <w:rsid w:val="004258BF"/>
  </w:style>
  <w:style w:type="numbering" w:customStyle="1" w:styleId="NoList2112">
    <w:name w:val="No List2112"/>
    <w:next w:val="a5"/>
    <w:uiPriority w:val="99"/>
    <w:semiHidden/>
    <w:unhideWhenUsed/>
    <w:rsid w:val="004258BF"/>
  </w:style>
  <w:style w:type="numbering" w:customStyle="1" w:styleId="NoList3112">
    <w:name w:val="No List3112"/>
    <w:next w:val="a5"/>
    <w:uiPriority w:val="99"/>
    <w:semiHidden/>
    <w:unhideWhenUsed/>
    <w:rsid w:val="004258BF"/>
  </w:style>
  <w:style w:type="numbering" w:customStyle="1" w:styleId="NoList4112">
    <w:name w:val="No List4112"/>
    <w:next w:val="a5"/>
    <w:uiPriority w:val="99"/>
    <w:semiHidden/>
    <w:unhideWhenUsed/>
    <w:rsid w:val="004258BF"/>
  </w:style>
  <w:style w:type="numbering" w:customStyle="1" w:styleId="11120">
    <w:name w:val="无列表1112"/>
    <w:next w:val="a5"/>
    <w:semiHidden/>
    <w:rsid w:val="004258BF"/>
  </w:style>
  <w:style w:type="numbering" w:customStyle="1" w:styleId="NoList11112">
    <w:name w:val="No List11112"/>
    <w:next w:val="a5"/>
    <w:uiPriority w:val="99"/>
    <w:semiHidden/>
    <w:unhideWhenUsed/>
    <w:rsid w:val="004258BF"/>
  </w:style>
  <w:style w:type="numbering" w:customStyle="1" w:styleId="NoList1212">
    <w:name w:val="No List1212"/>
    <w:next w:val="a5"/>
    <w:uiPriority w:val="99"/>
    <w:semiHidden/>
    <w:unhideWhenUsed/>
    <w:rsid w:val="004258BF"/>
  </w:style>
  <w:style w:type="numbering" w:customStyle="1" w:styleId="NoList2212">
    <w:name w:val="No List2212"/>
    <w:next w:val="a5"/>
    <w:uiPriority w:val="99"/>
    <w:semiHidden/>
    <w:unhideWhenUsed/>
    <w:rsid w:val="004258BF"/>
  </w:style>
  <w:style w:type="numbering" w:customStyle="1" w:styleId="NoList3212">
    <w:name w:val="No List3212"/>
    <w:next w:val="a5"/>
    <w:uiPriority w:val="99"/>
    <w:semiHidden/>
    <w:unhideWhenUsed/>
    <w:rsid w:val="004258BF"/>
  </w:style>
  <w:style w:type="numbering" w:customStyle="1" w:styleId="NoList16">
    <w:name w:val="No List16"/>
    <w:next w:val="a5"/>
    <w:uiPriority w:val="99"/>
    <w:semiHidden/>
    <w:unhideWhenUsed/>
    <w:rsid w:val="004258BF"/>
  </w:style>
  <w:style w:type="numbering" w:customStyle="1" w:styleId="NoList17">
    <w:name w:val="No List17"/>
    <w:next w:val="a5"/>
    <w:uiPriority w:val="99"/>
    <w:semiHidden/>
    <w:unhideWhenUsed/>
    <w:rsid w:val="004258BF"/>
  </w:style>
  <w:style w:type="numbering" w:customStyle="1" w:styleId="NoList25">
    <w:name w:val="No List25"/>
    <w:next w:val="a5"/>
    <w:uiPriority w:val="99"/>
    <w:semiHidden/>
    <w:unhideWhenUsed/>
    <w:rsid w:val="004258BF"/>
  </w:style>
  <w:style w:type="numbering" w:customStyle="1" w:styleId="NoList35">
    <w:name w:val="No List35"/>
    <w:next w:val="a5"/>
    <w:uiPriority w:val="99"/>
    <w:semiHidden/>
    <w:unhideWhenUsed/>
    <w:rsid w:val="004258BF"/>
  </w:style>
  <w:style w:type="numbering" w:customStyle="1" w:styleId="NoList45">
    <w:name w:val="No List45"/>
    <w:next w:val="a5"/>
    <w:uiPriority w:val="99"/>
    <w:semiHidden/>
    <w:unhideWhenUsed/>
    <w:rsid w:val="004258BF"/>
  </w:style>
  <w:style w:type="numbering" w:customStyle="1" w:styleId="NoList54">
    <w:name w:val="No List54"/>
    <w:next w:val="a5"/>
    <w:uiPriority w:val="99"/>
    <w:semiHidden/>
    <w:unhideWhenUsed/>
    <w:rsid w:val="004258BF"/>
  </w:style>
  <w:style w:type="numbering" w:customStyle="1" w:styleId="NoList64">
    <w:name w:val="No List64"/>
    <w:next w:val="a5"/>
    <w:uiPriority w:val="99"/>
    <w:semiHidden/>
    <w:unhideWhenUsed/>
    <w:rsid w:val="004258BF"/>
  </w:style>
  <w:style w:type="numbering" w:customStyle="1" w:styleId="NoList74">
    <w:name w:val="No List74"/>
    <w:next w:val="a5"/>
    <w:uiPriority w:val="99"/>
    <w:semiHidden/>
    <w:unhideWhenUsed/>
    <w:rsid w:val="004258BF"/>
  </w:style>
  <w:style w:type="numbering" w:customStyle="1" w:styleId="NoList83">
    <w:name w:val="No List83"/>
    <w:next w:val="a5"/>
    <w:uiPriority w:val="99"/>
    <w:semiHidden/>
    <w:unhideWhenUsed/>
    <w:rsid w:val="004258BF"/>
  </w:style>
  <w:style w:type="numbering" w:customStyle="1" w:styleId="NoList93">
    <w:name w:val="No List93"/>
    <w:next w:val="a5"/>
    <w:uiPriority w:val="99"/>
    <w:semiHidden/>
    <w:unhideWhenUsed/>
    <w:rsid w:val="004258BF"/>
  </w:style>
  <w:style w:type="numbering" w:customStyle="1" w:styleId="NoList114">
    <w:name w:val="No List114"/>
    <w:next w:val="a5"/>
    <w:uiPriority w:val="99"/>
    <w:semiHidden/>
    <w:unhideWhenUsed/>
    <w:rsid w:val="004258BF"/>
  </w:style>
  <w:style w:type="numbering" w:customStyle="1" w:styleId="NoList214">
    <w:name w:val="No List214"/>
    <w:next w:val="a5"/>
    <w:uiPriority w:val="99"/>
    <w:semiHidden/>
    <w:unhideWhenUsed/>
    <w:rsid w:val="004258BF"/>
  </w:style>
  <w:style w:type="numbering" w:customStyle="1" w:styleId="NoList314">
    <w:name w:val="No List314"/>
    <w:next w:val="a5"/>
    <w:uiPriority w:val="99"/>
    <w:semiHidden/>
    <w:unhideWhenUsed/>
    <w:rsid w:val="004258BF"/>
  </w:style>
  <w:style w:type="numbering" w:customStyle="1" w:styleId="NoList414">
    <w:name w:val="No List414"/>
    <w:next w:val="a5"/>
    <w:uiPriority w:val="99"/>
    <w:semiHidden/>
    <w:unhideWhenUsed/>
    <w:rsid w:val="004258BF"/>
  </w:style>
  <w:style w:type="numbering" w:customStyle="1" w:styleId="NoList513">
    <w:name w:val="No List513"/>
    <w:next w:val="a5"/>
    <w:uiPriority w:val="99"/>
    <w:semiHidden/>
    <w:unhideWhenUsed/>
    <w:rsid w:val="004258BF"/>
  </w:style>
  <w:style w:type="numbering" w:customStyle="1" w:styleId="NoList613">
    <w:name w:val="No List613"/>
    <w:next w:val="a5"/>
    <w:uiPriority w:val="99"/>
    <w:semiHidden/>
    <w:unhideWhenUsed/>
    <w:rsid w:val="004258BF"/>
  </w:style>
  <w:style w:type="numbering" w:customStyle="1" w:styleId="NoList713">
    <w:name w:val="No List713"/>
    <w:next w:val="a5"/>
    <w:uiPriority w:val="99"/>
    <w:semiHidden/>
    <w:unhideWhenUsed/>
    <w:rsid w:val="004258BF"/>
  </w:style>
  <w:style w:type="numbering" w:customStyle="1" w:styleId="NoList813">
    <w:name w:val="No List813"/>
    <w:next w:val="a5"/>
    <w:uiPriority w:val="99"/>
    <w:semiHidden/>
    <w:unhideWhenUsed/>
    <w:rsid w:val="004258BF"/>
  </w:style>
  <w:style w:type="numbering" w:customStyle="1" w:styleId="NoList912">
    <w:name w:val="No List912"/>
    <w:next w:val="a5"/>
    <w:uiPriority w:val="99"/>
    <w:semiHidden/>
    <w:unhideWhenUsed/>
    <w:rsid w:val="004258BF"/>
  </w:style>
  <w:style w:type="numbering" w:customStyle="1" w:styleId="LFO193">
    <w:name w:val="LFO193"/>
    <w:basedOn w:val="a5"/>
    <w:rsid w:val="004258BF"/>
  </w:style>
  <w:style w:type="numbering" w:customStyle="1" w:styleId="NoList102">
    <w:name w:val="No List102"/>
    <w:next w:val="a5"/>
    <w:uiPriority w:val="99"/>
    <w:semiHidden/>
    <w:unhideWhenUsed/>
    <w:rsid w:val="004258BF"/>
  </w:style>
  <w:style w:type="numbering" w:customStyle="1" w:styleId="LFO1912">
    <w:name w:val="LFO1912"/>
    <w:basedOn w:val="a5"/>
    <w:rsid w:val="004258BF"/>
  </w:style>
  <w:style w:type="numbering" w:customStyle="1" w:styleId="NoList124">
    <w:name w:val="No List124"/>
    <w:next w:val="a5"/>
    <w:uiPriority w:val="99"/>
    <w:semiHidden/>
    <w:rsid w:val="004258BF"/>
  </w:style>
  <w:style w:type="numbering" w:customStyle="1" w:styleId="NoList1114">
    <w:name w:val="No List1114"/>
    <w:next w:val="a5"/>
    <w:uiPriority w:val="99"/>
    <w:semiHidden/>
    <w:unhideWhenUsed/>
    <w:rsid w:val="004258BF"/>
  </w:style>
  <w:style w:type="numbering" w:customStyle="1" w:styleId="142">
    <w:name w:val="无列表14"/>
    <w:next w:val="a5"/>
    <w:semiHidden/>
    <w:rsid w:val="004258BF"/>
  </w:style>
  <w:style w:type="numbering" w:customStyle="1" w:styleId="143">
    <w:name w:val="リストなし14"/>
    <w:next w:val="a5"/>
    <w:uiPriority w:val="99"/>
    <w:semiHidden/>
    <w:unhideWhenUsed/>
    <w:rsid w:val="004258BF"/>
  </w:style>
  <w:style w:type="numbering" w:customStyle="1" w:styleId="1140">
    <w:name w:val="无列表114"/>
    <w:next w:val="a5"/>
    <w:semiHidden/>
    <w:rsid w:val="004258BF"/>
  </w:style>
  <w:style w:type="numbering" w:customStyle="1" w:styleId="1132">
    <w:name w:val="リストなし113"/>
    <w:next w:val="a5"/>
    <w:uiPriority w:val="99"/>
    <w:semiHidden/>
    <w:unhideWhenUsed/>
    <w:rsid w:val="004258BF"/>
  </w:style>
  <w:style w:type="numbering" w:customStyle="1" w:styleId="NoList224">
    <w:name w:val="No List224"/>
    <w:next w:val="a5"/>
    <w:uiPriority w:val="99"/>
    <w:semiHidden/>
    <w:unhideWhenUsed/>
    <w:rsid w:val="004258BF"/>
  </w:style>
  <w:style w:type="numbering" w:customStyle="1" w:styleId="NoList324">
    <w:name w:val="No List324"/>
    <w:next w:val="a5"/>
    <w:uiPriority w:val="99"/>
    <w:semiHidden/>
    <w:unhideWhenUsed/>
    <w:rsid w:val="004258BF"/>
  </w:style>
  <w:style w:type="numbering" w:customStyle="1" w:styleId="NoList423">
    <w:name w:val="No List423"/>
    <w:next w:val="a5"/>
    <w:uiPriority w:val="99"/>
    <w:semiHidden/>
    <w:unhideWhenUsed/>
    <w:rsid w:val="004258BF"/>
  </w:style>
  <w:style w:type="numbering" w:customStyle="1" w:styleId="NoList2113">
    <w:name w:val="No List2113"/>
    <w:next w:val="a5"/>
    <w:uiPriority w:val="99"/>
    <w:semiHidden/>
    <w:unhideWhenUsed/>
    <w:rsid w:val="004258BF"/>
  </w:style>
  <w:style w:type="numbering" w:customStyle="1" w:styleId="NoList3113">
    <w:name w:val="No List3113"/>
    <w:next w:val="a5"/>
    <w:uiPriority w:val="99"/>
    <w:semiHidden/>
    <w:unhideWhenUsed/>
    <w:rsid w:val="004258BF"/>
  </w:style>
  <w:style w:type="numbering" w:customStyle="1" w:styleId="NoList4113">
    <w:name w:val="No List4113"/>
    <w:next w:val="a5"/>
    <w:uiPriority w:val="99"/>
    <w:semiHidden/>
    <w:unhideWhenUsed/>
    <w:rsid w:val="004258BF"/>
  </w:style>
  <w:style w:type="numbering" w:customStyle="1" w:styleId="11130">
    <w:name w:val="无列表1113"/>
    <w:next w:val="a5"/>
    <w:semiHidden/>
    <w:rsid w:val="004258BF"/>
  </w:style>
  <w:style w:type="numbering" w:customStyle="1" w:styleId="NoList11113">
    <w:name w:val="No List11113"/>
    <w:next w:val="a5"/>
    <w:uiPriority w:val="99"/>
    <w:semiHidden/>
    <w:unhideWhenUsed/>
    <w:rsid w:val="004258BF"/>
  </w:style>
  <w:style w:type="numbering" w:customStyle="1" w:styleId="NoList1213">
    <w:name w:val="No List1213"/>
    <w:next w:val="a5"/>
    <w:uiPriority w:val="99"/>
    <w:semiHidden/>
    <w:unhideWhenUsed/>
    <w:rsid w:val="004258BF"/>
  </w:style>
  <w:style w:type="numbering" w:customStyle="1" w:styleId="NoList2213">
    <w:name w:val="No List2213"/>
    <w:next w:val="a5"/>
    <w:uiPriority w:val="99"/>
    <w:semiHidden/>
    <w:unhideWhenUsed/>
    <w:rsid w:val="004258BF"/>
  </w:style>
  <w:style w:type="numbering" w:customStyle="1" w:styleId="NoList3213">
    <w:name w:val="No List3213"/>
    <w:next w:val="a5"/>
    <w:uiPriority w:val="99"/>
    <w:semiHidden/>
    <w:unhideWhenUsed/>
    <w:rsid w:val="004258BF"/>
  </w:style>
  <w:style w:type="numbering" w:customStyle="1" w:styleId="2f0">
    <w:name w:val="无列表2"/>
    <w:next w:val="a5"/>
    <w:uiPriority w:val="99"/>
    <w:semiHidden/>
    <w:unhideWhenUsed/>
    <w:rsid w:val="004258BF"/>
  </w:style>
  <w:style w:type="numbering" w:customStyle="1" w:styleId="152">
    <w:name w:val="无列表15"/>
    <w:next w:val="a5"/>
    <w:semiHidden/>
    <w:rsid w:val="004258BF"/>
  </w:style>
  <w:style w:type="numbering" w:customStyle="1" w:styleId="153">
    <w:name w:val="リストなし15"/>
    <w:next w:val="a5"/>
    <w:uiPriority w:val="99"/>
    <w:semiHidden/>
    <w:unhideWhenUsed/>
    <w:rsid w:val="004258BF"/>
  </w:style>
  <w:style w:type="numbering" w:customStyle="1" w:styleId="NoList18">
    <w:name w:val="No List18"/>
    <w:next w:val="a5"/>
    <w:uiPriority w:val="99"/>
    <w:semiHidden/>
    <w:unhideWhenUsed/>
    <w:rsid w:val="004258BF"/>
  </w:style>
  <w:style w:type="numbering" w:customStyle="1" w:styleId="1150">
    <w:name w:val="无列表115"/>
    <w:next w:val="a5"/>
    <w:semiHidden/>
    <w:rsid w:val="004258BF"/>
  </w:style>
  <w:style w:type="numbering" w:customStyle="1" w:styleId="1141">
    <w:name w:val="リストなし114"/>
    <w:next w:val="a5"/>
    <w:uiPriority w:val="99"/>
    <w:semiHidden/>
    <w:unhideWhenUsed/>
    <w:rsid w:val="004258BF"/>
  </w:style>
  <w:style w:type="numbering" w:customStyle="1" w:styleId="NoList26">
    <w:name w:val="No List26"/>
    <w:next w:val="a5"/>
    <w:uiPriority w:val="99"/>
    <w:semiHidden/>
    <w:unhideWhenUsed/>
    <w:rsid w:val="004258BF"/>
  </w:style>
  <w:style w:type="numbering" w:customStyle="1" w:styleId="NoList36">
    <w:name w:val="No List36"/>
    <w:next w:val="a5"/>
    <w:uiPriority w:val="99"/>
    <w:semiHidden/>
    <w:unhideWhenUsed/>
    <w:rsid w:val="004258BF"/>
  </w:style>
  <w:style w:type="numbering" w:customStyle="1" w:styleId="NoList115">
    <w:name w:val="No List115"/>
    <w:next w:val="a5"/>
    <w:uiPriority w:val="99"/>
    <w:semiHidden/>
    <w:unhideWhenUsed/>
    <w:rsid w:val="004258BF"/>
  </w:style>
  <w:style w:type="numbering" w:customStyle="1" w:styleId="NoList46">
    <w:name w:val="No List46"/>
    <w:next w:val="a5"/>
    <w:uiPriority w:val="99"/>
    <w:semiHidden/>
    <w:unhideWhenUsed/>
    <w:rsid w:val="004258BF"/>
  </w:style>
  <w:style w:type="numbering" w:customStyle="1" w:styleId="NoList55">
    <w:name w:val="No List55"/>
    <w:next w:val="a5"/>
    <w:uiPriority w:val="99"/>
    <w:semiHidden/>
    <w:unhideWhenUsed/>
    <w:rsid w:val="004258BF"/>
  </w:style>
  <w:style w:type="numbering" w:customStyle="1" w:styleId="NoList1115">
    <w:name w:val="No List1115"/>
    <w:next w:val="a5"/>
    <w:uiPriority w:val="99"/>
    <w:semiHidden/>
    <w:unhideWhenUsed/>
    <w:rsid w:val="004258BF"/>
  </w:style>
  <w:style w:type="numbering" w:customStyle="1" w:styleId="NoList215">
    <w:name w:val="No List215"/>
    <w:next w:val="a5"/>
    <w:uiPriority w:val="99"/>
    <w:semiHidden/>
    <w:unhideWhenUsed/>
    <w:rsid w:val="004258BF"/>
  </w:style>
  <w:style w:type="numbering" w:customStyle="1" w:styleId="NoList315">
    <w:name w:val="No List315"/>
    <w:next w:val="a5"/>
    <w:uiPriority w:val="99"/>
    <w:semiHidden/>
    <w:unhideWhenUsed/>
    <w:rsid w:val="004258BF"/>
  </w:style>
  <w:style w:type="numbering" w:customStyle="1" w:styleId="NoList415">
    <w:name w:val="No List415"/>
    <w:next w:val="a5"/>
    <w:uiPriority w:val="99"/>
    <w:semiHidden/>
    <w:unhideWhenUsed/>
    <w:rsid w:val="004258BF"/>
  </w:style>
  <w:style w:type="numbering" w:customStyle="1" w:styleId="NoList65">
    <w:name w:val="No List65"/>
    <w:next w:val="a5"/>
    <w:uiPriority w:val="99"/>
    <w:semiHidden/>
    <w:unhideWhenUsed/>
    <w:rsid w:val="004258BF"/>
  </w:style>
  <w:style w:type="numbering" w:customStyle="1" w:styleId="NoList75">
    <w:name w:val="No List75"/>
    <w:next w:val="a5"/>
    <w:uiPriority w:val="99"/>
    <w:semiHidden/>
    <w:unhideWhenUsed/>
    <w:rsid w:val="004258BF"/>
  </w:style>
  <w:style w:type="numbering" w:customStyle="1" w:styleId="NoList125">
    <w:name w:val="No List125"/>
    <w:next w:val="a5"/>
    <w:uiPriority w:val="99"/>
    <w:semiHidden/>
    <w:unhideWhenUsed/>
    <w:rsid w:val="004258BF"/>
  </w:style>
  <w:style w:type="numbering" w:customStyle="1" w:styleId="NoList225">
    <w:name w:val="No List225"/>
    <w:next w:val="a5"/>
    <w:uiPriority w:val="99"/>
    <w:semiHidden/>
    <w:unhideWhenUsed/>
    <w:rsid w:val="004258BF"/>
  </w:style>
  <w:style w:type="numbering" w:customStyle="1" w:styleId="NoList325">
    <w:name w:val="No List325"/>
    <w:next w:val="a5"/>
    <w:uiPriority w:val="99"/>
    <w:semiHidden/>
    <w:unhideWhenUsed/>
    <w:rsid w:val="004258BF"/>
  </w:style>
  <w:style w:type="numbering" w:customStyle="1" w:styleId="NoList424">
    <w:name w:val="No List424"/>
    <w:next w:val="a5"/>
    <w:uiPriority w:val="99"/>
    <w:semiHidden/>
    <w:unhideWhenUsed/>
    <w:rsid w:val="004258BF"/>
  </w:style>
  <w:style w:type="numbering" w:customStyle="1" w:styleId="NoList514">
    <w:name w:val="No List514"/>
    <w:next w:val="a5"/>
    <w:uiPriority w:val="99"/>
    <w:semiHidden/>
    <w:unhideWhenUsed/>
    <w:rsid w:val="004258BF"/>
  </w:style>
  <w:style w:type="numbering" w:customStyle="1" w:styleId="NoList2114">
    <w:name w:val="No List2114"/>
    <w:next w:val="a5"/>
    <w:uiPriority w:val="99"/>
    <w:semiHidden/>
    <w:unhideWhenUsed/>
    <w:rsid w:val="004258BF"/>
  </w:style>
  <w:style w:type="numbering" w:customStyle="1" w:styleId="NoList3114">
    <w:name w:val="No List3114"/>
    <w:next w:val="a5"/>
    <w:uiPriority w:val="99"/>
    <w:semiHidden/>
    <w:unhideWhenUsed/>
    <w:rsid w:val="004258BF"/>
  </w:style>
  <w:style w:type="numbering" w:customStyle="1" w:styleId="NoList4114">
    <w:name w:val="No List4114"/>
    <w:next w:val="a5"/>
    <w:uiPriority w:val="99"/>
    <w:semiHidden/>
    <w:unhideWhenUsed/>
    <w:rsid w:val="004258BF"/>
  </w:style>
  <w:style w:type="numbering" w:customStyle="1" w:styleId="NoList614">
    <w:name w:val="No List614"/>
    <w:next w:val="a5"/>
    <w:uiPriority w:val="99"/>
    <w:semiHidden/>
    <w:unhideWhenUsed/>
    <w:rsid w:val="004258BF"/>
  </w:style>
  <w:style w:type="numbering" w:customStyle="1" w:styleId="11140">
    <w:name w:val="无列表1114"/>
    <w:next w:val="a5"/>
    <w:semiHidden/>
    <w:rsid w:val="004258BF"/>
  </w:style>
  <w:style w:type="numbering" w:customStyle="1" w:styleId="NoList11114">
    <w:name w:val="No List11114"/>
    <w:next w:val="a5"/>
    <w:uiPriority w:val="99"/>
    <w:semiHidden/>
    <w:unhideWhenUsed/>
    <w:rsid w:val="004258BF"/>
  </w:style>
  <w:style w:type="numbering" w:customStyle="1" w:styleId="NoList714">
    <w:name w:val="No List714"/>
    <w:next w:val="a5"/>
    <w:uiPriority w:val="99"/>
    <w:semiHidden/>
    <w:unhideWhenUsed/>
    <w:rsid w:val="004258BF"/>
  </w:style>
  <w:style w:type="numbering" w:customStyle="1" w:styleId="NoList1214">
    <w:name w:val="No List1214"/>
    <w:next w:val="a5"/>
    <w:uiPriority w:val="99"/>
    <w:semiHidden/>
    <w:unhideWhenUsed/>
    <w:rsid w:val="004258BF"/>
  </w:style>
  <w:style w:type="numbering" w:customStyle="1" w:styleId="NoList2214">
    <w:name w:val="No List2214"/>
    <w:next w:val="a5"/>
    <w:uiPriority w:val="99"/>
    <w:semiHidden/>
    <w:unhideWhenUsed/>
    <w:rsid w:val="004258BF"/>
  </w:style>
  <w:style w:type="numbering" w:customStyle="1" w:styleId="NoList3214">
    <w:name w:val="No List3214"/>
    <w:next w:val="a5"/>
    <w:uiPriority w:val="99"/>
    <w:semiHidden/>
    <w:unhideWhenUsed/>
    <w:rsid w:val="004258BF"/>
  </w:style>
  <w:style w:type="numbering" w:customStyle="1" w:styleId="NoList84">
    <w:name w:val="No List84"/>
    <w:next w:val="a5"/>
    <w:uiPriority w:val="99"/>
    <w:semiHidden/>
    <w:unhideWhenUsed/>
    <w:rsid w:val="004258BF"/>
  </w:style>
  <w:style w:type="numbering" w:customStyle="1" w:styleId="NoList94">
    <w:name w:val="No List94"/>
    <w:next w:val="a5"/>
    <w:uiPriority w:val="99"/>
    <w:semiHidden/>
    <w:unhideWhenUsed/>
    <w:rsid w:val="004258BF"/>
  </w:style>
  <w:style w:type="numbering" w:customStyle="1" w:styleId="NoList814">
    <w:name w:val="No List814"/>
    <w:next w:val="a5"/>
    <w:uiPriority w:val="99"/>
    <w:semiHidden/>
    <w:unhideWhenUsed/>
    <w:rsid w:val="004258BF"/>
  </w:style>
  <w:style w:type="numbering" w:customStyle="1" w:styleId="NoList913">
    <w:name w:val="No List913"/>
    <w:next w:val="a5"/>
    <w:uiPriority w:val="99"/>
    <w:semiHidden/>
    <w:unhideWhenUsed/>
    <w:rsid w:val="004258BF"/>
  </w:style>
  <w:style w:type="numbering" w:customStyle="1" w:styleId="LFO194">
    <w:name w:val="LFO194"/>
    <w:basedOn w:val="a5"/>
    <w:rsid w:val="004258BF"/>
  </w:style>
  <w:style w:type="numbering" w:customStyle="1" w:styleId="NoList103">
    <w:name w:val="No List103"/>
    <w:next w:val="a5"/>
    <w:uiPriority w:val="99"/>
    <w:semiHidden/>
    <w:unhideWhenUsed/>
    <w:rsid w:val="004258BF"/>
  </w:style>
  <w:style w:type="numbering" w:customStyle="1" w:styleId="LFO1913">
    <w:name w:val="LFO1913"/>
    <w:basedOn w:val="a5"/>
    <w:rsid w:val="004258BF"/>
  </w:style>
  <w:style w:type="numbering" w:customStyle="1" w:styleId="1211">
    <w:name w:val="无列表121"/>
    <w:next w:val="a5"/>
    <w:semiHidden/>
    <w:rsid w:val="004258BF"/>
  </w:style>
  <w:style w:type="numbering" w:customStyle="1" w:styleId="1212">
    <w:name w:val="リストなし121"/>
    <w:next w:val="a5"/>
    <w:uiPriority w:val="99"/>
    <w:semiHidden/>
    <w:unhideWhenUsed/>
    <w:rsid w:val="004258BF"/>
  </w:style>
  <w:style w:type="numbering" w:customStyle="1" w:styleId="11113">
    <w:name w:val="リストなし1111"/>
    <w:next w:val="a5"/>
    <w:uiPriority w:val="99"/>
    <w:semiHidden/>
    <w:unhideWhenUsed/>
    <w:rsid w:val="004258BF"/>
  </w:style>
  <w:style w:type="numbering" w:customStyle="1" w:styleId="NoList131">
    <w:name w:val="No List131"/>
    <w:next w:val="a5"/>
    <w:uiPriority w:val="99"/>
    <w:semiHidden/>
    <w:unhideWhenUsed/>
    <w:rsid w:val="004258BF"/>
  </w:style>
  <w:style w:type="numbering" w:customStyle="1" w:styleId="NoList231">
    <w:name w:val="No List231"/>
    <w:next w:val="a5"/>
    <w:uiPriority w:val="99"/>
    <w:semiHidden/>
    <w:unhideWhenUsed/>
    <w:rsid w:val="004258BF"/>
  </w:style>
  <w:style w:type="numbering" w:customStyle="1" w:styleId="NoList331">
    <w:name w:val="No List331"/>
    <w:next w:val="a5"/>
    <w:uiPriority w:val="99"/>
    <w:semiHidden/>
    <w:unhideWhenUsed/>
    <w:rsid w:val="004258BF"/>
  </w:style>
  <w:style w:type="numbering" w:customStyle="1" w:styleId="NoList431">
    <w:name w:val="No List431"/>
    <w:next w:val="a5"/>
    <w:uiPriority w:val="99"/>
    <w:semiHidden/>
    <w:unhideWhenUsed/>
    <w:rsid w:val="004258BF"/>
  </w:style>
  <w:style w:type="numbering" w:customStyle="1" w:styleId="NoList521">
    <w:name w:val="No List521"/>
    <w:next w:val="a5"/>
    <w:uiPriority w:val="99"/>
    <w:semiHidden/>
    <w:unhideWhenUsed/>
    <w:rsid w:val="004258BF"/>
  </w:style>
  <w:style w:type="numbering" w:customStyle="1" w:styleId="NoList621">
    <w:name w:val="No List621"/>
    <w:next w:val="a5"/>
    <w:uiPriority w:val="99"/>
    <w:semiHidden/>
    <w:unhideWhenUsed/>
    <w:rsid w:val="004258BF"/>
  </w:style>
  <w:style w:type="numbering" w:customStyle="1" w:styleId="NoList721">
    <w:name w:val="No List721"/>
    <w:next w:val="a5"/>
    <w:uiPriority w:val="99"/>
    <w:semiHidden/>
    <w:unhideWhenUsed/>
    <w:rsid w:val="004258BF"/>
  </w:style>
  <w:style w:type="numbering" w:customStyle="1" w:styleId="NoList1121">
    <w:name w:val="No List1121"/>
    <w:next w:val="a5"/>
    <w:uiPriority w:val="99"/>
    <w:semiHidden/>
    <w:unhideWhenUsed/>
    <w:rsid w:val="004258BF"/>
  </w:style>
  <w:style w:type="numbering" w:customStyle="1" w:styleId="NoList2121">
    <w:name w:val="No List2121"/>
    <w:next w:val="a5"/>
    <w:uiPriority w:val="99"/>
    <w:semiHidden/>
    <w:unhideWhenUsed/>
    <w:rsid w:val="004258BF"/>
  </w:style>
  <w:style w:type="numbering" w:customStyle="1" w:styleId="NoList3121">
    <w:name w:val="No List3121"/>
    <w:next w:val="a5"/>
    <w:uiPriority w:val="99"/>
    <w:semiHidden/>
    <w:unhideWhenUsed/>
    <w:rsid w:val="004258BF"/>
  </w:style>
  <w:style w:type="numbering" w:customStyle="1" w:styleId="NoList4121">
    <w:name w:val="No List4121"/>
    <w:next w:val="a5"/>
    <w:uiPriority w:val="99"/>
    <w:semiHidden/>
    <w:unhideWhenUsed/>
    <w:rsid w:val="004258BF"/>
  </w:style>
  <w:style w:type="numbering" w:customStyle="1" w:styleId="NoList5111">
    <w:name w:val="No List5111"/>
    <w:next w:val="a5"/>
    <w:uiPriority w:val="99"/>
    <w:semiHidden/>
    <w:unhideWhenUsed/>
    <w:rsid w:val="004258BF"/>
  </w:style>
  <w:style w:type="numbering" w:customStyle="1" w:styleId="NoList6111">
    <w:name w:val="No List6111"/>
    <w:next w:val="a5"/>
    <w:uiPriority w:val="99"/>
    <w:semiHidden/>
    <w:unhideWhenUsed/>
    <w:rsid w:val="004258BF"/>
  </w:style>
  <w:style w:type="numbering" w:customStyle="1" w:styleId="NoList7111">
    <w:name w:val="No List7111"/>
    <w:next w:val="a5"/>
    <w:uiPriority w:val="99"/>
    <w:semiHidden/>
    <w:unhideWhenUsed/>
    <w:rsid w:val="004258BF"/>
  </w:style>
  <w:style w:type="numbering" w:customStyle="1" w:styleId="NoList8111">
    <w:name w:val="No List8111"/>
    <w:next w:val="a5"/>
    <w:uiPriority w:val="99"/>
    <w:semiHidden/>
    <w:unhideWhenUsed/>
    <w:rsid w:val="004258BF"/>
  </w:style>
  <w:style w:type="numbering" w:customStyle="1" w:styleId="NoList1221">
    <w:name w:val="No List1221"/>
    <w:next w:val="a5"/>
    <w:uiPriority w:val="99"/>
    <w:semiHidden/>
    <w:rsid w:val="004258BF"/>
  </w:style>
  <w:style w:type="numbering" w:customStyle="1" w:styleId="NoList11121">
    <w:name w:val="No List11121"/>
    <w:next w:val="a5"/>
    <w:uiPriority w:val="99"/>
    <w:semiHidden/>
    <w:unhideWhenUsed/>
    <w:rsid w:val="004258BF"/>
  </w:style>
  <w:style w:type="numbering" w:customStyle="1" w:styleId="11210">
    <w:name w:val="无列表1121"/>
    <w:next w:val="a5"/>
    <w:semiHidden/>
    <w:rsid w:val="004258BF"/>
  </w:style>
  <w:style w:type="numbering" w:customStyle="1" w:styleId="NoList2221">
    <w:name w:val="No List2221"/>
    <w:next w:val="a5"/>
    <w:uiPriority w:val="99"/>
    <w:semiHidden/>
    <w:unhideWhenUsed/>
    <w:rsid w:val="004258BF"/>
  </w:style>
  <w:style w:type="numbering" w:customStyle="1" w:styleId="NoList3221">
    <w:name w:val="No List3221"/>
    <w:next w:val="a5"/>
    <w:uiPriority w:val="99"/>
    <w:semiHidden/>
    <w:unhideWhenUsed/>
    <w:rsid w:val="004258BF"/>
  </w:style>
  <w:style w:type="numbering" w:customStyle="1" w:styleId="NoList4211">
    <w:name w:val="No List4211"/>
    <w:next w:val="a5"/>
    <w:uiPriority w:val="99"/>
    <w:semiHidden/>
    <w:unhideWhenUsed/>
    <w:rsid w:val="004258BF"/>
  </w:style>
  <w:style w:type="numbering" w:customStyle="1" w:styleId="NoList21111">
    <w:name w:val="No List21111"/>
    <w:next w:val="a5"/>
    <w:uiPriority w:val="99"/>
    <w:semiHidden/>
    <w:unhideWhenUsed/>
    <w:rsid w:val="004258BF"/>
  </w:style>
  <w:style w:type="numbering" w:customStyle="1" w:styleId="NoList31111">
    <w:name w:val="No List31111"/>
    <w:next w:val="a5"/>
    <w:uiPriority w:val="99"/>
    <w:semiHidden/>
    <w:unhideWhenUsed/>
    <w:rsid w:val="004258BF"/>
  </w:style>
  <w:style w:type="numbering" w:customStyle="1" w:styleId="NoList41111">
    <w:name w:val="No List41111"/>
    <w:next w:val="a5"/>
    <w:uiPriority w:val="99"/>
    <w:semiHidden/>
    <w:unhideWhenUsed/>
    <w:rsid w:val="004258BF"/>
  </w:style>
  <w:style w:type="numbering" w:customStyle="1" w:styleId="111110">
    <w:name w:val="无列表11111"/>
    <w:next w:val="a5"/>
    <w:semiHidden/>
    <w:rsid w:val="004258BF"/>
  </w:style>
  <w:style w:type="numbering" w:customStyle="1" w:styleId="NoList111111">
    <w:name w:val="No List111111"/>
    <w:next w:val="a5"/>
    <w:uiPriority w:val="99"/>
    <w:semiHidden/>
    <w:unhideWhenUsed/>
    <w:rsid w:val="004258BF"/>
  </w:style>
  <w:style w:type="numbering" w:customStyle="1" w:styleId="NoList12111">
    <w:name w:val="No List12111"/>
    <w:next w:val="a5"/>
    <w:uiPriority w:val="99"/>
    <w:semiHidden/>
    <w:unhideWhenUsed/>
    <w:rsid w:val="004258BF"/>
  </w:style>
  <w:style w:type="numbering" w:customStyle="1" w:styleId="NoList22111">
    <w:name w:val="No List22111"/>
    <w:next w:val="a5"/>
    <w:uiPriority w:val="99"/>
    <w:semiHidden/>
    <w:unhideWhenUsed/>
    <w:rsid w:val="004258BF"/>
  </w:style>
  <w:style w:type="numbering" w:customStyle="1" w:styleId="NoList32111">
    <w:name w:val="No List32111"/>
    <w:next w:val="a5"/>
    <w:uiPriority w:val="99"/>
    <w:semiHidden/>
    <w:unhideWhenUsed/>
    <w:rsid w:val="004258BF"/>
  </w:style>
  <w:style w:type="numbering" w:customStyle="1" w:styleId="NoList141">
    <w:name w:val="No List141"/>
    <w:next w:val="a5"/>
    <w:uiPriority w:val="99"/>
    <w:semiHidden/>
    <w:unhideWhenUsed/>
    <w:rsid w:val="004258BF"/>
  </w:style>
  <w:style w:type="numbering" w:customStyle="1" w:styleId="NoList151">
    <w:name w:val="No List151"/>
    <w:next w:val="a5"/>
    <w:uiPriority w:val="99"/>
    <w:semiHidden/>
    <w:unhideWhenUsed/>
    <w:rsid w:val="004258BF"/>
  </w:style>
  <w:style w:type="numbering" w:customStyle="1" w:styleId="NoList241">
    <w:name w:val="No List241"/>
    <w:next w:val="a5"/>
    <w:uiPriority w:val="99"/>
    <w:semiHidden/>
    <w:unhideWhenUsed/>
    <w:rsid w:val="004258BF"/>
  </w:style>
  <w:style w:type="numbering" w:customStyle="1" w:styleId="NoList341">
    <w:name w:val="No List341"/>
    <w:next w:val="a5"/>
    <w:uiPriority w:val="99"/>
    <w:semiHidden/>
    <w:unhideWhenUsed/>
    <w:rsid w:val="004258BF"/>
  </w:style>
  <w:style w:type="numbering" w:customStyle="1" w:styleId="NoList441">
    <w:name w:val="No List441"/>
    <w:next w:val="a5"/>
    <w:uiPriority w:val="99"/>
    <w:semiHidden/>
    <w:unhideWhenUsed/>
    <w:rsid w:val="004258BF"/>
  </w:style>
  <w:style w:type="numbering" w:customStyle="1" w:styleId="NoList531">
    <w:name w:val="No List531"/>
    <w:next w:val="a5"/>
    <w:uiPriority w:val="99"/>
    <w:semiHidden/>
    <w:unhideWhenUsed/>
    <w:rsid w:val="004258BF"/>
  </w:style>
  <w:style w:type="numbering" w:customStyle="1" w:styleId="NoList631">
    <w:name w:val="No List631"/>
    <w:next w:val="a5"/>
    <w:uiPriority w:val="99"/>
    <w:semiHidden/>
    <w:unhideWhenUsed/>
    <w:rsid w:val="004258BF"/>
  </w:style>
  <w:style w:type="numbering" w:customStyle="1" w:styleId="NoList731">
    <w:name w:val="No List731"/>
    <w:next w:val="a5"/>
    <w:uiPriority w:val="99"/>
    <w:semiHidden/>
    <w:unhideWhenUsed/>
    <w:rsid w:val="004258BF"/>
  </w:style>
  <w:style w:type="numbering" w:customStyle="1" w:styleId="NoList821">
    <w:name w:val="No List821"/>
    <w:next w:val="a5"/>
    <w:uiPriority w:val="99"/>
    <w:semiHidden/>
    <w:unhideWhenUsed/>
    <w:rsid w:val="004258BF"/>
  </w:style>
  <w:style w:type="numbering" w:customStyle="1" w:styleId="NoList921">
    <w:name w:val="No List921"/>
    <w:next w:val="a5"/>
    <w:uiPriority w:val="99"/>
    <w:semiHidden/>
    <w:unhideWhenUsed/>
    <w:rsid w:val="004258BF"/>
  </w:style>
  <w:style w:type="numbering" w:customStyle="1" w:styleId="NoList1131">
    <w:name w:val="No List1131"/>
    <w:next w:val="a5"/>
    <w:uiPriority w:val="99"/>
    <w:semiHidden/>
    <w:unhideWhenUsed/>
    <w:rsid w:val="004258BF"/>
  </w:style>
  <w:style w:type="numbering" w:customStyle="1" w:styleId="NoList2131">
    <w:name w:val="No List2131"/>
    <w:next w:val="a5"/>
    <w:uiPriority w:val="99"/>
    <w:semiHidden/>
    <w:unhideWhenUsed/>
    <w:rsid w:val="004258BF"/>
  </w:style>
  <w:style w:type="numbering" w:customStyle="1" w:styleId="NoList3131">
    <w:name w:val="No List3131"/>
    <w:next w:val="a5"/>
    <w:uiPriority w:val="99"/>
    <w:semiHidden/>
    <w:unhideWhenUsed/>
    <w:rsid w:val="004258BF"/>
  </w:style>
  <w:style w:type="numbering" w:customStyle="1" w:styleId="NoList4131">
    <w:name w:val="No List4131"/>
    <w:next w:val="a5"/>
    <w:uiPriority w:val="99"/>
    <w:semiHidden/>
    <w:unhideWhenUsed/>
    <w:rsid w:val="004258BF"/>
  </w:style>
  <w:style w:type="numbering" w:customStyle="1" w:styleId="NoList5121">
    <w:name w:val="No List5121"/>
    <w:next w:val="a5"/>
    <w:uiPriority w:val="99"/>
    <w:semiHidden/>
    <w:unhideWhenUsed/>
    <w:rsid w:val="004258BF"/>
  </w:style>
  <w:style w:type="numbering" w:customStyle="1" w:styleId="NoList6121">
    <w:name w:val="No List6121"/>
    <w:next w:val="a5"/>
    <w:uiPriority w:val="99"/>
    <w:semiHidden/>
    <w:unhideWhenUsed/>
    <w:rsid w:val="004258BF"/>
  </w:style>
  <w:style w:type="numbering" w:customStyle="1" w:styleId="NoList7121">
    <w:name w:val="No List7121"/>
    <w:next w:val="a5"/>
    <w:uiPriority w:val="99"/>
    <w:semiHidden/>
    <w:unhideWhenUsed/>
    <w:rsid w:val="004258BF"/>
  </w:style>
  <w:style w:type="numbering" w:customStyle="1" w:styleId="NoList8121">
    <w:name w:val="No List8121"/>
    <w:next w:val="a5"/>
    <w:uiPriority w:val="99"/>
    <w:semiHidden/>
    <w:unhideWhenUsed/>
    <w:rsid w:val="004258BF"/>
  </w:style>
  <w:style w:type="numbering" w:customStyle="1" w:styleId="NoList9111">
    <w:name w:val="No List9111"/>
    <w:next w:val="a5"/>
    <w:uiPriority w:val="99"/>
    <w:semiHidden/>
    <w:unhideWhenUsed/>
    <w:rsid w:val="004258BF"/>
  </w:style>
  <w:style w:type="numbering" w:customStyle="1" w:styleId="LFO1921">
    <w:name w:val="LFO1921"/>
    <w:basedOn w:val="a5"/>
    <w:rsid w:val="004258BF"/>
  </w:style>
  <w:style w:type="numbering" w:customStyle="1" w:styleId="NoList1011">
    <w:name w:val="No List1011"/>
    <w:next w:val="a5"/>
    <w:uiPriority w:val="99"/>
    <w:semiHidden/>
    <w:unhideWhenUsed/>
    <w:rsid w:val="004258BF"/>
  </w:style>
  <w:style w:type="numbering" w:customStyle="1" w:styleId="LFO19111">
    <w:name w:val="LFO19111"/>
    <w:basedOn w:val="a5"/>
    <w:rsid w:val="004258BF"/>
  </w:style>
  <w:style w:type="numbering" w:customStyle="1" w:styleId="NoList1231">
    <w:name w:val="No List1231"/>
    <w:next w:val="a5"/>
    <w:uiPriority w:val="99"/>
    <w:semiHidden/>
    <w:rsid w:val="004258BF"/>
  </w:style>
  <w:style w:type="numbering" w:customStyle="1" w:styleId="NoList11131">
    <w:name w:val="No List11131"/>
    <w:next w:val="a5"/>
    <w:uiPriority w:val="99"/>
    <w:semiHidden/>
    <w:unhideWhenUsed/>
    <w:rsid w:val="004258BF"/>
  </w:style>
  <w:style w:type="numbering" w:customStyle="1" w:styleId="1310">
    <w:name w:val="无列表131"/>
    <w:next w:val="a5"/>
    <w:semiHidden/>
    <w:rsid w:val="004258BF"/>
  </w:style>
  <w:style w:type="numbering" w:customStyle="1" w:styleId="1311">
    <w:name w:val="リストなし131"/>
    <w:next w:val="a5"/>
    <w:uiPriority w:val="99"/>
    <w:semiHidden/>
    <w:unhideWhenUsed/>
    <w:rsid w:val="004258BF"/>
  </w:style>
  <w:style w:type="numbering" w:customStyle="1" w:styleId="11310">
    <w:name w:val="无列表1131"/>
    <w:next w:val="a5"/>
    <w:semiHidden/>
    <w:rsid w:val="004258BF"/>
  </w:style>
  <w:style w:type="numbering" w:customStyle="1" w:styleId="11211">
    <w:name w:val="リストなし1121"/>
    <w:next w:val="a5"/>
    <w:uiPriority w:val="99"/>
    <w:semiHidden/>
    <w:unhideWhenUsed/>
    <w:rsid w:val="004258BF"/>
  </w:style>
  <w:style w:type="numbering" w:customStyle="1" w:styleId="NoList2231">
    <w:name w:val="No List2231"/>
    <w:next w:val="a5"/>
    <w:uiPriority w:val="99"/>
    <w:semiHidden/>
    <w:unhideWhenUsed/>
    <w:rsid w:val="004258BF"/>
  </w:style>
  <w:style w:type="numbering" w:customStyle="1" w:styleId="NoList3231">
    <w:name w:val="No List3231"/>
    <w:next w:val="a5"/>
    <w:uiPriority w:val="99"/>
    <w:semiHidden/>
    <w:unhideWhenUsed/>
    <w:rsid w:val="004258BF"/>
  </w:style>
  <w:style w:type="numbering" w:customStyle="1" w:styleId="NoList4221">
    <w:name w:val="No List4221"/>
    <w:next w:val="a5"/>
    <w:uiPriority w:val="99"/>
    <w:semiHidden/>
    <w:unhideWhenUsed/>
    <w:rsid w:val="004258BF"/>
  </w:style>
  <w:style w:type="numbering" w:customStyle="1" w:styleId="NoList21121">
    <w:name w:val="No List21121"/>
    <w:next w:val="a5"/>
    <w:uiPriority w:val="99"/>
    <w:semiHidden/>
    <w:unhideWhenUsed/>
    <w:rsid w:val="004258BF"/>
  </w:style>
  <w:style w:type="numbering" w:customStyle="1" w:styleId="NoList31121">
    <w:name w:val="No List31121"/>
    <w:next w:val="a5"/>
    <w:uiPriority w:val="99"/>
    <w:semiHidden/>
    <w:unhideWhenUsed/>
    <w:rsid w:val="004258BF"/>
  </w:style>
  <w:style w:type="numbering" w:customStyle="1" w:styleId="NoList41121">
    <w:name w:val="No List41121"/>
    <w:next w:val="a5"/>
    <w:uiPriority w:val="99"/>
    <w:semiHidden/>
    <w:unhideWhenUsed/>
    <w:rsid w:val="004258BF"/>
  </w:style>
  <w:style w:type="numbering" w:customStyle="1" w:styleId="11121">
    <w:name w:val="无列表11121"/>
    <w:next w:val="a5"/>
    <w:semiHidden/>
    <w:rsid w:val="004258BF"/>
  </w:style>
  <w:style w:type="numbering" w:customStyle="1" w:styleId="NoList111121">
    <w:name w:val="No List111121"/>
    <w:next w:val="a5"/>
    <w:uiPriority w:val="99"/>
    <w:semiHidden/>
    <w:unhideWhenUsed/>
    <w:rsid w:val="004258BF"/>
  </w:style>
  <w:style w:type="numbering" w:customStyle="1" w:styleId="NoList12121">
    <w:name w:val="No List12121"/>
    <w:next w:val="a5"/>
    <w:uiPriority w:val="99"/>
    <w:semiHidden/>
    <w:unhideWhenUsed/>
    <w:rsid w:val="004258BF"/>
  </w:style>
  <w:style w:type="numbering" w:customStyle="1" w:styleId="NoList22121">
    <w:name w:val="No List22121"/>
    <w:next w:val="a5"/>
    <w:uiPriority w:val="99"/>
    <w:semiHidden/>
    <w:unhideWhenUsed/>
    <w:rsid w:val="004258BF"/>
  </w:style>
  <w:style w:type="numbering" w:customStyle="1" w:styleId="NoList32121">
    <w:name w:val="No List32121"/>
    <w:next w:val="a5"/>
    <w:uiPriority w:val="99"/>
    <w:semiHidden/>
    <w:unhideWhenUsed/>
    <w:rsid w:val="004258BF"/>
  </w:style>
  <w:style w:type="numbering" w:customStyle="1" w:styleId="NoList161">
    <w:name w:val="No List161"/>
    <w:next w:val="a5"/>
    <w:uiPriority w:val="99"/>
    <w:semiHidden/>
    <w:unhideWhenUsed/>
    <w:rsid w:val="004258BF"/>
  </w:style>
  <w:style w:type="numbering" w:customStyle="1" w:styleId="NoList171">
    <w:name w:val="No List171"/>
    <w:next w:val="a5"/>
    <w:uiPriority w:val="99"/>
    <w:semiHidden/>
    <w:unhideWhenUsed/>
    <w:rsid w:val="004258BF"/>
  </w:style>
  <w:style w:type="numbering" w:customStyle="1" w:styleId="NoList251">
    <w:name w:val="No List251"/>
    <w:next w:val="a5"/>
    <w:uiPriority w:val="99"/>
    <w:semiHidden/>
    <w:unhideWhenUsed/>
    <w:rsid w:val="004258BF"/>
  </w:style>
  <w:style w:type="numbering" w:customStyle="1" w:styleId="NoList351">
    <w:name w:val="No List351"/>
    <w:next w:val="a5"/>
    <w:uiPriority w:val="99"/>
    <w:semiHidden/>
    <w:unhideWhenUsed/>
    <w:rsid w:val="004258BF"/>
  </w:style>
  <w:style w:type="numbering" w:customStyle="1" w:styleId="NoList451">
    <w:name w:val="No List451"/>
    <w:next w:val="a5"/>
    <w:uiPriority w:val="99"/>
    <w:semiHidden/>
    <w:unhideWhenUsed/>
    <w:rsid w:val="004258BF"/>
  </w:style>
  <w:style w:type="numbering" w:customStyle="1" w:styleId="NoList541">
    <w:name w:val="No List541"/>
    <w:next w:val="a5"/>
    <w:uiPriority w:val="99"/>
    <w:semiHidden/>
    <w:unhideWhenUsed/>
    <w:rsid w:val="004258BF"/>
  </w:style>
  <w:style w:type="numbering" w:customStyle="1" w:styleId="NoList641">
    <w:name w:val="No List641"/>
    <w:next w:val="a5"/>
    <w:uiPriority w:val="99"/>
    <w:semiHidden/>
    <w:unhideWhenUsed/>
    <w:rsid w:val="004258BF"/>
  </w:style>
  <w:style w:type="numbering" w:customStyle="1" w:styleId="NoList741">
    <w:name w:val="No List741"/>
    <w:next w:val="a5"/>
    <w:uiPriority w:val="99"/>
    <w:semiHidden/>
    <w:unhideWhenUsed/>
    <w:rsid w:val="004258BF"/>
  </w:style>
  <w:style w:type="numbering" w:customStyle="1" w:styleId="NoList831">
    <w:name w:val="No List831"/>
    <w:next w:val="a5"/>
    <w:uiPriority w:val="99"/>
    <w:semiHidden/>
    <w:unhideWhenUsed/>
    <w:rsid w:val="004258BF"/>
  </w:style>
  <w:style w:type="numbering" w:customStyle="1" w:styleId="NoList931">
    <w:name w:val="No List931"/>
    <w:next w:val="a5"/>
    <w:uiPriority w:val="99"/>
    <w:semiHidden/>
    <w:unhideWhenUsed/>
    <w:rsid w:val="004258BF"/>
  </w:style>
  <w:style w:type="numbering" w:customStyle="1" w:styleId="NoList1141">
    <w:name w:val="No List1141"/>
    <w:next w:val="a5"/>
    <w:uiPriority w:val="99"/>
    <w:semiHidden/>
    <w:unhideWhenUsed/>
    <w:rsid w:val="004258BF"/>
  </w:style>
  <w:style w:type="numbering" w:customStyle="1" w:styleId="NoList2141">
    <w:name w:val="No List2141"/>
    <w:next w:val="a5"/>
    <w:uiPriority w:val="99"/>
    <w:semiHidden/>
    <w:unhideWhenUsed/>
    <w:rsid w:val="004258BF"/>
  </w:style>
  <w:style w:type="numbering" w:customStyle="1" w:styleId="NoList3141">
    <w:name w:val="No List3141"/>
    <w:next w:val="a5"/>
    <w:uiPriority w:val="99"/>
    <w:semiHidden/>
    <w:unhideWhenUsed/>
    <w:rsid w:val="004258BF"/>
  </w:style>
  <w:style w:type="numbering" w:customStyle="1" w:styleId="NoList4141">
    <w:name w:val="No List4141"/>
    <w:next w:val="a5"/>
    <w:uiPriority w:val="99"/>
    <w:semiHidden/>
    <w:unhideWhenUsed/>
    <w:rsid w:val="004258BF"/>
  </w:style>
  <w:style w:type="numbering" w:customStyle="1" w:styleId="NoList5131">
    <w:name w:val="No List5131"/>
    <w:next w:val="a5"/>
    <w:uiPriority w:val="99"/>
    <w:semiHidden/>
    <w:unhideWhenUsed/>
    <w:rsid w:val="004258BF"/>
  </w:style>
  <w:style w:type="numbering" w:customStyle="1" w:styleId="NoList6131">
    <w:name w:val="No List6131"/>
    <w:next w:val="a5"/>
    <w:uiPriority w:val="99"/>
    <w:semiHidden/>
    <w:unhideWhenUsed/>
    <w:rsid w:val="004258BF"/>
  </w:style>
  <w:style w:type="numbering" w:customStyle="1" w:styleId="NoList7131">
    <w:name w:val="No List7131"/>
    <w:next w:val="a5"/>
    <w:uiPriority w:val="99"/>
    <w:semiHidden/>
    <w:unhideWhenUsed/>
    <w:rsid w:val="004258BF"/>
  </w:style>
  <w:style w:type="numbering" w:customStyle="1" w:styleId="NoList8131">
    <w:name w:val="No List8131"/>
    <w:next w:val="a5"/>
    <w:uiPriority w:val="99"/>
    <w:semiHidden/>
    <w:unhideWhenUsed/>
    <w:rsid w:val="004258BF"/>
  </w:style>
  <w:style w:type="numbering" w:customStyle="1" w:styleId="NoList9121">
    <w:name w:val="No List9121"/>
    <w:next w:val="a5"/>
    <w:uiPriority w:val="99"/>
    <w:semiHidden/>
    <w:unhideWhenUsed/>
    <w:rsid w:val="004258BF"/>
  </w:style>
  <w:style w:type="numbering" w:customStyle="1" w:styleId="LFO1931">
    <w:name w:val="LFO1931"/>
    <w:basedOn w:val="a5"/>
    <w:rsid w:val="004258BF"/>
  </w:style>
  <w:style w:type="numbering" w:customStyle="1" w:styleId="NoList1021">
    <w:name w:val="No List1021"/>
    <w:next w:val="a5"/>
    <w:uiPriority w:val="99"/>
    <w:semiHidden/>
    <w:unhideWhenUsed/>
    <w:rsid w:val="004258BF"/>
  </w:style>
  <w:style w:type="numbering" w:customStyle="1" w:styleId="LFO19121">
    <w:name w:val="LFO19121"/>
    <w:basedOn w:val="a5"/>
    <w:rsid w:val="004258BF"/>
  </w:style>
  <w:style w:type="numbering" w:customStyle="1" w:styleId="NoList1241">
    <w:name w:val="No List1241"/>
    <w:next w:val="a5"/>
    <w:uiPriority w:val="99"/>
    <w:semiHidden/>
    <w:rsid w:val="004258BF"/>
  </w:style>
  <w:style w:type="numbering" w:customStyle="1" w:styleId="NoList11141">
    <w:name w:val="No List11141"/>
    <w:next w:val="a5"/>
    <w:uiPriority w:val="99"/>
    <w:semiHidden/>
    <w:unhideWhenUsed/>
    <w:rsid w:val="004258BF"/>
  </w:style>
  <w:style w:type="numbering" w:customStyle="1" w:styleId="1410">
    <w:name w:val="无列表141"/>
    <w:next w:val="a5"/>
    <w:semiHidden/>
    <w:rsid w:val="004258BF"/>
  </w:style>
  <w:style w:type="numbering" w:customStyle="1" w:styleId="1411">
    <w:name w:val="リストなし141"/>
    <w:next w:val="a5"/>
    <w:uiPriority w:val="99"/>
    <w:semiHidden/>
    <w:unhideWhenUsed/>
    <w:rsid w:val="004258BF"/>
  </w:style>
  <w:style w:type="numbering" w:customStyle="1" w:styleId="11410">
    <w:name w:val="无列表1141"/>
    <w:next w:val="a5"/>
    <w:semiHidden/>
    <w:rsid w:val="004258BF"/>
  </w:style>
  <w:style w:type="numbering" w:customStyle="1" w:styleId="11311">
    <w:name w:val="リストなし1131"/>
    <w:next w:val="a5"/>
    <w:uiPriority w:val="99"/>
    <w:semiHidden/>
    <w:unhideWhenUsed/>
    <w:rsid w:val="004258BF"/>
  </w:style>
  <w:style w:type="numbering" w:customStyle="1" w:styleId="NoList2241">
    <w:name w:val="No List2241"/>
    <w:next w:val="a5"/>
    <w:uiPriority w:val="99"/>
    <w:semiHidden/>
    <w:unhideWhenUsed/>
    <w:rsid w:val="004258BF"/>
  </w:style>
  <w:style w:type="numbering" w:customStyle="1" w:styleId="NoList3241">
    <w:name w:val="No List3241"/>
    <w:next w:val="a5"/>
    <w:uiPriority w:val="99"/>
    <w:semiHidden/>
    <w:unhideWhenUsed/>
    <w:rsid w:val="004258BF"/>
  </w:style>
  <w:style w:type="numbering" w:customStyle="1" w:styleId="NoList4231">
    <w:name w:val="No List4231"/>
    <w:next w:val="a5"/>
    <w:uiPriority w:val="99"/>
    <w:semiHidden/>
    <w:unhideWhenUsed/>
    <w:rsid w:val="004258BF"/>
  </w:style>
  <w:style w:type="numbering" w:customStyle="1" w:styleId="NoList21131">
    <w:name w:val="No List21131"/>
    <w:next w:val="a5"/>
    <w:uiPriority w:val="99"/>
    <w:semiHidden/>
    <w:unhideWhenUsed/>
    <w:rsid w:val="004258BF"/>
  </w:style>
  <w:style w:type="numbering" w:customStyle="1" w:styleId="NoList31131">
    <w:name w:val="No List31131"/>
    <w:next w:val="a5"/>
    <w:uiPriority w:val="99"/>
    <w:semiHidden/>
    <w:unhideWhenUsed/>
    <w:rsid w:val="004258BF"/>
  </w:style>
  <w:style w:type="numbering" w:customStyle="1" w:styleId="NoList41131">
    <w:name w:val="No List41131"/>
    <w:next w:val="a5"/>
    <w:uiPriority w:val="99"/>
    <w:semiHidden/>
    <w:unhideWhenUsed/>
    <w:rsid w:val="004258BF"/>
  </w:style>
  <w:style w:type="numbering" w:customStyle="1" w:styleId="11131">
    <w:name w:val="无列表11131"/>
    <w:next w:val="a5"/>
    <w:semiHidden/>
    <w:rsid w:val="004258BF"/>
  </w:style>
  <w:style w:type="numbering" w:customStyle="1" w:styleId="NoList111131">
    <w:name w:val="No List111131"/>
    <w:next w:val="a5"/>
    <w:uiPriority w:val="99"/>
    <w:semiHidden/>
    <w:unhideWhenUsed/>
    <w:rsid w:val="004258BF"/>
  </w:style>
  <w:style w:type="numbering" w:customStyle="1" w:styleId="NoList12131">
    <w:name w:val="No List12131"/>
    <w:next w:val="a5"/>
    <w:uiPriority w:val="99"/>
    <w:semiHidden/>
    <w:unhideWhenUsed/>
    <w:rsid w:val="004258BF"/>
  </w:style>
  <w:style w:type="numbering" w:customStyle="1" w:styleId="NoList22131">
    <w:name w:val="No List22131"/>
    <w:next w:val="a5"/>
    <w:uiPriority w:val="99"/>
    <w:semiHidden/>
    <w:unhideWhenUsed/>
    <w:rsid w:val="004258BF"/>
  </w:style>
  <w:style w:type="numbering" w:customStyle="1" w:styleId="NoList32131">
    <w:name w:val="No List32131"/>
    <w:next w:val="a5"/>
    <w:uiPriority w:val="99"/>
    <w:semiHidden/>
    <w:unhideWhenUsed/>
    <w:rsid w:val="004258BF"/>
  </w:style>
  <w:style w:type="numbering" w:customStyle="1" w:styleId="111111">
    <w:name w:val="无列表111111"/>
    <w:next w:val="a5"/>
    <w:semiHidden/>
    <w:rsid w:val="004258BF"/>
  </w:style>
  <w:style w:type="numbering" w:customStyle="1" w:styleId="218">
    <w:name w:val="无列表21"/>
    <w:next w:val="a5"/>
    <w:uiPriority w:val="99"/>
    <w:semiHidden/>
    <w:unhideWhenUsed/>
    <w:rsid w:val="004258BF"/>
  </w:style>
  <w:style w:type="numbering" w:customStyle="1" w:styleId="1510">
    <w:name w:val="无列表151"/>
    <w:next w:val="a5"/>
    <w:semiHidden/>
    <w:rsid w:val="004258BF"/>
  </w:style>
  <w:style w:type="numbering" w:customStyle="1" w:styleId="1511">
    <w:name w:val="リストなし151"/>
    <w:next w:val="a5"/>
    <w:uiPriority w:val="99"/>
    <w:semiHidden/>
    <w:unhideWhenUsed/>
    <w:rsid w:val="004258BF"/>
  </w:style>
  <w:style w:type="numbering" w:customStyle="1" w:styleId="NoList181">
    <w:name w:val="No List181"/>
    <w:next w:val="a5"/>
    <w:uiPriority w:val="99"/>
    <w:semiHidden/>
    <w:unhideWhenUsed/>
    <w:rsid w:val="004258BF"/>
  </w:style>
  <w:style w:type="numbering" w:customStyle="1" w:styleId="1151">
    <w:name w:val="无列表1151"/>
    <w:next w:val="a5"/>
    <w:semiHidden/>
    <w:rsid w:val="004258BF"/>
  </w:style>
  <w:style w:type="numbering" w:customStyle="1" w:styleId="11411">
    <w:name w:val="リストなし1141"/>
    <w:next w:val="a5"/>
    <w:uiPriority w:val="99"/>
    <w:semiHidden/>
    <w:unhideWhenUsed/>
    <w:rsid w:val="004258BF"/>
  </w:style>
  <w:style w:type="numbering" w:customStyle="1" w:styleId="NoList261">
    <w:name w:val="No List261"/>
    <w:next w:val="a5"/>
    <w:uiPriority w:val="99"/>
    <w:semiHidden/>
    <w:unhideWhenUsed/>
    <w:rsid w:val="004258BF"/>
  </w:style>
  <w:style w:type="numbering" w:customStyle="1" w:styleId="NoList361">
    <w:name w:val="No List361"/>
    <w:next w:val="a5"/>
    <w:uiPriority w:val="99"/>
    <w:semiHidden/>
    <w:unhideWhenUsed/>
    <w:rsid w:val="004258BF"/>
  </w:style>
  <w:style w:type="numbering" w:customStyle="1" w:styleId="NoList1151">
    <w:name w:val="No List1151"/>
    <w:next w:val="a5"/>
    <w:uiPriority w:val="99"/>
    <w:semiHidden/>
    <w:unhideWhenUsed/>
    <w:rsid w:val="004258BF"/>
  </w:style>
  <w:style w:type="numbering" w:customStyle="1" w:styleId="NoList461">
    <w:name w:val="No List461"/>
    <w:next w:val="a5"/>
    <w:uiPriority w:val="99"/>
    <w:semiHidden/>
    <w:unhideWhenUsed/>
    <w:rsid w:val="004258BF"/>
  </w:style>
  <w:style w:type="numbering" w:customStyle="1" w:styleId="NoList551">
    <w:name w:val="No List551"/>
    <w:next w:val="a5"/>
    <w:uiPriority w:val="99"/>
    <w:semiHidden/>
    <w:unhideWhenUsed/>
    <w:rsid w:val="004258BF"/>
  </w:style>
  <w:style w:type="numbering" w:customStyle="1" w:styleId="NoList11151">
    <w:name w:val="No List11151"/>
    <w:next w:val="a5"/>
    <w:uiPriority w:val="99"/>
    <w:semiHidden/>
    <w:unhideWhenUsed/>
    <w:rsid w:val="004258BF"/>
  </w:style>
  <w:style w:type="numbering" w:customStyle="1" w:styleId="NoList2151">
    <w:name w:val="No List2151"/>
    <w:next w:val="a5"/>
    <w:uiPriority w:val="99"/>
    <w:semiHidden/>
    <w:unhideWhenUsed/>
    <w:rsid w:val="004258BF"/>
  </w:style>
  <w:style w:type="numbering" w:customStyle="1" w:styleId="NoList3151">
    <w:name w:val="No List3151"/>
    <w:next w:val="a5"/>
    <w:uiPriority w:val="99"/>
    <w:semiHidden/>
    <w:unhideWhenUsed/>
    <w:rsid w:val="004258BF"/>
  </w:style>
  <w:style w:type="numbering" w:customStyle="1" w:styleId="NoList4151">
    <w:name w:val="No List4151"/>
    <w:next w:val="a5"/>
    <w:uiPriority w:val="99"/>
    <w:semiHidden/>
    <w:unhideWhenUsed/>
    <w:rsid w:val="004258BF"/>
  </w:style>
  <w:style w:type="numbering" w:customStyle="1" w:styleId="NoList651">
    <w:name w:val="No List651"/>
    <w:next w:val="a5"/>
    <w:uiPriority w:val="99"/>
    <w:semiHidden/>
    <w:unhideWhenUsed/>
    <w:rsid w:val="004258BF"/>
  </w:style>
  <w:style w:type="numbering" w:customStyle="1" w:styleId="NoList751">
    <w:name w:val="No List751"/>
    <w:next w:val="a5"/>
    <w:uiPriority w:val="99"/>
    <w:semiHidden/>
    <w:unhideWhenUsed/>
    <w:rsid w:val="004258BF"/>
  </w:style>
  <w:style w:type="numbering" w:customStyle="1" w:styleId="NoList1251">
    <w:name w:val="No List1251"/>
    <w:next w:val="a5"/>
    <w:uiPriority w:val="99"/>
    <w:semiHidden/>
    <w:unhideWhenUsed/>
    <w:rsid w:val="004258BF"/>
  </w:style>
  <w:style w:type="numbering" w:customStyle="1" w:styleId="NoList2251">
    <w:name w:val="No List2251"/>
    <w:next w:val="a5"/>
    <w:uiPriority w:val="99"/>
    <w:semiHidden/>
    <w:unhideWhenUsed/>
    <w:rsid w:val="004258BF"/>
  </w:style>
  <w:style w:type="numbering" w:customStyle="1" w:styleId="NoList3251">
    <w:name w:val="No List3251"/>
    <w:next w:val="a5"/>
    <w:uiPriority w:val="99"/>
    <w:semiHidden/>
    <w:unhideWhenUsed/>
    <w:rsid w:val="004258BF"/>
  </w:style>
  <w:style w:type="numbering" w:customStyle="1" w:styleId="NoList4241">
    <w:name w:val="No List4241"/>
    <w:next w:val="a5"/>
    <w:uiPriority w:val="99"/>
    <w:semiHidden/>
    <w:unhideWhenUsed/>
    <w:rsid w:val="004258BF"/>
  </w:style>
  <w:style w:type="numbering" w:customStyle="1" w:styleId="NoList5141">
    <w:name w:val="No List5141"/>
    <w:next w:val="a5"/>
    <w:uiPriority w:val="99"/>
    <w:semiHidden/>
    <w:unhideWhenUsed/>
    <w:rsid w:val="004258BF"/>
  </w:style>
  <w:style w:type="numbering" w:customStyle="1" w:styleId="NoList21141">
    <w:name w:val="No List21141"/>
    <w:next w:val="a5"/>
    <w:uiPriority w:val="99"/>
    <w:semiHidden/>
    <w:unhideWhenUsed/>
    <w:rsid w:val="004258BF"/>
  </w:style>
  <w:style w:type="numbering" w:customStyle="1" w:styleId="NoList31141">
    <w:name w:val="No List31141"/>
    <w:next w:val="a5"/>
    <w:uiPriority w:val="99"/>
    <w:semiHidden/>
    <w:unhideWhenUsed/>
    <w:rsid w:val="004258BF"/>
  </w:style>
  <w:style w:type="numbering" w:customStyle="1" w:styleId="NoList41141">
    <w:name w:val="No List41141"/>
    <w:next w:val="a5"/>
    <w:uiPriority w:val="99"/>
    <w:semiHidden/>
    <w:unhideWhenUsed/>
    <w:rsid w:val="004258BF"/>
  </w:style>
  <w:style w:type="numbering" w:customStyle="1" w:styleId="NoList6141">
    <w:name w:val="No List6141"/>
    <w:next w:val="a5"/>
    <w:uiPriority w:val="99"/>
    <w:semiHidden/>
    <w:unhideWhenUsed/>
    <w:rsid w:val="004258BF"/>
  </w:style>
  <w:style w:type="numbering" w:customStyle="1" w:styleId="11141">
    <w:name w:val="无列表11141"/>
    <w:next w:val="a5"/>
    <w:semiHidden/>
    <w:rsid w:val="004258BF"/>
  </w:style>
  <w:style w:type="numbering" w:customStyle="1" w:styleId="NoList111141">
    <w:name w:val="No List111141"/>
    <w:next w:val="a5"/>
    <w:uiPriority w:val="99"/>
    <w:semiHidden/>
    <w:unhideWhenUsed/>
    <w:rsid w:val="004258BF"/>
  </w:style>
  <w:style w:type="numbering" w:customStyle="1" w:styleId="NoList7141">
    <w:name w:val="No List7141"/>
    <w:next w:val="a5"/>
    <w:uiPriority w:val="99"/>
    <w:semiHidden/>
    <w:unhideWhenUsed/>
    <w:rsid w:val="004258BF"/>
  </w:style>
  <w:style w:type="numbering" w:customStyle="1" w:styleId="NoList12141">
    <w:name w:val="No List12141"/>
    <w:next w:val="a5"/>
    <w:uiPriority w:val="99"/>
    <w:semiHidden/>
    <w:unhideWhenUsed/>
    <w:rsid w:val="004258BF"/>
  </w:style>
  <w:style w:type="numbering" w:customStyle="1" w:styleId="NoList22141">
    <w:name w:val="No List22141"/>
    <w:next w:val="a5"/>
    <w:uiPriority w:val="99"/>
    <w:semiHidden/>
    <w:unhideWhenUsed/>
    <w:rsid w:val="004258BF"/>
  </w:style>
  <w:style w:type="numbering" w:customStyle="1" w:styleId="NoList32141">
    <w:name w:val="No List32141"/>
    <w:next w:val="a5"/>
    <w:uiPriority w:val="99"/>
    <w:semiHidden/>
    <w:unhideWhenUsed/>
    <w:rsid w:val="004258BF"/>
  </w:style>
  <w:style w:type="numbering" w:customStyle="1" w:styleId="NoList841">
    <w:name w:val="No List841"/>
    <w:next w:val="a5"/>
    <w:uiPriority w:val="99"/>
    <w:semiHidden/>
    <w:unhideWhenUsed/>
    <w:rsid w:val="004258BF"/>
  </w:style>
  <w:style w:type="numbering" w:customStyle="1" w:styleId="NoList941">
    <w:name w:val="No List941"/>
    <w:next w:val="a5"/>
    <w:uiPriority w:val="99"/>
    <w:semiHidden/>
    <w:unhideWhenUsed/>
    <w:rsid w:val="004258BF"/>
  </w:style>
  <w:style w:type="numbering" w:customStyle="1" w:styleId="NoList8141">
    <w:name w:val="No List8141"/>
    <w:next w:val="a5"/>
    <w:uiPriority w:val="99"/>
    <w:semiHidden/>
    <w:unhideWhenUsed/>
    <w:rsid w:val="004258BF"/>
  </w:style>
  <w:style w:type="numbering" w:customStyle="1" w:styleId="NoList9131">
    <w:name w:val="No List9131"/>
    <w:next w:val="a5"/>
    <w:uiPriority w:val="99"/>
    <w:semiHidden/>
    <w:unhideWhenUsed/>
    <w:rsid w:val="004258BF"/>
  </w:style>
  <w:style w:type="numbering" w:customStyle="1" w:styleId="LFO1941">
    <w:name w:val="LFO1941"/>
    <w:basedOn w:val="a5"/>
    <w:rsid w:val="004258BF"/>
  </w:style>
  <w:style w:type="numbering" w:customStyle="1" w:styleId="NoList1031">
    <w:name w:val="No List1031"/>
    <w:next w:val="a5"/>
    <w:uiPriority w:val="99"/>
    <w:semiHidden/>
    <w:unhideWhenUsed/>
    <w:rsid w:val="004258BF"/>
  </w:style>
  <w:style w:type="numbering" w:customStyle="1" w:styleId="LFO19131">
    <w:name w:val="LFO19131"/>
    <w:basedOn w:val="a5"/>
    <w:rsid w:val="004258BF"/>
  </w:style>
  <w:style w:type="numbering" w:customStyle="1" w:styleId="12110">
    <w:name w:val="无列表1211"/>
    <w:next w:val="a5"/>
    <w:semiHidden/>
    <w:rsid w:val="004258BF"/>
  </w:style>
  <w:style w:type="numbering" w:customStyle="1" w:styleId="12111">
    <w:name w:val="リストなし1211"/>
    <w:next w:val="a5"/>
    <w:uiPriority w:val="99"/>
    <w:semiHidden/>
    <w:unhideWhenUsed/>
    <w:rsid w:val="004258BF"/>
  </w:style>
  <w:style w:type="numbering" w:customStyle="1" w:styleId="111112">
    <w:name w:val="リストなし11111"/>
    <w:next w:val="a5"/>
    <w:uiPriority w:val="99"/>
    <w:semiHidden/>
    <w:unhideWhenUsed/>
    <w:rsid w:val="004258BF"/>
  </w:style>
  <w:style w:type="numbering" w:customStyle="1" w:styleId="NoList1311">
    <w:name w:val="No List1311"/>
    <w:next w:val="a5"/>
    <w:uiPriority w:val="99"/>
    <w:semiHidden/>
    <w:unhideWhenUsed/>
    <w:rsid w:val="004258BF"/>
  </w:style>
  <w:style w:type="numbering" w:customStyle="1" w:styleId="NoList2311">
    <w:name w:val="No List2311"/>
    <w:next w:val="a5"/>
    <w:uiPriority w:val="99"/>
    <w:semiHidden/>
    <w:unhideWhenUsed/>
    <w:rsid w:val="004258BF"/>
  </w:style>
  <w:style w:type="numbering" w:customStyle="1" w:styleId="NoList3311">
    <w:name w:val="No List3311"/>
    <w:next w:val="a5"/>
    <w:uiPriority w:val="99"/>
    <w:semiHidden/>
    <w:unhideWhenUsed/>
    <w:rsid w:val="004258BF"/>
  </w:style>
  <w:style w:type="numbering" w:customStyle="1" w:styleId="NoList4311">
    <w:name w:val="No List4311"/>
    <w:next w:val="a5"/>
    <w:uiPriority w:val="99"/>
    <w:semiHidden/>
    <w:unhideWhenUsed/>
    <w:rsid w:val="004258BF"/>
  </w:style>
  <w:style w:type="numbering" w:customStyle="1" w:styleId="NoList5211">
    <w:name w:val="No List5211"/>
    <w:next w:val="a5"/>
    <w:uiPriority w:val="99"/>
    <w:semiHidden/>
    <w:unhideWhenUsed/>
    <w:rsid w:val="004258BF"/>
  </w:style>
  <w:style w:type="numbering" w:customStyle="1" w:styleId="NoList6211">
    <w:name w:val="No List6211"/>
    <w:next w:val="a5"/>
    <w:uiPriority w:val="99"/>
    <w:semiHidden/>
    <w:unhideWhenUsed/>
    <w:rsid w:val="004258BF"/>
  </w:style>
  <w:style w:type="numbering" w:customStyle="1" w:styleId="NoList7211">
    <w:name w:val="No List7211"/>
    <w:next w:val="a5"/>
    <w:uiPriority w:val="99"/>
    <w:semiHidden/>
    <w:unhideWhenUsed/>
    <w:rsid w:val="004258BF"/>
  </w:style>
  <w:style w:type="numbering" w:customStyle="1" w:styleId="NoList11211">
    <w:name w:val="No List11211"/>
    <w:next w:val="a5"/>
    <w:uiPriority w:val="99"/>
    <w:semiHidden/>
    <w:unhideWhenUsed/>
    <w:rsid w:val="004258BF"/>
  </w:style>
  <w:style w:type="numbering" w:customStyle="1" w:styleId="NoList21211">
    <w:name w:val="No List21211"/>
    <w:next w:val="a5"/>
    <w:uiPriority w:val="99"/>
    <w:semiHidden/>
    <w:unhideWhenUsed/>
    <w:rsid w:val="004258BF"/>
  </w:style>
  <w:style w:type="numbering" w:customStyle="1" w:styleId="NoList31211">
    <w:name w:val="No List31211"/>
    <w:next w:val="a5"/>
    <w:uiPriority w:val="99"/>
    <w:semiHidden/>
    <w:unhideWhenUsed/>
    <w:rsid w:val="004258BF"/>
  </w:style>
  <w:style w:type="numbering" w:customStyle="1" w:styleId="NoList41211">
    <w:name w:val="No List41211"/>
    <w:next w:val="a5"/>
    <w:uiPriority w:val="99"/>
    <w:semiHidden/>
    <w:unhideWhenUsed/>
    <w:rsid w:val="004258BF"/>
  </w:style>
  <w:style w:type="numbering" w:customStyle="1" w:styleId="NoList51111">
    <w:name w:val="No List51111"/>
    <w:next w:val="a5"/>
    <w:uiPriority w:val="99"/>
    <w:semiHidden/>
    <w:unhideWhenUsed/>
    <w:rsid w:val="004258BF"/>
  </w:style>
  <w:style w:type="numbering" w:customStyle="1" w:styleId="NoList61111">
    <w:name w:val="No List61111"/>
    <w:next w:val="a5"/>
    <w:uiPriority w:val="99"/>
    <w:semiHidden/>
    <w:unhideWhenUsed/>
    <w:rsid w:val="004258BF"/>
  </w:style>
  <w:style w:type="numbering" w:customStyle="1" w:styleId="NoList71111">
    <w:name w:val="No List71111"/>
    <w:next w:val="a5"/>
    <w:uiPriority w:val="99"/>
    <w:semiHidden/>
    <w:unhideWhenUsed/>
    <w:rsid w:val="004258BF"/>
  </w:style>
  <w:style w:type="numbering" w:customStyle="1" w:styleId="NoList81111">
    <w:name w:val="No List81111"/>
    <w:next w:val="a5"/>
    <w:uiPriority w:val="99"/>
    <w:semiHidden/>
    <w:unhideWhenUsed/>
    <w:rsid w:val="004258BF"/>
  </w:style>
  <w:style w:type="numbering" w:customStyle="1" w:styleId="NoList12211">
    <w:name w:val="No List12211"/>
    <w:next w:val="a5"/>
    <w:uiPriority w:val="99"/>
    <w:semiHidden/>
    <w:rsid w:val="004258BF"/>
  </w:style>
  <w:style w:type="numbering" w:customStyle="1" w:styleId="NoList111211">
    <w:name w:val="No List111211"/>
    <w:next w:val="a5"/>
    <w:uiPriority w:val="99"/>
    <w:semiHidden/>
    <w:unhideWhenUsed/>
    <w:rsid w:val="004258BF"/>
  </w:style>
  <w:style w:type="numbering" w:customStyle="1" w:styleId="112110">
    <w:name w:val="无列表11211"/>
    <w:next w:val="a5"/>
    <w:semiHidden/>
    <w:rsid w:val="004258BF"/>
  </w:style>
  <w:style w:type="numbering" w:customStyle="1" w:styleId="NoList22211">
    <w:name w:val="No List22211"/>
    <w:next w:val="a5"/>
    <w:uiPriority w:val="99"/>
    <w:semiHidden/>
    <w:unhideWhenUsed/>
    <w:rsid w:val="004258BF"/>
  </w:style>
  <w:style w:type="numbering" w:customStyle="1" w:styleId="NoList32211">
    <w:name w:val="No List32211"/>
    <w:next w:val="a5"/>
    <w:uiPriority w:val="99"/>
    <w:semiHidden/>
    <w:unhideWhenUsed/>
    <w:rsid w:val="004258BF"/>
  </w:style>
  <w:style w:type="numbering" w:customStyle="1" w:styleId="NoList42111">
    <w:name w:val="No List42111"/>
    <w:next w:val="a5"/>
    <w:uiPriority w:val="99"/>
    <w:semiHidden/>
    <w:unhideWhenUsed/>
    <w:rsid w:val="004258BF"/>
  </w:style>
  <w:style w:type="numbering" w:customStyle="1" w:styleId="NoList211111">
    <w:name w:val="No List211111"/>
    <w:next w:val="a5"/>
    <w:uiPriority w:val="99"/>
    <w:semiHidden/>
    <w:unhideWhenUsed/>
    <w:rsid w:val="004258BF"/>
  </w:style>
  <w:style w:type="numbering" w:customStyle="1" w:styleId="NoList311111">
    <w:name w:val="No List311111"/>
    <w:next w:val="a5"/>
    <w:uiPriority w:val="99"/>
    <w:semiHidden/>
    <w:unhideWhenUsed/>
    <w:rsid w:val="004258BF"/>
  </w:style>
  <w:style w:type="numbering" w:customStyle="1" w:styleId="NoList411111">
    <w:name w:val="No List411111"/>
    <w:next w:val="a5"/>
    <w:uiPriority w:val="99"/>
    <w:semiHidden/>
    <w:unhideWhenUsed/>
    <w:rsid w:val="004258BF"/>
  </w:style>
  <w:style w:type="numbering" w:customStyle="1" w:styleId="1111111">
    <w:name w:val="无列表1111111"/>
    <w:next w:val="a5"/>
    <w:semiHidden/>
    <w:rsid w:val="004258BF"/>
  </w:style>
  <w:style w:type="numbering" w:customStyle="1" w:styleId="NoList1111111">
    <w:name w:val="No List1111111"/>
    <w:next w:val="a5"/>
    <w:uiPriority w:val="99"/>
    <w:semiHidden/>
    <w:unhideWhenUsed/>
    <w:rsid w:val="004258BF"/>
  </w:style>
  <w:style w:type="numbering" w:customStyle="1" w:styleId="NoList121111">
    <w:name w:val="No List121111"/>
    <w:next w:val="a5"/>
    <w:uiPriority w:val="99"/>
    <w:semiHidden/>
    <w:unhideWhenUsed/>
    <w:rsid w:val="004258BF"/>
  </w:style>
  <w:style w:type="numbering" w:customStyle="1" w:styleId="NoList221111">
    <w:name w:val="No List221111"/>
    <w:next w:val="a5"/>
    <w:uiPriority w:val="99"/>
    <w:semiHidden/>
    <w:unhideWhenUsed/>
    <w:rsid w:val="004258BF"/>
  </w:style>
  <w:style w:type="numbering" w:customStyle="1" w:styleId="NoList321111">
    <w:name w:val="No List321111"/>
    <w:next w:val="a5"/>
    <w:uiPriority w:val="99"/>
    <w:semiHidden/>
    <w:unhideWhenUsed/>
    <w:rsid w:val="004258BF"/>
  </w:style>
  <w:style w:type="numbering" w:customStyle="1" w:styleId="NoList1411">
    <w:name w:val="No List1411"/>
    <w:next w:val="a5"/>
    <w:uiPriority w:val="99"/>
    <w:semiHidden/>
    <w:unhideWhenUsed/>
    <w:rsid w:val="004258BF"/>
  </w:style>
  <w:style w:type="numbering" w:customStyle="1" w:styleId="NoList1511">
    <w:name w:val="No List1511"/>
    <w:next w:val="a5"/>
    <w:uiPriority w:val="99"/>
    <w:semiHidden/>
    <w:unhideWhenUsed/>
    <w:rsid w:val="004258BF"/>
  </w:style>
  <w:style w:type="numbering" w:customStyle="1" w:styleId="NoList2411">
    <w:name w:val="No List2411"/>
    <w:next w:val="a5"/>
    <w:uiPriority w:val="99"/>
    <w:semiHidden/>
    <w:unhideWhenUsed/>
    <w:rsid w:val="004258BF"/>
  </w:style>
  <w:style w:type="numbering" w:customStyle="1" w:styleId="NoList3411">
    <w:name w:val="No List3411"/>
    <w:next w:val="a5"/>
    <w:uiPriority w:val="99"/>
    <w:semiHidden/>
    <w:unhideWhenUsed/>
    <w:rsid w:val="004258BF"/>
  </w:style>
  <w:style w:type="numbering" w:customStyle="1" w:styleId="NoList4411">
    <w:name w:val="No List4411"/>
    <w:next w:val="a5"/>
    <w:uiPriority w:val="99"/>
    <w:semiHidden/>
    <w:unhideWhenUsed/>
    <w:rsid w:val="004258BF"/>
  </w:style>
  <w:style w:type="numbering" w:customStyle="1" w:styleId="NoList5311">
    <w:name w:val="No List5311"/>
    <w:next w:val="a5"/>
    <w:uiPriority w:val="99"/>
    <w:semiHidden/>
    <w:unhideWhenUsed/>
    <w:rsid w:val="004258BF"/>
  </w:style>
  <w:style w:type="numbering" w:customStyle="1" w:styleId="NoList6311">
    <w:name w:val="No List6311"/>
    <w:next w:val="a5"/>
    <w:uiPriority w:val="99"/>
    <w:semiHidden/>
    <w:unhideWhenUsed/>
    <w:rsid w:val="004258BF"/>
  </w:style>
  <w:style w:type="numbering" w:customStyle="1" w:styleId="NoList7311">
    <w:name w:val="No List7311"/>
    <w:next w:val="a5"/>
    <w:uiPriority w:val="99"/>
    <w:semiHidden/>
    <w:unhideWhenUsed/>
    <w:rsid w:val="004258BF"/>
  </w:style>
  <w:style w:type="numbering" w:customStyle="1" w:styleId="NoList8211">
    <w:name w:val="No List8211"/>
    <w:next w:val="a5"/>
    <w:uiPriority w:val="99"/>
    <w:semiHidden/>
    <w:unhideWhenUsed/>
    <w:rsid w:val="004258BF"/>
  </w:style>
  <w:style w:type="numbering" w:customStyle="1" w:styleId="NoList9211">
    <w:name w:val="No List9211"/>
    <w:next w:val="a5"/>
    <w:uiPriority w:val="99"/>
    <w:semiHidden/>
    <w:unhideWhenUsed/>
    <w:rsid w:val="004258BF"/>
  </w:style>
  <w:style w:type="numbering" w:customStyle="1" w:styleId="NoList11311">
    <w:name w:val="No List11311"/>
    <w:next w:val="a5"/>
    <w:uiPriority w:val="99"/>
    <w:semiHidden/>
    <w:unhideWhenUsed/>
    <w:rsid w:val="004258BF"/>
  </w:style>
  <w:style w:type="numbering" w:customStyle="1" w:styleId="NoList21311">
    <w:name w:val="No List21311"/>
    <w:next w:val="a5"/>
    <w:uiPriority w:val="99"/>
    <w:semiHidden/>
    <w:unhideWhenUsed/>
    <w:rsid w:val="004258BF"/>
  </w:style>
  <w:style w:type="numbering" w:customStyle="1" w:styleId="NoList31311">
    <w:name w:val="No List31311"/>
    <w:next w:val="a5"/>
    <w:uiPriority w:val="99"/>
    <w:semiHidden/>
    <w:unhideWhenUsed/>
    <w:rsid w:val="004258BF"/>
  </w:style>
  <w:style w:type="numbering" w:customStyle="1" w:styleId="NoList41311">
    <w:name w:val="No List41311"/>
    <w:next w:val="a5"/>
    <w:uiPriority w:val="99"/>
    <w:semiHidden/>
    <w:unhideWhenUsed/>
    <w:rsid w:val="004258BF"/>
  </w:style>
  <w:style w:type="numbering" w:customStyle="1" w:styleId="NoList51211">
    <w:name w:val="No List51211"/>
    <w:next w:val="a5"/>
    <w:uiPriority w:val="99"/>
    <w:semiHidden/>
    <w:unhideWhenUsed/>
    <w:rsid w:val="004258BF"/>
  </w:style>
  <w:style w:type="numbering" w:customStyle="1" w:styleId="NoList61211">
    <w:name w:val="No List61211"/>
    <w:next w:val="a5"/>
    <w:uiPriority w:val="99"/>
    <w:semiHidden/>
    <w:unhideWhenUsed/>
    <w:rsid w:val="004258BF"/>
  </w:style>
  <w:style w:type="numbering" w:customStyle="1" w:styleId="NoList71211">
    <w:name w:val="No List71211"/>
    <w:next w:val="a5"/>
    <w:uiPriority w:val="99"/>
    <w:semiHidden/>
    <w:unhideWhenUsed/>
    <w:rsid w:val="004258BF"/>
  </w:style>
  <w:style w:type="numbering" w:customStyle="1" w:styleId="NoList81211">
    <w:name w:val="No List81211"/>
    <w:next w:val="a5"/>
    <w:uiPriority w:val="99"/>
    <w:semiHidden/>
    <w:unhideWhenUsed/>
    <w:rsid w:val="004258BF"/>
  </w:style>
  <w:style w:type="numbering" w:customStyle="1" w:styleId="NoList91111">
    <w:name w:val="No List91111"/>
    <w:next w:val="a5"/>
    <w:uiPriority w:val="99"/>
    <w:semiHidden/>
    <w:unhideWhenUsed/>
    <w:rsid w:val="004258BF"/>
  </w:style>
  <w:style w:type="numbering" w:customStyle="1" w:styleId="LFO19211">
    <w:name w:val="LFO19211"/>
    <w:basedOn w:val="a5"/>
    <w:rsid w:val="004258BF"/>
  </w:style>
  <w:style w:type="numbering" w:customStyle="1" w:styleId="NoList10111">
    <w:name w:val="No List10111"/>
    <w:next w:val="a5"/>
    <w:uiPriority w:val="99"/>
    <w:semiHidden/>
    <w:unhideWhenUsed/>
    <w:rsid w:val="004258BF"/>
  </w:style>
  <w:style w:type="numbering" w:customStyle="1" w:styleId="LFO191111">
    <w:name w:val="LFO191111"/>
    <w:basedOn w:val="a5"/>
    <w:rsid w:val="004258BF"/>
  </w:style>
  <w:style w:type="numbering" w:customStyle="1" w:styleId="NoList12311">
    <w:name w:val="No List12311"/>
    <w:next w:val="a5"/>
    <w:uiPriority w:val="99"/>
    <w:semiHidden/>
    <w:rsid w:val="004258BF"/>
  </w:style>
  <w:style w:type="numbering" w:customStyle="1" w:styleId="NoList111311">
    <w:name w:val="No List111311"/>
    <w:next w:val="a5"/>
    <w:uiPriority w:val="99"/>
    <w:semiHidden/>
    <w:unhideWhenUsed/>
    <w:rsid w:val="004258BF"/>
  </w:style>
  <w:style w:type="numbering" w:customStyle="1" w:styleId="13110">
    <w:name w:val="无列表1311"/>
    <w:next w:val="a5"/>
    <w:semiHidden/>
    <w:rsid w:val="004258BF"/>
  </w:style>
  <w:style w:type="numbering" w:customStyle="1" w:styleId="13111">
    <w:name w:val="リストなし1311"/>
    <w:next w:val="a5"/>
    <w:uiPriority w:val="99"/>
    <w:semiHidden/>
    <w:unhideWhenUsed/>
    <w:rsid w:val="004258BF"/>
  </w:style>
  <w:style w:type="numbering" w:customStyle="1" w:styleId="113110">
    <w:name w:val="无列表11311"/>
    <w:next w:val="a5"/>
    <w:semiHidden/>
    <w:rsid w:val="004258BF"/>
  </w:style>
  <w:style w:type="numbering" w:customStyle="1" w:styleId="112111">
    <w:name w:val="リストなし11211"/>
    <w:next w:val="a5"/>
    <w:uiPriority w:val="99"/>
    <w:semiHidden/>
    <w:unhideWhenUsed/>
    <w:rsid w:val="004258BF"/>
  </w:style>
  <w:style w:type="numbering" w:customStyle="1" w:styleId="NoList22311">
    <w:name w:val="No List22311"/>
    <w:next w:val="a5"/>
    <w:uiPriority w:val="99"/>
    <w:semiHidden/>
    <w:unhideWhenUsed/>
    <w:rsid w:val="004258BF"/>
  </w:style>
  <w:style w:type="numbering" w:customStyle="1" w:styleId="NoList32311">
    <w:name w:val="No List32311"/>
    <w:next w:val="a5"/>
    <w:uiPriority w:val="99"/>
    <w:semiHidden/>
    <w:unhideWhenUsed/>
    <w:rsid w:val="004258BF"/>
  </w:style>
  <w:style w:type="numbering" w:customStyle="1" w:styleId="NoList42211">
    <w:name w:val="No List42211"/>
    <w:next w:val="a5"/>
    <w:uiPriority w:val="99"/>
    <w:semiHidden/>
    <w:unhideWhenUsed/>
    <w:rsid w:val="004258BF"/>
  </w:style>
  <w:style w:type="numbering" w:customStyle="1" w:styleId="NoList211211">
    <w:name w:val="No List211211"/>
    <w:next w:val="a5"/>
    <w:uiPriority w:val="99"/>
    <w:semiHidden/>
    <w:unhideWhenUsed/>
    <w:rsid w:val="004258BF"/>
  </w:style>
  <w:style w:type="numbering" w:customStyle="1" w:styleId="NoList311211">
    <w:name w:val="No List311211"/>
    <w:next w:val="a5"/>
    <w:uiPriority w:val="99"/>
    <w:semiHidden/>
    <w:unhideWhenUsed/>
    <w:rsid w:val="004258BF"/>
  </w:style>
  <w:style w:type="numbering" w:customStyle="1" w:styleId="NoList411211">
    <w:name w:val="No List411211"/>
    <w:next w:val="a5"/>
    <w:uiPriority w:val="99"/>
    <w:semiHidden/>
    <w:unhideWhenUsed/>
    <w:rsid w:val="004258BF"/>
  </w:style>
  <w:style w:type="numbering" w:customStyle="1" w:styleId="111211">
    <w:name w:val="无列表111211"/>
    <w:next w:val="a5"/>
    <w:semiHidden/>
    <w:rsid w:val="004258BF"/>
  </w:style>
  <w:style w:type="numbering" w:customStyle="1" w:styleId="NoList1111211">
    <w:name w:val="No List1111211"/>
    <w:next w:val="a5"/>
    <w:uiPriority w:val="99"/>
    <w:semiHidden/>
    <w:unhideWhenUsed/>
    <w:rsid w:val="004258BF"/>
  </w:style>
  <w:style w:type="numbering" w:customStyle="1" w:styleId="NoList121211">
    <w:name w:val="No List121211"/>
    <w:next w:val="a5"/>
    <w:uiPriority w:val="99"/>
    <w:semiHidden/>
    <w:unhideWhenUsed/>
    <w:rsid w:val="004258BF"/>
  </w:style>
  <w:style w:type="numbering" w:customStyle="1" w:styleId="NoList221211">
    <w:name w:val="No List221211"/>
    <w:next w:val="a5"/>
    <w:uiPriority w:val="99"/>
    <w:semiHidden/>
    <w:unhideWhenUsed/>
    <w:rsid w:val="004258BF"/>
  </w:style>
  <w:style w:type="numbering" w:customStyle="1" w:styleId="NoList321211">
    <w:name w:val="No List321211"/>
    <w:next w:val="a5"/>
    <w:uiPriority w:val="99"/>
    <w:semiHidden/>
    <w:unhideWhenUsed/>
    <w:rsid w:val="004258BF"/>
  </w:style>
  <w:style w:type="numbering" w:customStyle="1" w:styleId="NoList1611">
    <w:name w:val="No List1611"/>
    <w:next w:val="a5"/>
    <w:uiPriority w:val="99"/>
    <w:semiHidden/>
    <w:unhideWhenUsed/>
    <w:rsid w:val="004258BF"/>
  </w:style>
  <w:style w:type="numbering" w:customStyle="1" w:styleId="NoList1711">
    <w:name w:val="No List1711"/>
    <w:next w:val="a5"/>
    <w:uiPriority w:val="99"/>
    <w:semiHidden/>
    <w:unhideWhenUsed/>
    <w:rsid w:val="004258BF"/>
  </w:style>
  <w:style w:type="numbering" w:customStyle="1" w:styleId="NoList2511">
    <w:name w:val="No List2511"/>
    <w:next w:val="a5"/>
    <w:uiPriority w:val="99"/>
    <w:semiHidden/>
    <w:unhideWhenUsed/>
    <w:rsid w:val="004258BF"/>
  </w:style>
  <w:style w:type="numbering" w:customStyle="1" w:styleId="NoList3511">
    <w:name w:val="No List3511"/>
    <w:next w:val="a5"/>
    <w:uiPriority w:val="99"/>
    <w:semiHidden/>
    <w:unhideWhenUsed/>
    <w:rsid w:val="004258BF"/>
  </w:style>
  <w:style w:type="numbering" w:customStyle="1" w:styleId="NoList4511">
    <w:name w:val="No List4511"/>
    <w:next w:val="a5"/>
    <w:uiPriority w:val="99"/>
    <w:semiHidden/>
    <w:unhideWhenUsed/>
    <w:rsid w:val="004258BF"/>
  </w:style>
  <w:style w:type="numbering" w:customStyle="1" w:styleId="NoList5411">
    <w:name w:val="No List5411"/>
    <w:next w:val="a5"/>
    <w:uiPriority w:val="99"/>
    <w:semiHidden/>
    <w:unhideWhenUsed/>
    <w:rsid w:val="004258BF"/>
  </w:style>
  <w:style w:type="numbering" w:customStyle="1" w:styleId="NoList6411">
    <w:name w:val="No List6411"/>
    <w:next w:val="a5"/>
    <w:uiPriority w:val="99"/>
    <w:semiHidden/>
    <w:unhideWhenUsed/>
    <w:rsid w:val="004258BF"/>
  </w:style>
  <w:style w:type="numbering" w:customStyle="1" w:styleId="NoList7411">
    <w:name w:val="No List7411"/>
    <w:next w:val="a5"/>
    <w:uiPriority w:val="99"/>
    <w:semiHidden/>
    <w:unhideWhenUsed/>
    <w:rsid w:val="004258BF"/>
  </w:style>
  <w:style w:type="numbering" w:customStyle="1" w:styleId="NoList8311">
    <w:name w:val="No List8311"/>
    <w:next w:val="a5"/>
    <w:uiPriority w:val="99"/>
    <w:semiHidden/>
    <w:unhideWhenUsed/>
    <w:rsid w:val="004258BF"/>
  </w:style>
  <w:style w:type="numbering" w:customStyle="1" w:styleId="NoList9311">
    <w:name w:val="No List9311"/>
    <w:next w:val="a5"/>
    <w:uiPriority w:val="99"/>
    <w:semiHidden/>
    <w:unhideWhenUsed/>
    <w:rsid w:val="004258BF"/>
  </w:style>
  <w:style w:type="numbering" w:customStyle="1" w:styleId="NoList11411">
    <w:name w:val="No List11411"/>
    <w:next w:val="a5"/>
    <w:uiPriority w:val="99"/>
    <w:semiHidden/>
    <w:unhideWhenUsed/>
    <w:rsid w:val="004258BF"/>
  </w:style>
  <w:style w:type="numbering" w:customStyle="1" w:styleId="NoList21411">
    <w:name w:val="No List21411"/>
    <w:next w:val="a5"/>
    <w:uiPriority w:val="99"/>
    <w:semiHidden/>
    <w:unhideWhenUsed/>
    <w:rsid w:val="004258BF"/>
  </w:style>
  <w:style w:type="numbering" w:customStyle="1" w:styleId="NoList31411">
    <w:name w:val="No List31411"/>
    <w:next w:val="a5"/>
    <w:uiPriority w:val="99"/>
    <w:semiHidden/>
    <w:unhideWhenUsed/>
    <w:rsid w:val="004258BF"/>
  </w:style>
  <w:style w:type="numbering" w:customStyle="1" w:styleId="NoList41411">
    <w:name w:val="No List41411"/>
    <w:next w:val="a5"/>
    <w:uiPriority w:val="99"/>
    <w:semiHidden/>
    <w:unhideWhenUsed/>
    <w:rsid w:val="004258BF"/>
  </w:style>
  <w:style w:type="numbering" w:customStyle="1" w:styleId="NoList51311">
    <w:name w:val="No List51311"/>
    <w:next w:val="a5"/>
    <w:uiPriority w:val="99"/>
    <w:semiHidden/>
    <w:unhideWhenUsed/>
    <w:rsid w:val="004258BF"/>
  </w:style>
  <w:style w:type="numbering" w:customStyle="1" w:styleId="NoList61311">
    <w:name w:val="No List61311"/>
    <w:next w:val="a5"/>
    <w:uiPriority w:val="99"/>
    <w:semiHidden/>
    <w:unhideWhenUsed/>
    <w:rsid w:val="004258BF"/>
  </w:style>
  <w:style w:type="numbering" w:customStyle="1" w:styleId="NoList71311">
    <w:name w:val="No List71311"/>
    <w:next w:val="a5"/>
    <w:uiPriority w:val="99"/>
    <w:semiHidden/>
    <w:unhideWhenUsed/>
    <w:rsid w:val="004258BF"/>
  </w:style>
  <w:style w:type="numbering" w:customStyle="1" w:styleId="NoList81311">
    <w:name w:val="No List81311"/>
    <w:next w:val="a5"/>
    <w:uiPriority w:val="99"/>
    <w:semiHidden/>
    <w:unhideWhenUsed/>
    <w:rsid w:val="004258BF"/>
  </w:style>
  <w:style w:type="numbering" w:customStyle="1" w:styleId="NoList91211">
    <w:name w:val="No List91211"/>
    <w:next w:val="a5"/>
    <w:uiPriority w:val="99"/>
    <w:semiHidden/>
    <w:unhideWhenUsed/>
    <w:rsid w:val="004258BF"/>
  </w:style>
  <w:style w:type="numbering" w:customStyle="1" w:styleId="LFO19311">
    <w:name w:val="LFO19311"/>
    <w:basedOn w:val="a5"/>
    <w:rsid w:val="004258BF"/>
  </w:style>
  <w:style w:type="numbering" w:customStyle="1" w:styleId="NoList10211">
    <w:name w:val="No List10211"/>
    <w:next w:val="a5"/>
    <w:uiPriority w:val="99"/>
    <w:semiHidden/>
    <w:unhideWhenUsed/>
    <w:rsid w:val="004258BF"/>
  </w:style>
  <w:style w:type="numbering" w:customStyle="1" w:styleId="LFO191211">
    <w:name w:val="LFO191211"/>
    <w:basedOn w:val="a5"/>
    <w:rsid w:val="004258BF"/>
  </w:style>
  <w:style w:type="numbering" w:customStyle="1" w:styleId="NoList12411">
    <w:name w:val="No List12411"/>
    <w:next w:val="a5"/>
    <w:uiPriority w:val="99"/>
    <w:semiHidden/>
    <w:rsid w:val="004258BF"/>
  </w:style>
  <w:style w:type="numbering" w:customStyle="1" w:styleId="NoList111411">
    <w:name w:val="No List111411"/>
    <w:next w:val="a5"/>
    <w:uiPriority w:val="99"/>
    <w:semiHidden/>
    <w:unhideWhenUsed/>
    <w:rsid w:val="004258BF"/>
  </w:style>
  <w:style w:type="numbering" w:customStyle="1" w:styleId="14110">
    <w:name w:val="无列表1411"/>
    <w:next w:val="a5"/>
    <w:semiHidden/>
    <w:rsid w:val="004258BF"/>
  </w:style>
  <w:style w:type="numbering" w:customStyle="1" w:styleId="14111">
    <w:name w:val="リストなし1411"/>
    <w:next w:val="a5"/>
    <w:uiPriority w:val="99"/>
    <w:semiHidden/>
    <w:unhideWhenUsed/>
    <w:rsid w:val="004258BF"/>
  </w:style>
  <w:style w:type="numbering" w:customStyle="1" w:styleId="114110">
    <w:name w:val="无列表11411"/>
    <w:next w:val="a5"/>
    <w:semiHidden/>
    <w:rsid w:val="004258BF"/>
  </w:style>
  <w:style w:type="numbering" w:customStyle="1" w:styleId="113111">
    <w:name w:val="リストなし11311"/>
    <w:next w:val="a5"/>
    <w:uiPriority w:val="99"/>
    <w:semiHidden/>
    <w:unhideWhenUsed/>
    <w:rsid w:val="004258BF"/>
  </w:style>
  <w:style w:type="numbering" w:customStyle="1" w:styleId="NoList22411">
    <w:name w:val="No List22411"/>
    <w:next w:val="a5"/>
    <w:uiPriority w:val="99"/>
    <w:semiHidden/>
    <w:unhideWhenUsed/>
    <w:rsid w:val="004258BF"/>
  </w:style>
  <w:style w:type="numbering" w:customStyle="1" w:styleId="NoList32411">
    <w:name w:val="No List32411"/>
    <w:next w:val="a5"/>
    <w:uiPriority w:val="99"/>
    <w:semiHidden/>
    <w:unhideWhenUsed/>
    <w:rsid w:val="004258BF"/>
  </w:style>
  <w:style w:type="numbering" w:customStyle="1" w:styleId="NoList42311">
    <w:name w:val="No List42311"/>
    <w:next w:val="a5"/>
    <w:uiPriority w:val="99"/>
    <w:semiHidden/>
    <w:unhideWhenUsed/>
    <w:rsid w:val="004258BF"/>
  </w:style>
  <w:style w:type="numbering" w:customStyle="1" w:styleId="NoList211311">
    <w:name w:val="No List211311"/>
    <w:next w:val="a5"/>
    <w:uiPriority w:val="99"/>
    <w:semiHidden/>
    <w:unhideWhenUsed/>
    <w:rsid w:val="004258BF"/>
  </w:style>
  <w:style w:type="numbering" w:customStyle="1" w:styleId="NoList311311">
    <w:name w:val="No List311311"/>
    <w:next w:val="a5"/>
    <w:uiPriority w:val="99"/>
    <w:semiHidden/>
    <w:unhideWhenUsed/>
    <w:rsid w:val="004258BF"/>
  </w:style>
  <w:style w:type="numbering" w:customStyle="1" w:styleId="NoList411311">
    <w:name w:val="No List411311"/>
    <w:next w:val="a5"/>
    <w:uiPriority w:val="99"/>
    <w:semiHidden/>
    <w:unhideWhenUsed/>
    <w:rsid w:val="004258BF"/>
  </w:style>
  <w:style w:type="numbering" w:customStyle="1" w:styleId="111311">
    <w:name w:val="无列表111311"/>
    <w:next w:val="a5"/>
    <w:semiHidden/>
    <w:rsid w:val="004258BF"/>
  </w:style>
  <w:style w:type="numbering" w:customStyle="1" w:styleId="NoList1111311">
    <w:name w:val="No List1111311"/>
    <w:next w:val="a5"/>
    <w:uiPriority w:val="99"/>
    <w:semiHidden/>
    <w:unhideWhenUsed/>
    <w:rsid w:val="004258BF"/>
  </w:style>
  <w:style w:type="numbering" w:customStyle="1" w:styleId="NoList121311">
    <w:name w:val="No List121311"/>
    <w:next w:val="a5"/>
    <w:uiPriority w:val="99"/>
    <w:semiHidden/>
    <w:unhideWhenUsed/>
    <w:rsid w:val="004258BF"/>
  </w:style>
  <w:style w:type="numbering" w:customStyle="1" w:styleId="NoList221311">
    <w:name w:val="No List221311"/>
    <w:next w:val="a5"/>
    <w:uiPriority w:val="99"/>
    <w:semiHidden/>
    <w:unhideWhenUsed/>
    <w:rsid w:val="004258BF"/>
  </w:style>
  <w:style w:type="numbering" w:customStyle="1" w:styleId="NoList321311">
    <w:name w:val="No List321311"/>
    <w:next w:val="a5"/>
    <w:uiPriority w:val="99"/>
    <w:semiHidden/>
    <w:unhideWhenUsed/>
    <w:rsid w:val="004258BF"/>
  </w:style>
  <w:style w:type="numbering" w:customStyle="1" w:styleId="3b">
    <w:name w:val="无列表3"/>
    <w:next w:val="a5"/>
    <w:uiPriority w:val="99"/>
    <w:semiHidden/>
    <w:unhideWhenUsed/>
    <w:rsid w:val="004258BF"/>
  </w:style>
  <w:style w:type="numbering" w:customStyle="1" w:styleId="162">
    <w:name w:val="无列表16"/>
    <w:next w:val="a5"/>
    <w:semiHidden/>
    <w:rsid w:val="004258BF"/>
  </w:style>
  <w:style w:type="numbering" w:customStyle="1" w:styleId="163">
    <w:name w:val="リストなし16"/>
    <w:next w:val="a5"/>
    <w:uiPriority w:val="99"/>
    <w:semiHidden/>
    <w:unhideWhenUsed/>
    <w:rsid w:val="004258BF"/>
  </w:style>
  <w:style w:type="numbering" w:customStyle="1" w:styleId="NoList19">
    <w:name w:val="No List19"/>
    <w:next w:val="a5"/>
    <w:uiPriority w:val="99"/>
    <w:semiHidden/>
    <w:unhideWhenUsed/>
    <w:rsid w:val="004258BF"/>
  </w:style>
  <w:style w:type="numbering" w:customStyle="1" w:styleId="1160">
    <w:name w:val="无列表116"/>
    <w:next w:val="a5"/>
    <w:semiHidden/>
    <w:rsid w:val="004258BF"/>
  </w:style>
  <w:style w:type="numbering" w:customStyle="1" w:styleId="1152">
    <w:name w:val="リストなし115"/>
    <w:next w:val="a5"/>
    <w:uiPriority w:val="99"/>
    <w:semiHidden/>
    <w:unhideWhenUsed/>
    <w:rsid w:val="004258BF"/>
  </w:style>
  <w:style w:type="numbering" w:customStyle="1" w:styleId="NoList27">
    <w:name w:val="No List27"/>
    <w:next w:val="a5"/>
    <w:uiPriority w:val="99"/>
    <w:semiHidden/>
    <w:unhideWhenUsed/>
    <w:rsid w:val="004258BF"/>
  </w:style>
  <w:style w:type="numbering" w:customStyle="1" w:styleId="NoList37">
    <w:name w:val="No List37"/>
    <w:next w:val="a5"/>
    <w:uiPriority w:val="99"/>
    <w:semiHidden/>
    <w:unhideWhenUsed/>
    <w:rsid w:val="004258BF"/>
  </w:style>
  <w:style w:type="numbering" w:customStyle="1" w:styleId="NoList116">
    <w:name w:val="No List116"/>
    <w:next w:val="a5"/>
    <w:uiPriority w:val="99"/>
    <w:semiHidden/>
    <w:unhideWhenUsed/>
    <w:rsid w:val="004258BF"/>
  </w:style>
  <w:style w:type="numbering" w:customStyle="1" w:styleId="NoList47">
    <w:name w:val="No List47"/>
    <w:next w:val="a5"/>
    <w:uiPriority w:val="99"/>
    <w:semiHidden/>
    <w:unhideWhenUsed/>
    <w:rsid w:val="004258BF"/>
  </w:style>
  <w:style w:type="numbering" w:customStyle="1" w:styleId="NoList56">
    <w:name w:val="No List56"/>
    <w:next w:val="a5"/>
    <w:uiPriority w:val="99"/>
    <w:semiHidden/>
    <w:unhideWhenUsed/>
    <w:rsid w:val="004258BF"/>
  </w:style>
  <w:style w:type="numbering" w:customStyle="1" w:styleId="NoList1116">
    <w:name w:val="No List1116"/>
    <w:next w:val="a5"/>
    <w:uiPriority w:val="99"/>
    <w:semiHidden/>
    <w:unhideWhenUsed/>
    <w:rsid w:val="004258BF"/>
  </w:style>
  <w:style w:type="numbering" w:customStyle="1" w:styleId="NoList216">
    <w:name w:val="No List216"/>
    <w:next w:val="a5"/>
    <w:uiPriority w:val="99"/>
    <w:semiHidden/>
    <w:unhideWhenUsed/>
    <w:rsid w:val="004258BF"/>
  </w:style>
  <w:style w:type="numbering" w:customStyle="1" w:styleId="NoList316">
    <w:name w:val="No List316"/>
    <w:next w:val="a5"/>
    <w:uiPriority w:val="99"/>
    <w:semiHidden/>
    <w:unhideWhenUsed/>
    <w:rsid w:val="004258BF"/>
  </w:style>
  <w:style w:type="numbering" w:customStyle="1" w:styleId="NoList416">
    <w:name w:val="No List416"/>
    <w:next w:val="a5"/>
    <w:uiPriority w:val="99"/>
    <w:semiHidden/>
    <w:unhideWhenUsed/>
    <w:rsid w:val="004258BF"/>
  </w:style>
  <w:style w:type="numbering" w:customStyle="1" w:styleId="NoList66">
    <w:name w:val="No List66"/>
    <w:next w:val="a5"/>
    <w:uiPriority w:val="99"/>
    <w:semiHidden/>
    <w:unhideWhenUsed/>
    <w:rsid w:val="004258BF"/>
  </w:style>
  <w:style w:type="numbering" w:customStyle="1" w:styleId="NoList76">
    <w:name w:val="No List76"/>
    <w:next w:val="a5"/>
    <w:uiPriority w:val="99"/>
    <w:semiHidden/>
    <w:unhideWhenUsed/>
    <w:rsid w:val="004258BF"/>
  </w:style>
  <w:style w:type="numbering" w:customStyle="1" w:styleId="NoList126">
    <w:name w:val="No List126"/>
    <w:next w:val="a5"/>
    <w:uiPriority w:val="99"/>
    <w:semiHidden/>
    <w:unhideWhenUsed/>
    <w:rsid w:val="004258BF"/>
  </w:style>
  <w:style w:type="numbering" w:customStyle="1" w:styleId="NoList226">
    <w:name w:val="No List226"/>
    <w:next w:val="a5"/>
    <w:uiPriority w:val="99"/>
    <w:semiHidden/>
    <w:unhideWhenUsed/>
    <w:rsid w:val="004258BF"/>
  </w:style>
  <w:style w:type="numbering" w:customStyle="1" w:styleId="NoList326">
    <w:name w:val="No List326"/>
    <w:next w:val="a5"/>
    <w:uiPriority w:val="99"/>
    <w:semiHidden/>
    <w:unhideWhenUsed/>
    <w:rsid w:val="004258BF"/>
  </w:style>
  <w:style w:type="numbering" w:customStyle="1" w:styleId="NoList425">
    <w:name w:val="No List425"/>
    <w:next w:val="a5"/>
    <w:uiPriority w:val="99"/>
    <w:semiHidden/>
    <w:unhideWhenUsed/>
    <w:rsid w:val="004258BF"/>
  </w:style>
  <w:style w:type="numbering" w:customStyle="1" w:styleId="NoList515">
    <w:name w:val="No List515"/>
    <w:next w:val="a5"/>
    <w:uiPriority w:val="99"/>
    <w:semiHidden/>
    <w:unhideWhenUsed/>
    <w:rsid w:val="004258BF"/>
  </w:style>
  <w:style w:type="numbering" w:customStyle="1" w:styleId="NoList2115">
    <w:name w:val="No List2115"/>
    <w:next w:val="a5"/>
    <w:uiPriority w:val="99"/>
    <w:semiHidden/>
    <w:unhideWhenUsed/>
    <w:rsid w:val="004258BF"/>
  </w:style>
  <w:style w:type="numbering" w:customStyle="1" w:styleId="NoList3115">
    <w:name w:val="No List3115"/>
    <w:next w:val="a5"/>
    <w:uiPriority w:val="99"/>
    <w:semiHidden/>
    <w:unhideWhenUsed/>
    <w:rsid w:val="004258BF"/>
  </w:style>
  <w:style w:type="numbering" w:customStyle="1" w:styleId="NoList4115">
    <w:name w:val="No List4115"/>
    <w:next w:val="a5"/>
    <w:uiPriority w:val="99"/>
    <w:semiHidden/>
    <w:unhideWhenUsed/>
    <w:rsid w:val="004258BF"/>
  </w:style>
  <w:style w:type="numbering" w:customStyle="1" w:styleId="NoList615">
    <w:name w:val="No List615"/>
    <w:next w:val="a5"/>
    <w:uiPriority w:val="99"/>
    <w:semiHidden/>
    <w:unhideWhenUsed/>
    <w:rsid w:val="004258BF"/>
  </w:style>
  <w:style w:type="numbering" w:customStyle="1" w:styleId="11150">
    <w:name w:val="无列表1115"/>
    <w:next w:val="a5"/>
    <w:semiHidden/>
    <w:rsid w:val="004258BF"/>
  </w:style>
  <w:style w:type="numbering" w:customStyle="1" w:styleId="NoList11115">
    <w:name w:val="No List11115"/>
    <w:next w:val="a5"/>
    <w:uiPriority w:val="99"/>
    <w:semiHidden/>
    <w:unhideWhenUsed/>
    <w:rsid w:val="004258BF"/>
  </w:style>
  <w:style w:type="numbering" w:customStyle="1" w:styleId="NoList715">
    <w:name w:val="No List715"/>
    <w:next w:val="a5"/>
    <w:uiPriority w:val="99"/>
    <w:semiHidden/>
    <w:unhideWhenUsed/>
    <w:rsid w:val="004258BF"/>
  </w:style>
  <w:style w:type="numbering" w:customStyle="1" w:styleId="NoList1215">
    <w:name w:val="No List1215"/>
    <w:next w:val="a5"/>
    <w:uiPriority w:val="99"/>
    <w:semiHidden/>
    <w:unhideWhenUsed/>
    <w:rsid w:val="004258BF"/>
  </w:style>
  <w:style w:type="numbering" w:customStyle="1" w:styleId="NoList2215">
    <w:name w:val="No List2215"/>
    <w:next w:val="a5"/>
    <w:uiPriority w:val="99"/>
    <w:semiHidden/>
    <w:unhideWhenUsed/>
    <w:rsid w:val="004258BF"/>
  </w:style>
  <w:style w:type="numbering" w:customStyle="1" w:styleId="NoList3215">
    <w:name w:val="No List3215"/>
    <w:next w:val="a5"/>
    <w:uiPriority w:val="99"/>
    <w:semiHidden/>
    <w:unhideWhenUsed/>
    <w:rsid w:val="004258BF"/>
  </w:style>
  <w:style w:type="numbering" w:customStyle="1" w:styleId="NoList85">
    <w:name w:val="No List85"/>
    <w:next w:val="a5"/>
    <w:uiPriority w:val="99"/>
    <w:semiHidden/>
    <w:unhideWhenUsed/>
    <w:rsid w:val="004258BF"/>
  </w:style>
  <w:style w:type="numbering" w:customStyle="1" w:styleId="NoList95">
    <w:name w:val="No List95"/>
    <w:next w:val="a5"/>
    <w:uiPriority w:val="99"/>
    <w:semiHidden/>
    <w:unhideWhenUsed/>
    <w:rsid w:val="004258BF"/>
  </w:style>
  <w:style w:type="numbering" w:customStyle="1" w:styleId="NoList815">
    <w:name w:val="No List815"/>
    <w:next w:val="a5"/>
    <w:uiPriority w:val="99"/>
    <w:semiHidden/>
    <w:unhideWhenUsed/>
    <w:rsid w:val="004258BF"/>
  </w:style>
  <w:style w:type="numbering" w:customStyle="1" w:styleId="NoList914">
    <w:name w:val="No List914"/>
    <w:next w:val="a5"/>
    <w:uiPriority w:val="99"/>
    <w:semiHidden/>
    <w:unhideWhenUsed/>
    <w:rsid w:val="004258BF"/>
  </w:style>
  <w:style w:type="numbering" w:customStyle="1" w:styleId="LFO195">
    <w:name w:val="LFO195"/>
    <w:basedOn w:val="a5"/>
    <w:rsid w:val="004258BF"/>
  </w:style>
  <w:style w:type="numbering" w:customStyle="1" w:styleId="NoList104">
    <w:name w:val="No List104"/>
    <w:next w:val="a5"/>
    <w:uiPriority w:val="99"/>
    <w:semiHidden/>
    <w:unhideWhenUsed/>
    <w:rsid w:val="004258BF"/>
  </w:style>
  <w:style w:type="numbering" w:customStyle="1" w:styleId="LFO1914">
    <w:name w:val="LFO1914"/>
    <w:basedOn w:val="a5"/>
    <w:rsid w:val="004258BF"/>
  </w:style>
  <w:style w:type="numbering" w:customStyle="1" w:styleId="1220">
    <w:name w:val="无列表122"/>
    <w:next w:val="a5"/>
    <w:semiHidden/>
    <w:rsid w:val="004258BF"/>
  </w:style>
  <w:style w:type="numbering" w:customStyle="1" w:styleId="1221">
    <w:name w:val="リストなし122"/>
    <w:next w:val="a5"/>
    <w:uiPriority w:val="99"/>
    <w:semiHidden/>
    <w:unhideWhenUsed/>
    <w:rsid w:val="004258BF"/>
  </w:style>
  <w:style w:type="numbering" w:customStyle="1" w:styleId="11122">
    <w:name w:val="リストなし1112"/>
    <w:next w:val="a5"/>
    <w:uiPriority w:val="99"/>
    <w:semiHidden/>
    <w:unhideWhenUsed/>
    <w:rsid w:val="004258BF"/>
  </w:style>
  <w:style w:type="numbering" w:customStyle="1" w:styleId="NoList132">
    <w:name w:val="No List132"/>
    <w:next w:val="a5"/>
    <w:uiPriority w:val="99"/>
    <w:semiHidden/>
    <w:unhideWhenUsed/>
    <w:rsid w:val="004258BF"/>
  </w:style>
  <w:style w:type="numbering" w:customStyle="1" w:styleId="NoList232">
    <w:name w:val="No List232"/>
    <w:next w:val="a5"/>
    <w:uiPriority w:val="99"/>
    <w:semiHidden/>
    <w:unhideWhenUsed/>
    <w:rsid w:val="004258BF"/>
  </w:style>
  <w:style w:type="numbering" w:customStyle="1" w:styleId="NoList332">
    <w:name w:val="No List332"/>
    <w:next w:val="a5"/>
    <w:uiPriority w:val="99"/>
    <w:semiHidden/>
    <w:unhideWhenUsed/>
    <w:rsid w:val="004258BF"/>
  </w:style>
  <w:style w:type="numbering" w:customStyle="1" w:styleId="NoList432">
    <w:name w:val="No List432"/>
    <w:next w:val="a5"/>
    <w:uiPriority w:val="99"/>
    <w:semiHidden/>
    <w:unhideWhenUsed/>
    <w:rsid w:val="004258BF"/>
  </w:style>
  <w:style w:type="numbering" w:customStyle="1" w:styleId="NoList522">
    <w:name w:val="No List522"/>
    <w:next w:val="a5"/>
    <w:uiPriority w:val="99"/>
    <w:semiHidden/>
    <w:unhideWhenUsed/>
    <w:rsid w:val="004258BF"/>
  </w:style>
  <w:style w:type="numbering" w:customStyle="1" w:styleId="NoList622">
    <w:name w:val="No List622"/>
    <w:next w:val="a5"/>
    <w:uiPriority w:val="99"/>
    <w:semiHidden/>
    <w:unhideWhenUsed/>
    <w:rsid w:val="004258BF"/>
  </w:style>
  <w:style w:type="numbering" w:customStyle="1" w:styleId="NoList722">
    <w:name w:val="No List722"/>
    <w:next w:val="a5"/>
    <w:uiPriority w:val="99"/>
    <w:semiHidden/>
    <w:unhideWhenUsed/>
    <w:rsid w:val="004258BF"/>
  </w:style>
  <w:style w:type="numbering" w:customStyle="1" w:styleId="NoList1122">
    <w:name w:val="No List1122"/>
    <w:next w:val="a5"/>
    <w:uiPriority w:val="99"/>
    <w:semiHidden/>
    <w:unhideWhenUsed/>
    <w:rsid w:val="004258BF"/>
  </w:style>
  <w:style w:type="numbering" w:customStyle="1" w:styleId="NoList2122">
    <w:name w:val="No List2122"/>
    <w:next w:val="a5"/>
    <w:uiPriority w:val="99"/>
    <w:semiHidden/>
    <w:unhideWhenUsed/>
    <w:rsid w:val="004258BF"/>
  </w:style>
  <w:style w:type="numbering" w:customStyle="1" w:styleId="NoList3122">
    <w:name w:val="No List3122"/>
    <w:next w:val="a5"/>
    <w:uiPriority w:val="99"/>
    <w:semiHidden/>
    <w:unhideWhenUsed/>
    <w:rsid w:val="004258BF"/>
  </w:style>
  <w:style w:type="numbering" w:customStyle="1" w:styleId="NoList4122">
    <w:name w:val="No List4122"/>
    <w:next w:val="a5"/>
    <w:uiPriority w:val="99"/>
    <w:semiHidden/>
    <w:unhideWhenUsed/>
    <w:rsid w:val="004258BF"/>
  </w:style>
  <w:style w:type="numbering" w:customStyle="1" w:styleId="NoList5112">
    <w:name w:val="No List5112"/>
    <w:next w:val="a5"/>
    <w:uiPriority w:val="99"/>
    <w:semiHidden/>
    <w:unhideWhenUsed/>
    <w:rsid w:val="004258BF"/>
  </w:style>
  <w:style w:type="numbering" w:customStyle="1" w:styleId="NoList6112">
    <w:name w:val="No List6112"/>
    <w:next w:val="a5"/>
    <w:uiPriority w:val="99"/>
    <w:semiHidden/>
    <w:unhideWhenUsed/>
    <w:rsid w:val="004258BF"/>
  </w:style>
  <w:style w:type="numbering" w:customStyle="1" w:styleId="NoList7112">
    <w:name w:val="No List7112"/>
    <w:next w:val="a5"/>
    <w:uiPriority w:val="99"/>
    <w:semiHidden/>
    <w:unhideWhenUsed/>
    <w:rsid w:val="004258BF"/>
  </w:style>
  <w:style w:type="numbering" w:customStyle="1" w:styleId="NoList8112">
    <w:name w:val="No List8112"/>
    <w:next w:val="a5"/>
    <w:uiPriority w:val="99"/>
    <w:semiHidden/>
    <w:unhideWhenUsed/>
    <w:rsid w:val="004258BF"/>
  </w:style>
  <w:style w:type="numbering" w:customStyle="1" w:styleId="NoList1222">
    <w:name w:val="No List1222"/>
    <w:next w:val="a5"/>
    <w:uiPriority w:val="99"/>
    <w:semiHidden/>
    <w:rsid w:val="004258BF"/>
  </w:style>
  <w:style w:type="numbering" w:customStyle="1" w:styleId="NoList11122">
    <w:name w:val="No List11122"/>
    <w:next w:val="a5"/>
    <w:uiPriority w:val="99"/>
    <w:semiHidden/>
    <w:unhideWhenUsed/>
    <w:rsid w:val="004258BF"/>
  </w:style>
  <w:style w:type="numbering" w:customStyle="1" w:styleId="11220">
    <w:name w:val="无列表1122"/>
    <w:next w:val="a5"/>
    <w:semiHidden/>
    <w:rsid w:val="004258BF"/>
  </w:style>
  <w:style w:type="numbering" w:customStyle="1" w:styleId="NoList2222">
    <w:name w:val="No List2222"/>
    <w:next w:val="a5"/>
    <w:uiPriority w:val="99"/>
    <w:semiHidden/>
    <w:unhideWhenUsed/>
    <w:rsid w:val="004258BF"/>
  </w:style>
  <w:style w:type="numbering" w:customStyle="1" w:styleId="NoList3222">
    <w:name w:val="No List3222"/>
    <w:next w:val="a5"/>
    <w:uiPriority w:val="99"/>
    <w:semiHidden/>
    <w:unhideWhenUsed/>
    <w:rsid w:val="004258BF"/>
  </w:style>
  <w:style w:type="numbering" w:customStyle="1" w:styleId="NoList4212">
    <w:name w:val="No List4212"/>
    <w:next w:val="a5"/>
    <w:uiPriority w:val="99"/>
    <w:semiHidden/>
    <w:unhideWhenUsed/>
    <w:rsid w:val="004258BF"/>
  </w:style>
  <w:style w:type="numbering" w:customStyle="1" w:styleId="NoList21112">
    <w:name w:val="No List21112"/>
    <w:next w:val="a5"/>
    <w:uiPriority w:val="99"/>
    <w:semiHidden/>
    <w:unhideWhenUsed/>
    <w:rsid w:val="004258BF"/>
  </w:style>
  <w:style w:type="numbering" w:customStyle="1" w:styleId="NoList31112">
    <w:name w:val="No List31112"/>
    <w:next w:val="a5"/>
    <w:uiPriority w:val="99"/>
    <w:semiHidden/>
    <w:unhideWhenUsed/>
    <w:rsid w:val="004258BF"/>
  </w:style>
  <w:style w:type="numbering" w:customStyle="1" w:styleId="NoList41112">
    <w:name w:val="No List41112"/>
    <w:next w:val="a5"/>
    <w:uiPriority w:val="99"/>
    <w:semiHidden/>
    <w:unhideWhenUsed/>
    <w:rsid w:val="004258BF"/>
  </w:style>
  <w:style w:type="numbering" w:customStyle="1" w:styleId="111120">
    <w:name w:val="无列表11112"/>
    <w:next w:val="a5"/>
    <w:semiHidden/>
    <w:rsid w:val="004258BF"/>
  </w:style>
  <w:style w:type="numbering" w:customStyle="1" w:styleId="NoList111112">
    <w:name w:val="No List111112"/>
    <w:next w:val="a5"/>
    <w:uiPriority w:val="99"/>
    <w:semiHidden/>
    <w:unhideWhenUsed/>
    <w:rsid w:val="004258BF"/>
  </w:style>
  <w:style w:type="numbering" w:customStyle="1" w:styleId="NoList12112">
    <w:name w:val="No List12112"/>
    <w:next w:val="a5"/>
    <w:uiPriority w:val="99"/>
    <w:semiHidden/>
    <w:unhideWhenUsed/>
    <w:rsid w:val="004258BF"/>
  </w:style>
  <w:style w:type="numbering" w:customStyle="1" w:styleId="NoList22112">
    <w:name w:val="No List22112"/>
    <w:next w:val="a5"/>
    <w:uiPriority w:val="99"/>
    <w:semiHidden/>
    <w:unhideWhenUsed/>
    <w:rsid w:val="004258BF"/>
  </w:style>
  <w:style w:type="numbering" w:customStyle="1" w:styleId="NoList32112">
    <w:name w:val="No List32112"/>
    <w:next w:val="a5"/>
    <w:uiPriority w:val="99"/>
    <w:semiHidden/>
    <w:unhideWhenUsed/>
    <w:rsid w:val="004258BF"/>
  </w:style>
  <w:style w:type="numbering" w:customStyle="1" w:styleId="NoList142">
    <w:name w:val="No List142"/>
    <w:next w:val="a5"/>
    <w:uiPriority w:val="99"/>
    <w:semiHidden/>
    <w:unhideWhenUsed/>
    <w:rsid w:val="004258BF"/>
  </w:style>
  <w:style w:type="numbering" w:customStyle="1" w:styleId="NoList152">
    <w:name w:val="No List152"/>
    <w:next w:val="a5"/>
    <w:uiPriority w:val="99"/>
    <w:semiHidden/>
    <w:unhideWhenUsed/>
    <w:rsid w:val="004258BF"/>
  </w:style>
  <w:style w:type="numbering" w:customStyle="1" w:styleId="NoList242">
    <w:name w:val="No List242"/>
    <w:next w:val="a5"/>
    <w:uiPriority w:val="99"/>
    <w:semiHidden/>
    <w:unhideWhenUsed/>
    <w:rsid w:val="004258BF"/>
  </w:style>
  <w:style w:type="numbering" w:customStyle="1" w:styleId="NoList342">
    <w:name w:val="No List342"/>
    <w:next w:val="a5"/>
    <w:uiPriority w:val="99"/>
    <w:semiHidden/>
    <w:unhideWhenUsed/>
    <w:rsid w:val="004258BF"/>
  </w:style>
  <w:style w:type="numbering" w:customStyle="1" w:styleId="NoList442">
    <w:name w:val="No List442"/>
    <w:next w:val="a5"/>
    <w:uiPriority w:val="99"/>
    <w:semiHidden/>
    <w:unhideWhenUsed/>
    <w:rsid w:val="004258BF"/>
  </w:style>
  <w:style w:type="numbering" w:customStyle="1" w:styleId="NoList532">
    <w:name w:val="No List532"/>
    <w:next w:val="a5"/>
    <w:uiPriority w:val="99"/>
    <w:semiHidden/>
    <w:unhideWhenUsed/>
    <w:rsid w:val="004258BF"/>
  </w:style>
  <w:style w:type="numbering" w:customStyle="1" w:styleId="NoList632">
    <w:name w:val="No List632"/>
    <w:next w:val="a5"/>
    <w:uiPriority w:val="99"/>
    <w:semiHidden/>
    <w:unhideWhenUsed/>
    <w:rsid w:val="004258BF"/>
  </w:style>
  <w:style w:type="numbering" w:customStyle="1" w:styleId="NoList732">
    <w:name w:val="No List732"/>
    <w:next w:val="a5"/>
    <w:uiPriority w:val="99"/>
    <w:semiHidden/>
    <w:unhideWhenUsed/>
    <w:rsid w:val="004258BF"/>
  </w:style>
  <w:style w:type="numbering" w:customStyle="1" w:styleId="NoList822">
    <w:name w:val="No List822"/>
    <w:next w:val="a5"/>
    <w:uiPriority w:val="99"/>
    <w:semiHidden/>
    <w:unhideWhenUsed/>
    <w:rsid w:val="004258BF"/>
  </w:style>
  <w:style w:type="numbering" w:customStyle="1" w:styleId="NoList922">
    <w:name w:val="No List922"/>
    <w:next w:val="a5"/>
    <w:uiPriority w:val="99"/>
    <w:semiHidden/>
    <w:unhideWhenUsed/>
    <w:rsid w:val="004258BF"/>
  </w:style>
  <w:style w:type="numbering" w:customStyle="1" w:styleId="NoList1132">
    <w:name w:val="No List1132"/>
    <w:next w:val="a5"/>
    <w:uiPriority w:val="99"/>
    <w:semiHidden/>
    <w:unhideWhenUsed/>
    <w:rsid w:val="004258BF"/>
  </w:style>
  <w:style w:type="numbering" w:customStyle="1" w:styleId="NoList2132">
    <w:name w:val="No List2132"/>
    <w:next w:val="a5"/>
    <w:uiPriority w:val="99"/>
    <w:semiHidden/>
    <w:unhideWhenUsed/>
    <w:rsid w:val="004258BF"/>
  </w:style>
  <w:style w:type="numbering" w:customStyle="1" w:styleId="NoList3132">
    <w:name w:val="No List3132"/>
    <w:next w:val="a5"/>
    <w:uiPriority w:val="99"/>
    <w:semiHidden/>
    <w:unhideWhenUsed/>
    <w:rsid w:val="004258BF"/>
  </w:style>
  <w:style w:type="numbering" w:customStyle="1" w:styleId="NoList4132">
    <w:name w:val="No List4132"/>
    <w:next w:val="a5"/>
    <w:uiPriority w:val="99"/>
    <w:semiHidden/>
    <w:unhideWhenUsed/>
    <w:rsid w:val="004258BF"/>
  </w:style>
  <w:style w:type="numbering" w:customStyle="1" w:styleId="NoList5122">
    <w:name w:val="No List5122"/>
    <w:next w:val="a5"/>
    <w:uiPriority w:val="99"/>
    <w:semiHidden/>
    <w:unhideWhenUsed/>
    <w:rsid w:val="004258BF"/>
  </w:style>
  <w:style w:type="numbering" w:customStyle="1" w:styleId="NoList6122">
    <w:name w:val="No List6122"/>
    <w:next w:val="a5"/>
    <w:uiPriority w:val="99"/>
    <w:semiHidden/>
    <w:unhideWhenUsed/>
    <w:rsid w:val="004258BF"/>
  </w:style>
  <w:style w:type="numbering" w:customStyle="1" w:styleId="NoList7122">
    <w:name w:val="No List7122"/>
    <w:next w:val="a5"/>
    <w:uiPriority w:val="99"/>
    <w:semiHidden/>
    <w:unhideWhenUsed/>
    <w:rsid w:val="004258BF"/>
  </w:style>
  <w:style w:type="numbering" w:customStyle="1" w:styleId="NoList8122">
    <w:name w:val="No List8122"/>
    <w:next w:val="a5"/>
    <w:uiPriority w:val="99"/>
    <w:semiHidden/>
    <w:unhideWhenUsed/>
    <w:rsid w:val="004258BF"/>
  </w:style>
  <w:style w:type="numbering" w:customStyle="1" w:styleId="NoList9112">
    <w:name w:val="No List9112"/>
    <w:next w:val="a5"/>
    <w:uiPriority w:val="99"/>
    <w:semiHidden/>
    <w:unhideWhenUsed/>
    <w:rsid w:val="004258BF"/>
  </w:style>
  <w:style w:type="numbering" w:customStyle="1" w:styleId="LFO1922">
    <w:name w:val="LFO1922"/>
    <w:basedOn w:val="a5"/>
    <w:rsid w:val="004258BF"/>
  </w:style>
  <w:style w:type="numbering" w:customStyle="1" w:styleId="NoList1012">
    <w:name w:val="No List1012"/>
    <w:next w:val="a5"/>
    <w:uiPriority w:val="99"/>
    <w:semiHidden/>
    <w:unhideWhenUsed/>
    <w:rsid w:val="004258BF"/>
  </w:style>
  <w:style w:type="numbering" w:customStyle="1" w:styleId="LFO19112">
    <w:name w:val="LFO19112"/>
    <w:basedOn w:val="a5"/>
    <w:rsid w:val="004258BF"/>
  </w:style>
  <w:style w:type="numbering" w:customStyle="1" w:styleId="NoList1232">
    <w:name w:val="No List1232"/>
    <w:next w:val="a5"/>
    <w:uiPriority w:val="99"/>
    <w:semiHidden/>
    <w:rsid w:val="004258BF"/>
  </w:style>
  <w:style w:type="numbering" w:customStyle="1" w:styleId="NoList11132">
    <w:name w:val="No List11132"/>
    <w:next w:val="a5"/>
    <w:uiPriority w:val="99"/>
    <w:semiHidden/>
    <w:unhideWhenUsed/>
    <w:rsid w:val="004258BF"/>
  </w:style>
  <w:style w:type="numbering" w:customStyle="1" w:styleId="1320">
    <w:name w:val="无列表132"/>
    <w:next w:val="a5"/>
    <w:semiHidden/>
    <w:rsid w:val="004258BF"/>
  </w:style>
  <w:style w:type="numbering" w:customStyle="1" w:styleId="1321">
    <w:name w:val="リストなし132"/>
    <w:next w:val="a5"/>
    <w:uiPriority w:val="99"/>
    <w:semiHidden/>
    <w:unhideWhenUsed/>
    <w:rsid w:val="004258BF"/>
  </w:style>
  <w:style w:type="numbering" w:customStyle="1" w:styleId="11320">
    <w:name w:val="无列表1132"/>
    <w:next w:val="a5"/>
    <w:semiHidden/>
    <w:rsid w:val="004258BF"/>
  </w:style>
  <w:style w:type="numbering" w:customStyle="1" w:styleId="11221">
    <w:name w:val="リストなし1122"/>
    <w:next w:val="a5"/>
    <w:uiPriority w:val="99"/>
    <w:semiHidden/>
    <w:unhideWhenUsed/>
    <w:rsid w:val="004258BF"/>
  </w:style>
  <w:style w:type="numbering" w:customStyle="1" w:styleId="NoList2232">
    <w:name w:val="No List2232"/>
    <w:next w:val="a5"/>
    <w:uiPriority w:val="99"/>
    <w:semiHidden/>
    <w:unhideWhenUsed/>
    <w:rsid w:val="004258BF"/>
  </w:style>
  <w:style w:type="numbering" w:customStyle="1" w:styleId="NoList3232">
    <w:name w:val="No List3232"/>
    <w:next w:val="a5"/>
    <w:uiPriority w:val="99"/>
    <w:semiHidden/>
    <w:unhideWhenUsed/>
    <w:rsid w:val="004258BF"/>
  </w:style>
  <w:style w:type="numbering" w:customStyle="1" w:styleId="NoList4222">
    <w:name w:val="No List4222"/>
    <w:next w:val="a5"/>
    <w:uiPriority w:val="99"/>
    <w:semiHidden/>
    <w:unhideWhenUsed/>
    <w:rsid w:val="004258BF"/>
  </w:style>
  <w:style w:type="numbering" w:customStyle="1" w:styleId="NoList21122">
    <w:name w:val="No List21122"/>
    <w:next w:val="a5"/>
    <w:uiPriority w:val="99"/>
    <w:semiHidden/>
    <w:unhideWhenUsed/>
    <w:rsid w:val="004258BF"/>
  </w:style>
  <w:style w:type="numbering" w:customStyle="1" w:styleId="NoList31122">
    <w:name w:val="No List31122"/>
    <w:next w:val="a5"/>
    <w:uiPriority w:val="99"/>
    <w:semiHidden/>
    <w:unhideWhenUsed/>
    <w:rsid w:val="004258BF"/>
  </w:style>
  <w:style w:type="numbering" w:customStyle="1" w:styleId="NoList41122">
    <w:name w:val="No List41122"/>
    <w:next w:val="a5"/>
    <w:uiPriority w:val="99"/>
    <w:semiHidden/>
    <w:unhideWhenUsed/>
    <w:rsid w:val="004258BF"/>
  </w:style>
  <w:style w:type="numbering" w:customStyle="1" w:styleId="111220">
    <w:name w:val="无列表11122"/>
    <w:next w:val="a5"/>
    <w:semiHidden/>
    <w:rsid w:val="004258BF"/>
  </w:style>
  <w:style w:type="numbering" w:customStyle="1" w:styleId="NoList111122">
    <w:name w:val="No List111122"/>
    <w:next w:val="a5"/>
    <w:uiPriority w:val="99"/>
    <w:semiHidden/>
    <w:unhideWhenUsed/>
    <w:rsid w:val="004258BF"/>
  </w:style>
  <w:style w:type="numbering" w:customStyle="1" w:styleId="NoList12122">
    <w:name w:val="No List12122"/>
    <w:next w:val="a5"/>
    <w:uiPriority w:val="99"/>
    <w:semiHidden/>
    <w:unhideWhenUsed/>
    <w:rsid w:val="004258BF"/>
  </w:style>
  <w:style w:type="numbering" w:customStyle="1" w:styleId="NoList22122">
    <w:name w:val="No List22122"/>
    <w:next w:val="a5"/>
    <w:uiPriority w:val="99"/>
    <w:semiHidden/>
    <w:unhideWhenUsed/>
    <w:rsid w:val="004258BF"/>
  </w:style>
  <w:style w:type="numbering" w:customStyle="1" w:styleId="NoList32122">
    <w:name w:val="No List32122"/>
    <w:next w:val="a5"/>
    <w:uiPriority w:val="99"/>
    <w:semiHidden/>
    <w:unhideWhenUsed/>
    <w:rsid w:val="004258BF"/>
  </w:style>
  <w:style w:type="numbering" w:customStyle="1" w:styleId="NoList162">
    <w:name w:val="No List162"/>
    <w:next w:val="a5"/>
    <w:uiPriority w:val="99"/>
    <w:semiHidden/>
    <w:unhideWhenUsed/>
    <w:rsid w:val="004258BF"/>
  </w:style>
  <w:style w:type="numbering" w:customStyle="1" w:styleId="NoList172">
    <w:name w:val="No List172"/>
    <w:next w:val="a5"/>
    <w:uiPriority w:val="99"/>
    <w:semiHidden/>
    <w:unhideWhenUsed/>
    <w:rsid w:val="004258BF"/>
  </w:style>
  <w:style w:type="numbering" w:customStyle="1" w:styleId="NoList252">
    <w:name w:val="No List252"/>
    <w:next w:val="a5"/>
    <w:uiPriority w:val="99"/>
    <w:semiHidden/>
    <w:unhideWhenUsed/>
    <w:rsid w:val="004258BF"/>
  </w:style>
  <w:style w:type="numbering" w:customStyle="1" w:styleId="NoList352">
    <w:name w:val="No List352"/>
    <w:next w:val="a5"/>
    <w:uiPriority w:val="99"/>
    <w:semiHidden/>
    <w:unhideWhenUsed/>
    <w:rsid w:val="004258BF"/>
  </w:style>
  <w:style w:type="numbering" w:customStyle="1" w:styleId="NoList452">
    <w:name w:val="No List452"/>
    <w:next w:val="a5"/>
    <w:uiPriority w:val="99"/>
    <w:semiHidden/>
    <w:unhideWhenUsed/>
    <w:rsid w:val="004258BF"/>
  </w:style>
  <w:style w:type="numbering" w:customStyle="1" w:styleId="NoList542">
    <w:name w:val="No List542"/>
    <w:next w:val="a5"/>
    <w:uiPriority w:val="99"/>
    <w:semiHidden/>
    <w:unhideWhenUsed/>
    <w:rsid w:val="004258BF"/>
  </w:style>
  <w:style w:type="numbering" w:customStyle="1" w:styleId="NoList642">
    <w:name w:val="No List642"/>
    <w:next w:val="a5"/>
    <w:uiPriority w:val="99"/>
    <w:semiHidden/>
    <w:unhideWhenUsed/>
    <w:rsid w:val="004258BF"/>
  </w:style>
  <w:style w:type="numbering" w:customStyle="1" w:styleId="NoList742">
    <w:name w:val="No List742"/>
    <w:next w:val="a5"/>
    <w:uiPriority w:val="99"/>
    <w:semiHidden/>
    <w:unhideWhenUsed/>
    <w:rsid w:val="004258BF"/>
  </w:style>
  <w:style w:type="numbering" w:customStyle="1" w:styleId="NoList832">
    <w:name w:val="No List832"/>
    <w:next w:val="a5"/>
    <w:uiPriority w:val="99"/>
    <w:semiHidden/>
    <w:unhideWhenUsed/>
    <w:rsid w:val="004258BF"/>
  </w:style>
  <w:style w:type="numbering" w:customStyle="1" w:styleId="NoList932">
    <w:name w:val="No List932"/>
    <w:next w:val="a5"/>
    <w:uiPriority w:val="99"/>
    <w:semiHidden/>
    <w:unhideWhenUsed/>
    <w:rsid w:val="004258BF"/>
  </w:style>
  <w:style w:type="numbering" w:customStyle="1" w:styleId="NoList1142">
    <w:name w:val="No List1142"/>
    <w:next w:val="a5"/>
    <w:uiPriority w:val="99"/>
    <w:semiHidden/>
    <w:unhideWhenUsed/>
    <w:rsid w:val="004258BF"/>
  </w:style>
  <w:style w:type="numbering" w:customStyle="1" w:styleId="NoList2142">
    <w:name w:val="No List2142"/>
    <w:next w:val="a5"/>
    <w:uiPriority w:val="99"/>
    <w:semiHidden/>
    <w:unhideWhenUsed/>
    <w:rsid w:val="004258BF"/>
  </w:style>
  <w:style w:type="numbering" w:customStyle="1" w:styleId="NoList3142">
    <w:name w:val="No List3142"/>
    <w:next w:val="a5"/>
    <w:uiPriority w:val="99"/>
    <w:semiHidden/>
    <w:unhideWhenUsed/>
    <w:rsid w:val="004258BF"/>
  </w:style>
  <w:style w:type="numbering" w:customStyle="1" w:styleId="NoList4142">
    <w:name w:val="No List4142"/>
    <w:next w:val="a5"/>
    <w:uiPriority w:val="99"/>
    <w:semiHidden/>
    <w:unhideWhenUsed/>
    <w:rsid w:val="004258BF"/>
  </w:style>
  <w:style w:type="numbering" w:customStyle="1" w:styleId="NoList5132">
    <w:name w:val="No List5132"/>
    <w:next w:val="a5"/>
    <w:uiPriority w:val="99"/>
    <w:semiHidden/>
    <w:unhideWhenUsed/>
    <w:rsid w:val="004258BF"/>
  </w:style>
  <w:style w:type="numbering" w:customStyle="1" w:styleId="NoList6132">
    <w:name w:val="No List6132"/>
    <w:next w:val="a5"/>
    <w:uiPriority w:val="99"/>
    <w:semiHidden/>
    <w:unhideWhenUsed/>
    <w:rsid w:val="004258BF"/>
  </w:style>
  <w:style w:type="numbering" w:customStyle="1" w:styleId="NoList7132">
    <w:name w:val="No List7132"/>
    <w:next w:val="a5"/>
    <w:uiPriority w:val="99"/>
    <w:semiHidden/>
    <w:unhideWhenUsed/>
    <w:rsid w:val="004258BF"/>
  </w:style>
  <w:style w:type="numbering" w:customStyle="1" w:styleId="NoList8132">
    <w:name w:val="No List8132"/>
    <w:next w:val="a5"/>
    <w:uiPriority w:val="99"/>
    <w:semiHidden/>
    <w:unhideWhenUsed/>
    <w:rsid w:val="004258BF"/>
  </w:style>
  <w:style w:type="numbering" w:customStyle="1" w:styleId="NoList9122">
    <w:name w:val="No List9122"/>
    <w:next w:val="a5"/>
    <w:uiPriority w:val="99"/>
    <w:semiHidden/>
    <w:unhideWhenUsed/>
    <w:rsid w:val="004258BF"/>
  </w:style>
  <w:style w:type="numbering" w:customStyle="1" w:styleId="LFO1932">
    <w:name w:val="LFO1932"/>
    <w:basedOn w:val="a5"/>
    <w:rsid w:val="004258BF"/>
  </w:style>
  <w:style w:type="numbering" w:customStyle="1" w:styleId="NoList1022">
    <w:name w:val="No List1022"/>
    <w:next w:val="a5"/>
    <w:uiPriority w:val="99"/>
    <w:semiHidden/>
    <w:unhideWhenUsed/>
    <w:rsid w:val="004258BF"/>
  </w:style>
  <w:style w:type="numbering" w:customStyle="1" w:styleId="LFO19122">
    <w:name w:val="LFO19122"/>
    <w:basedOn w:val="a5"/>
    <w:rsid w:val="004258BF"/>
  </w:style>
  <w:style w:type="numbering" w:customStyle="1" w:styleId="NoList1242">
    <w:name w:val="No List1242"/>
    <w:next w:val="a5"/>
    <w:uiPriority w:val="99"/>
    <w:semiHidden/>
    <w:rsid w:val="004258BF"/>
  </w:style>
  <w:style w:type="numbering" w:customStyle="1" w:styleId="NoList11142">
    <w:name w:val="No List11142"/>
    <w:next w:val="a5"/>
    <w:uiPriority w:val="99"/>
    <w:semiHidden/>
    <w:unhideWhenUsed/>
    <w:rsid w:val="004258BF"/>
  </w:style>
  <w:style w:type="numbering" w:customStyle="1" w:styleId="1420">
    <w:name w:val="无列表142"/>
    <w:next w:val="a5"/>
    <w:semiHidden/>
    <w:rsid w:val="004258BF"/>
  </w:style>
  <w:style w:type="numbering" w:customStyle="1" w:styleId="1421">
    <w:name w:val="リストなし142"/>
    <w:next w:val="a5"/>
    <w:uiPriority w:val="99"/>
    <w:semiHidden/>
    <w:unhideWhenUsed/>
    <w:rsid w:val="004258BF"/>
  </w:style>
  <w:style w:type="numbering" w:customStyle="1" w:styleId="1142">
    <w:name w:val="无列表1142"/>
    <w:next w:val="a5"/>
    <w:semiHidden/>
    <w:rsid w:val="004258BF"/>
  </w:style>
  <w:style w:type="numbering" w:customStyle="1" w:styleId="11321">
    <w:name w:val="リストなし1132"/>
    <w:next w:val="a5"/>
    <w:uiPriority w:val="99"/>
    <w:semiHidden/>
    <w:unhideWhenUsed/>
    <w:rsid w:val="004258BF"/>
  </w:style>
  <w:style w:type="numbering" w:customStyle="1" w:styleId="NoList2242">
    <w:name w:val="No List2242"/>
    <w:next w:val="a5"/>
    <w:uiPriority w:val="99"/>
    <w:semiHidden/>
    <w:unhideWhenUsed/>
    <w:rsid w:val="004258BF"/>
  </w:style>
  <w:style w:type="numbering" w:customStyle="1" w:styleId="NoList3242">
    <w:name w:val="No List3242"/>
    <w:next w:val="a5"/>
    <w:uiPriority w:val="99"/>
    <w:semiHidden/>
    <w:unhideWhenUsed/>
    <w:rsid w:val="004258BF"/>
  </w:style>
  <w:style w:type="numbering" w:customStyle="1" w:styleId="NoList4232">
    <w:name w:val="No List4232"/>
    <w:next w:val="a5"/>
    <w:uiPriority w:val="99"/>
    <w:semiHidden/>
    <w:unhideWhenUsed/>
    <w:rsid w:val="004258BF"/>
  </w:style>
  <w:style w:type="numbering" w:customStyle="1" w:styleId="NoList21132">
    <w:name w:val="No List21132"/>
    <w:next w:val="a5"/>
    <w:uiPriority w:val="99"/>
    <w:semiHidden/>
    <w:unhideWhenUsed/>
    <w:rsid w:val="004258BF"/>
  </w:style>
  <w:style w:type="numbering" w:customStyle="1" w:styleId="NoList31132">
    <w:name w:val="No List31132"/>
    <w:next w:val="a5"/>
    <w:uiPriority w:val="99"/>
    <w:semiHidden/>
    <w:unhideWhenUsed/>
    <w:rsid w:val="004258BF"/>
  </w:style>
  <w:style w:type="numbering" w:customStyle="1" w:styleId="NoList41132">
    <w:name w:val="No List41132"/>
    <w:next w:val="a5"/>
    <w:uiPriority w:val="99"/>
    <w:semiHidden/>
    <w:unhideWhenUsed/>
    <w:rsid w:val="004258BF"/>
  </w:style>
  <w:style w:type="numbering" w:customStyle="1" w:styleId="11132">
    <w:name w:val="无列表11132"/>
    <w:next w:val="a5"/>
    <w:semiHidden/>
    <w:rsid w:val="004258BF"/>
  </w:style>
  <w:style w:type="numbering" w:customStyle="1" w:styleId="NoList111132">
    <w:name w:val="No List111132"/>
    <w:next w:val="a5"/>
    <w:uiPriority w:val="99"/>
    <w:semiHidden/>
    <w:unhideWhenUsed/>
    <w:rsid w:val="004258BF"/>
  </w:style>
  <w:style w:type="numbering" w:customStyle="1" w:styleId="NoList12132">
    <w:name w:val="No List12132"/>
    <w:next w:val="a5"/>
    <w:uiPriority w:val="99"/>
    <w:semiHidden/>
    <w:unhideWhenUsed/>
    <w:rsid w:val="004258BF"/>
  </w:style>
  <w:style w:type="numbering" w:customStyle="1" w:styleId="NoList22132">
    <w:name w:val="No List22132"/>
    <w:next w:val="a5"/>
    <w:uiPriority w:val="99"/>
    <w:semiHidden/>
    <w:unhideWhenUsed/>
    <w:rsid w:val="004258BF"/>
  </w:style>
  <w:style w:type="numbering" w:customStyle="1" w:styleId="NoList32132">
    <w:name w:val="No List32132"/>
    <w:next w:val="a5"/>
    <w:uiPriority w:val="99"/>
    <w:semiHidden/>
    <w:unhideWhenUsed/>
    <w:rsid w:val="004258BF"/>
  </w:style>
  <w:style w:type="numbering" w:customStyle="1" w:styleId="224">
    <w:name w:val="无列表22"/>
    <w:next w:val="a5"/>
    <w:uiPriority w:val="99"/>
    <w:semiHidden/>
    <w:unhideWhenUsed/>
    <w:rsid w:val="004258BF"/>
  </w:style>
  <w:style w:type="numbering" w:customStyle="1" w:styleId="1520">
    <w:name w:val="无列表152"/>
    <w:next w:val="a5"/>
    <w:semiHidden/>
    <w:rsid w:val="004258BF"/>
  </w:style>
  <w:style w:type="numbering" w:customStyle="1" w:styleId="1521">
    <w:name w:val="リストなし152"/>
    <w:next w:val="a5"/>
    <w:uiPriority w:val="99"/>
    <w:semiHidden/>
    <w:unhideWhenUsed/>
    <w:rsid w:val="004258BF"/>
  </w:style>
  <w:style w:type="numbering" w:customStyle="1" w:styleId="NoList182">
    <w:name w:val="No List182"/>
    <w:next w:val="a5"/>
    <w:uiPriority w:val="99"/>
    <w:semiHidden/>
    <w:unhideWhenUsed/>
    <w:rsid w:val="004258BF"/>
  </w:style>
  <w:style w:type="numbering" w:customStyle="1" w:styleId="11520">
    <w:name w:val="无列表1152"/>
    <w:next w:val="a5"/>
    <w:semiHidden/>
    <w:rsid w:val="004258BF"/>
  </w:style>
  <w:style w:type="numbering" w:customStyle="1" w:styleId="11420">
    <w:name w:val="リストなし1142"/>
    <w:next w:val="a5"/>
    <w:uiPriority w:val="99"/>
    <w:semiHidden/>
    <w:unhideWhenUsed/>
    <w:rsid w:val="004258BF"/>
  </w:style>
  <w:style w:type="numbering" w:customStyle="1" w:styleId="NoList262">
    <w:name w:val="No List262"/>
    <w:next w:val="a5"/>
    <w:uiPriority w:val="99"/>
    <w:semiHidden/>
    <w:unhideWhenUsed/>
    <w:rsid w:val="004258BF"/>
  </w:style>
  <w:style w:type="numbering" w:customStyle="1" w:styleId="NoList362">
    <w:name w:val="No List362"/>
    <w:next w:val="a5"/>
    <w:uiPriority w:val="99"/>
    <w:semiHidden/>
    <w:unhideWhenUsed/>
    <w:rsid w:val="004258BF"/>
  </w:style>
  <w:style w:type="numbering" w:customStyle="1" w:styleId="NoList1152">
    <w:name w:val="No List1152"/>
    <w:next w:val="a5"/>
    <w:uiPriority w:val="99"/>
    <w:semiHidden/>
    <w:unhideWhenUsed/>
    <w:rsid w:val="004258BF"/>
  </w:style>
  <w:style w:type="numbering" w:customStyle="1" w:styleId="NoList462">
    <w:name w:val="No List462"/>
    <w:next w:val="a5"/>
    <w:uiPriority w:val="99"/>
    <w:semiHidden/>
    <w:unhideWhenUsed/>
    <w:rsid w:val="004258BF"/>
  </w:style>
  <w:style w:type="numbering" w:customStyle="1" w:styleId="NoList552">
    <w:name w:val="No List552"/>
    <w:next w:val="a5"/>
    <w:uiPriority w:val="99"/>
    <w:semiHidden/>
    <w:unhideWhenUsed/>
    <w:rsid w:val="004258BF"/>
  </w:style>
  <w:style w:type="numbering" w:customStyle="1" w:styleId="NoList11152">
    <w:name w:val="No List11152"/>
    <w:next w:val="a5"/>
    <w:uiPriority w:val="99"/>
    <w:semiHidden/>
    <w:unhideWhenUsed/>
    <w:rsid w:val="004258BF"/>
  </w:style>
  <w:style w:type="numbering" w:customStyle="1" w:styleId="NoList2152">
    <w:name w:val="No List2152"/>
    <w:next w:val="a5"/>
    <w:uiPriority w:val="99"/>
    <w:semiHidden/>
    <w:unhideWhenUsed/>
    <w:rsid w:val="004258BF"/>
  </w:style>
  <w:style w:type="numbering" w:customStyle="1" w:styleId="NoList3152">
    <w:name w:val="No List3152"/>
    <w:next w:val="a5"/>
    <w:uiPriority w:val="99"/>
    <w:semiHidden/>
    <w:unhideWhenUsed/>
    <w:rsid w:val="004258BF"/>
  </w:style>
  <w:style w:type="numbering" w:customStyle="1" w:styleId="NoList4152">
    <w:name w:val="No List4152"/>
    <w:next w:val="a5"/>
    <w:uiPriority w:val="99"/>
    <w:semiHidden/>
    <w:unhideWhenUsed/>
    <w:rsid w:val="004258BF"/>
  </w:style>
  <w:style w:type="numbering" w:customStyle="1" w:styleId="NoList652">
    <w:name w:val="No List652"/>
    <w:next w:val="a5"/>
    <w:uiPriority w:val="99"/>
    <w:semiHidden/>
    <w:unhideWhenUsed/>
    <w:rsid w:val="004258BF"/>
  </w:style>
  <w:style w:type="numbering" w:customStyle="1" w:styleId="NoList752">
    <w:name w:val="No List752"/>
    <w:next w:val="a5"/>
    <w:uiPriority w:val="99"/>
    <w:semiHidden/>
    <w:unhideWhenUsed/>
    <w:rsid w:val="004258BF"/>
  </w:style>
  <w:style w:type="numbering" w:customStyle="1" w:styleId="NoList1252">
    <w:name w:val="No List1252"/>
    <w:next w:val="a5"/>
    <w:uiPriority w:val="99"/>
    <w:semiHidden/>
    <w:unhideWhenUsed/>
    <w:rsid w:val="004258BF"/>
  </w:style>
  <w:style w:type="numbering" w:customStyle="1" w:styleId="NoList2252">
    <w:name w:val="No List2252"/>
    <w:next w:val="a5"/>
    <w:uiPriority w:val="99"/>
    <w:semiHidden/>
    <w:unhideWhenUsed/>
    <w:rsid w:val="004258BF"/>
  </w:style>
  <w:style w:type="numbering" w:customStyle="1" w:styleId="NoList3252">
    <w:name w:val="No List3252"/>
    <w:next w:val="a5"/>
    <w:uiPriority w:val="99"/>
    <w:semiHidden/>
    <w:unhideWhenUsed/>
    <w:rsid w:val="004258BF"/>
  </w:style>
  <w:style w:type="numbering" w:customStyle="1" w:styleId="NoList4242">
    <w:name w:val="No List4242"/>
    <w:next w:val="a5"/>
    <w:uiPriority w:val="99"/>
    <w:semiHidden/>
    <w:unhideWhenUsed/>
    <w:rsid w:val="004258BF"/>
  </w:style>
  <w:style w:type="numbering" w:customStyle="1" w:styleId="NoList5142">
    <w:name w:val="No List5142"/>
    <w:next w:val="a5"/>
    <w:uiPriority w:val="99"/>
    <w:semiHidden/>
    <w:unhideWhenUsed/>
    <w:rsid w:val="004258BF"/>
  </w:style>
  <w:style w:type="numbering" w:customStyle="1" w:styleId="NoList21142">
    <w:name w:val="No List21142"/>
    <w:next w:val="a5"/>
    <w:uiPriority w:val="99"/>
    <w:semiHidden/>
    <w:unhideWhenUsed/>
    <w:rsid w:val="004258BF"/>
  </w:style>
  <w:style w:type="numbering" w:customStyle="1" w:styleId="NoList31142">
    <w:name w:val="No List31142"/>
    <w:next w:val="a5"/>
    <w:uiPriority w:val="99"/>
    <w:semiHidden/>
    <w:unhideWhenUsed/>
    <w:rsid w:val="004258BF"/>
  </w:style>
  <w:style w:type="numbering" w:customStyle="1" w:styleId="NoList41142">
    <w:name w:val="No List41142"/>
    <w:next w:val="a5"/>
    <w:uiPriority w:val="99"/>
    <w:semiHidden/>
    <w:unhideWhenUsed/>
    <w:rsid w:val="004258BF"/>
  </w:style>
  <w:style w:type="numbering" w:customStyle="1" w:styleId="NoList6142">
    <w:name w:val="No List6142"/>
    <w:next w:val="a5"/>
    <w:uiPriority w:val="99"/>
    <w:semiHidden/>
    <w:unhideWhenUsed/>
    <w:rsid w:val="004258BF"/>
  </w:style>
  <w:style w:type="numbering" w:customStyle="1" w:styleId="11142">
    <w:name w:val="无列表11142"/>
    <w:next w:val="a5"/>
    <w:semiHidden/>
    <w:rsid w:val="004258BF"/>
  </w:style>
  <w:style w:type="numbering" w:customStyle="1" w:styleId="NoList111142">
    <w:name w:val="No List111142"/>
    <w:next w:val="a5"/>
    <w:uiPriority w:val="99"/>
    <w:semiHidden/>
    <w:unhideWhenUsed/>
    <w:rsid w:val="004258BF"/>
  </w:style>
  <w:style w:type="numbering" w:customStyle="1" w:styleId="NoList7142">
    <w:name w:val="No List7142"/>
    <w:next w:val="a5"/>
    <w:uiPriority w:val="99"/>
    <w:semiHidden/>
    <w:unhideWhenUsed/>
    <w:rsid w:val="004258BF"/>
  </w:style>
  <w:style w:type="numbering" w:customStyle="1" w:styleId="NoList12142">
    <w:name w:val="No List12142"/>
    <w:next w:val="a5"/>
    <w:uiPriority w:val="99"/>
    <w:semiHidden/>
    <w:unhideWhenUsed/>
    <w:rsid w:val="004258BF"/>
  </w:style>
  <w:style w:type="numbering" w:customStyle="1" w:styleId="NoList22142">
    <w:name w:val="No List22142"/>
    <w:next w:val="a5"/>
    <w:uiPriority w:val="99"/>
    <w:semiHidden/>
    <w:unhideWhenUsed/>
    <w:rsid w:val="004258BF"/>
  </w:style>
  <w:style w:type="numbering" w:customStyle="1" w:styleId="NoList32142">
    <w:name w:val="No List32142"/>
    <w:next w:val="a5"/>
    <w:uiPriority w:val="99"/>
    <w:semiHidden/>
    <w:unhideWhenUsed/>
    <w:rsid w:val="004258BF"/>
  </w:style>
  <w:style w:type="numbering" w:customStyle="1" w:styleId="NoList842">
    <w:name w:val="No List842"/>
    <w:next w:val="a5"/>
    <w:uiPriority w:val="99"/>
    <w:semiHidden/>
    <w:unhideWhenUsed/>
    <w:rsid w:val="004258BF"/>
  </w:style>
  <w:style w:type="numbering" w:customStyle="1" w:styleId="NoList942">
    <w:name w:val="No List942"/>
    <w:next w:val="a5"/>
    <w:uiPriority w:val="99"/>
    <w:semiHidden/>
    <w:unhideWhenUsed/>
    <w:rsid w:val="004258BF"/>
  </w:style>
  <w:style w:type="numbering" w:customStyle="1" w:styleId="NoList8142">
    <w:name w:val="No List8142"/>
    <w:next w:val="a5"/>
    <w:uiPriority w:val="99"/>
    <w:semiHidden/>
    <w:unhideWhenUsed/>
    <w:rsid w:val="004258BF"/>
  </w:style>
  <w:style w:type="numbering" w:customStyle="1" w:styleId="NoList9132">
    <w:name w:val="No List9132"/>
    <w:next w:val="a5"/>
    <w:uiPriority w:val="99"/>
    <w:semiHidden/>
    <w:unhideWhenUsed/>
    <w:rsid w:val="004258BF"/>
  </w:style>
  <w:style w:type="numbering" w:customStyle="1" w:styleId="LFO1942">
    <w:name w:val="LFO1942"/>
    <w:basedOn w:val="a5"/>
    <w:rsid w:val="004258BF"/>
  </w:style>
  <w:style w:type="numbering" w:customStyle="1" w:styleId="NoList1032">
    <w:name w:val="No List1032"/>
    <w:next w:val="a5"/>
    <w:uiPriority w:val="99"/>
    <w:semiHidden/>
    <w:unhideWhenUsed/>
    <w:rsid w:val="004258BF"/>
  </w:style>
  <w:style w:type="numbering" w:customStyle="1" w:styleId="LFO19132">
    <w:name w:val="LFO19132"/>
    <w:basedOn w:val="a5"/>
    <w:rsid w:val="004258BF"/>
  </w:style>
  <w:style w:type="numbering" w:customStyle="1" w:styleId="12120">
    <w:name w:val="无列表1212"/>
    <w:next w:val="a5"/>
    <w:semiHidden/>
    <w:rsid w:val="004258BF"/>
  </w:style>
  <w:style w:type="numbering" w:customStyle="1" w:styleId="12121">
    <w:name w:val="リストなし1212"/>
    <w:next w:val="a5"/>
    <w:uiPriority w:val="99"/>
    <w:semiHidden/>
    <w:unhideWhenUsed/>
    <w:rsid w:val="004258BF"/>
  </w:style>
  <w:style w:type="numbering" w:customStyle="1" w:styleId="111121">
    <w:name w:val="リストなし11112"/>
    <w:next w:val="a5"/>
    <w:uiPriority w:val="99"/>
    <w:semiHidden/>
    <w:unhideWhenUsed/>
    <w:rsid w:val="004258BF"/>
  </w:style>
  <w:style w:type="numbering" w:customStyle="1" w:styleId="NoList1312">
    <w:name w:val="No List1312"/>
    <w:next w:val="a5"/>
    <w:uiPriority w:val="99"/>
    <w:semiHidden/>
    <w:unhideWhenUsed/>
    <w:rsid w:val="004258BF"/>
  </w:style>
  <w:style w:type="numbering" w:customStyle="1" w:styleId="NoList2312">
    <w:name w:val="No List2312"/>
    <w:next w:val="a5"/>
    <w:uiPriority w:val="99"/>
    <w:semiHidden/>
    <w:unhideWhenUsed/>
    <w:rsid w:val="004258BF"/>
  </w:style>
  <w:style w:type="numbering" w:customStyle="1" w:styleId="NoList3312">
    <w:name w:val="No List3312"/>
    <w:next w:val="a5"/>
    <w:uiPriority w:val="99"/>
    <w:semiHidden/>
    <w:unhideWhenUsed/>
    <w:rsid w:val="004258BF"/>
  </w:style>
  <w:style w:type="numbering" w:customStyle="1" w:styleId="NoList4312">
    <w:name w:val="No List4312"/>
    <w:next w:val="a5"/>
    <w:uiPriority w:val="99"/>
    <w:semiHidden/>
    <w:unhideWhenUsed/>
    <w:rsid w:val="004258BF"/>
  </w:style>
  <w:style w:type="numbering" w:customStyle="1" w:styleId="NoList5212">
    <w:name w:val="No List5212"/>
    <w:next w:val="a5"/>
    <w:uiPriority w:val="99"/>
    <w:semiHidden/>
    <w:unhideWhenUsed/>
    <w:rsid w:val="004258BF"/>
  </w:style>
  <w:style w:type="numbering" w:customStyle="1" w:styleId="NoList6212">
    <w:name w:val="No List6212"/>
    <w:next w:val="a5"/>
    <w:uiPriority w:val="99"/>
    <w:semiHidden/>
    <w:unhideWhenUsed/>
    <w:rsid w:val="004258BF"/>
  </w:style>
  <w:style w:type="numbering" w:customStyle="1" w:styleId="NoList7212">
    <w:name w:val="No List7212"/>
    <w:next w:val="a5"/>
    <w:uiPriority w:val="99"/>
    <w:semiHidden/>
    <w:unhideWhenUsed/>
    <w:rsid w:val="004258BF"/>
  </w:style>
  <w:style w:type="numbering" w:customStyle="1" w:styleId="NoList11212">
    <w:name w:val="No List11212"/>
    <w:next w:val="a5"/>
    <w:uiPriority w:val="99"/>
    <w:semiHidden/>
    <w:unhideWhenUsed/>
    <w:rsid w:val="004258BF"/>
  </w:style>
  <w:style w:type="numbering" w:customStyle="1" w:styleId="NoList21212">
    <w:name w:val="No List21212"/>
    <w:next w:val="a5"/>
    <w:uiPriority w:val="99"/>
    <w:semiHidden/>
    <w:unhideWhenUsed/>
    <w:rsid w:val="004258BF"/>
  </w:style>
  <w:style w:type="numbering" w:customStyle="1" w:styleId="NoList31212">
    <w:name w:val="No List31212"/>
    <w:next w:val="a5"/>
    <w:uiPriority w:val="99"/>
    <w:semiHidden/>
    <w:unhideWhenUsed/>
    <w:rsid w:val="004258BF"/>
  </w:style>
  <w:style w:type="numbering" w:customStyle="1" w:styleId="NoList41212">
    <w:name w:val="No List41212"/>
    <w:next w:val="a5"/>
    <w:uiPriority w:val="99"/>
    <w:semiHidden/>
    <w:unhideWhenUsed/>
    <w:rsid w:val="004258BF"/>
  </w:style>
  <w:style w:type="numbering" w:customStyle="1" w:styleId="NoList51112">
    <w:name w:val="No List51112"/>
    <w:next w:val="a5"/>
    <w:uiPriority w:val="99"/>
    <w:semiHidden/>
    <w:unhideWhenUsed/>
    <w:rsid w:val="004258BF"/>
  </w:style>
  <w:style w:type="numbering" w:customStyle="1" w:styleId="NoList61112">
    <w:name w:val="No List61112"/>
    <w:next w:val="a5"/>
    <w:uiPriority w:val="99"/>
    <w:semiHidden/>
    <w:unhideWhenUsed/>
    <w:rsid w:val="004258BF"/>
  </w:style>
  <w:style w:type="numbering" w:customStyle="1" w:styleId="NoList71112">
    <w:name w:val="No List71112"/>
    <w:next w:val="a5"/>
    <w:uiPriority w:val="99"/>
    <w:semiHidden/>
    <w:unhideWhenUsed/>
    <w:rsid w:val="004258BF"/>
  </w:style>
  <w:style w:type="numbering" w:customStyle="1" w:styleId="NoList81112">
    <w:name w:val="No List81112"/>
    <w:next w:val="a5"/>
    <w:uiPriority w:val="99"/>
    <w:semiHidden/>
    <w:unhideWhenUsed/>
    <w:rsid w:val="004258BF"/>
  </w:style>
  <w:style w:type="numbering" w:customStyle="1" w:styleId="NoList12212">
    <w:name w:val="No List12212"/>
    <w:next w:val="a5"/>
    <w:uiPriority w:val="99"/>
    <w:semiHidden/>
    <w:rsid w:val="004258BF"/>
  </w:style>
  <w:style w:type="numbering" w:customStyle="1" w:styleId="NoList111212">
    <w:name w:val="No List111212"/>
    <w:next w:val="a5"/>
    <w:uiPriority w:val="99"/>
    <w:semiHidden/>
    <w:unhideWhenUsed/>
    <w:rsid w:val="004258BF"/>
  </w:style>
  <w:style w:type="numbering" w:customStyle="1" w:styleId="11212">
    <w:name w:val="无列表11212"/>
    <w:next w:val="a5"/>
    <w:semiHidden/>
    <w:rsid w:val="004258BF"/>
  </w:style>
  <w:style w:type="numbering" w:customStyle="1" w:styleId="NoList22212">
    <w:name w:val="No List22212"/>
    <w:next w:val="a5"/>
    <w:uiPriority w:val="99"/>
    <w:semiHidden/>
    <w:unhideWhenUsed/>
    <w:rsid w:val="004258BF"/>
  </w:style>
  <w:style w:type="numbering" w:customStyle="1" w:styleId="NoList32212">
    <w:name w:val="No List32212"/>
    <w:next w:val="a5"/>
    <w:uiPriority w:val="99"/>
    <w:semiHidden/>
    <w:unhideWhenUsed/>
    <w:rsid w:val="004258BF"/>
  </w:style>
  <w:style w:type="numbering" w:customStyle="1" w:styleId="NoList42112">
    <w:name w:val="No List42112"/>
    <w:next w:val="a5"/>
    <w:uiPriority w:val="99"/>
    <w:semiHidden/>
    <w:unhideWhenUsed/>
    <w:rsid w:val="004258BF"/>
  </w:style>
  <w:style w:type="numbering" w:customStyle="1" w:styleId="NoList211112">
    <w:name w:val="No List211112"/>
    <w:next w:val="a5"/>
    <w:uiPriority w:val="99"/>
    <w:semiHidden/>
    <w:unhideWhenUsed/>
    <w:rsid w:val="004258BF"/>
  </w:style>
  <w:style w:type="numbering" w:customStyle="1" w:styleId="NoList311112">
    <w:name w:val="No List311112"/>
    <w:next w:val="a5"/>
    <w:uiPriority w:val="99"/>
    <w:semiHidden/>
    <w:unhideWhenUsed/>
    <w:rsid w:val="004258BF"/>
  </w:style>
  <w:style w:type="numbering" w:customStyle="1" w:styleId="NoList411112">
    <w:name w:val="No List411112"/>
    <w:next w:val="a5"/>
    <w:uiPriority w:val="99"/>
    <w:semiHidden/>
    <w:unhideWhenUsed/>
    <w:rsid w:val="004258BF"/>
  </w:style>
  <w:style w:type="numbering" w:customStyle="1" w:styleId="1111120">
    <w:name w:val="无列表111112"/>
    <w:next w:val="a5"/>
    <w:semiHidden/>
    <w:rsid w:val="004258BF"/>
  </w:style>
  <w:style w:type="numbering" w:customStyle="1" w:styleId="NoList1111112">
    <w:name w:val="No List1111112"/>
    <w:next w:val="a5"/>
    <w:uiPriority w:val="99"/>
    <w:semiHidden/>
    <w:unhideWhenUsed/>
    <w:rsid w:val="004258BF"/>
  </w:style>
  <w:style w:type="numbering" w:customStyle="1" w:styleId="NoList121112">
    <w:name w:val="No List121112"/>
    <w:next w:val="a5"/>
    <w:uiPriority w:val="99"/>
    <w:semiHidden/>
    <w:unhideWhenUsed/>
    <w:rsid w:val="004258BF"/>
  </w:style>
  <w:style w:type="numbering" w:customStyle="1" w:styleId="NoList221112">
    <w:name w:val="No List221112"/>
    <w:next w:val="a5"/>
    <w:uiPriority w:val="99"/>
    <w:semiHidden/>
    <w:unhideWhenUsed/>
    <w:rsid w:val="004258BF"/>
  </w:style>
  <w:style w:type="numbering" w:customStyle="1" w:styleId="NoList321112">
    <w:name w:val="No List321112"/>
    <w:next w:val="a5"/>
    <w:uiPriority w:val="99"/>
    <w:semiHidden/>
    <w:unhideWhenUsed/>
    <w:rsid w:val="004258BF"/>
  </w:style>
  <w:style w:type="numbering" w:customStyle="1" w:styleId="NoList1412">
    <w:name w:val="No List1412"/>
    <w:next w:val="a5"/>
    <w:uiPriority w:val="99"/>
    <w:semiHidden/>
    <w:unhideWhenUsed/>
    <w:rsid w:val="004258BF"/>
  </w:style>
  <w:style w:type="numbering" w:customStyle="1" w:styleId="NoList1512">
    <w:name w:val="No List1512"/>
    <w:next w:val="a5"/>
    <w:uiPriority w:val="99"/>
    <w:semiHidden/>
    <w:unhideWhenUsed/>
    <w:rsid w:val="004258BF"/>
  </w:style>
  <w:style w:type="numbering" w:customStyle="1" w:styleId="NoList2412">
    <w:name w:val="No List2412"/>
    <w:next w:val="a5"/>
    <w:uiPriority w:val="99"/>
    <w:semiHidden/>
    <w:unhideWhenUsed/>
    <w:rsid w:val="004258BF"/>
  </w:style>
  <w:style w:type="numbering" w:customStyle="1" w:styleId="NoList3412">
    <w:name w:val="No List3412"/>
    <w:next w:val="a5"/>
    <w:uiPriority w:val="99"/>
    <w:semiHidden/>
    <w:unhideWhenUsed/>
    <w:rsid w:val="004258BF"/>
  </w:style>
  <w:style w:type="numbering" w:customStyle="1" w:styleId="NoList4412">
    <w:name w:val="No List4412"/>
    <w:next w:val="a5"/>
    <w:uiPriority w:val="99"/>
    <w:semiHidden/>
    <w:unhideWhenUsed/>
    <w:rsid w:val="004258BF"/>
  </w:style>
  <w:style w:type="numbering" w:customStyle="1" w:styleId="NoList5312">
    <w:name w:val="No List5312"/>
    <w:next w:val="a5"/>
    <w:uiPriority w:val="99"/>
    <w:semiHidden/>
    <w:unhideWhenUsed/>
    <w:rsid w:val="004258BF"/>
  </w:style>
  <w:style w:type="numbering" w:customStyle="1" w:styleId="NoList6312">
    <w:name w:val="No List6312"/>
    <w:next w:val="a5"/>
    <w:uiPriority w:val="99"/>
    <w:semiHidden/>
    <w:unhideWhenUsed/>
    <w:rsid w:val="004258BF"/>
  </w:style>
  <w:style w:type="numbering" w:customStyle="1" w:styleId="NoList7312">
    <w:name w:val="No List7312"/>
    <w:next w:val="a5"/>
    <w:uiPriority w:val="99"/>
    <w:semiHidden/>
    <w:unhideWhenUsed/>
    <w:rsid w:val="004258BF"/>
  </w:style>
  <w:style w:type="numbering" w:customStyle="1" w:styleId="NoList8212">
    <w:name w:val="No List8212"/>
    <w:next w:val="a5"/>
    <w:uiPriority w:val="99"/>
    <w:semiHidden/>
    <w:unhideWhenUsed/>
    <w:rsid w:val="004258BF"/>
  </w:style>
  <w:style w:type="numbering" w:customStyle="1" w:styleId="NoList9212">
    <w:name w:val="No List9212"/>
    <w:next w:val="a5"/>
    <w:uiPriority w:val="99"/>
    <w:semiHidden/>
    <w:unhideWhenUsed/>
    <w:rsid w:val="004258BF"/>
  </w:style>
  <w:style w:type="numbering" w:customStyle="1" w:styleId="NoList11312">
    <w:name w:val="No List11312"/>
    <w:next w:val="a5"/>
    <w:uiPriority w:val="99"/>
    <w:semiHidden/>
    <w:unhideWhenUsed/>
    <w:rsid w:val="004258BF"/>
  </w:style>
  <w:style w:type="numbering" w:customStyle="1" w:styleId="NoList21312">
    <w:name w:val="No List21312"/>
    <w:next w:val="a5"/>
    <w:uiPriority w:val="99"/>
    <w:semiHidden/>
    <w:unhideWhenUsed/>
    <w:rsid w:val="004258BF"/>
  </w:style>
  <w:style w:type="numbering" w:customStyle="1" w:styleId="NoList31312">
    <w:name w:val="No List31312"/>
    <w:next w:val="a5"/>
    <w:uiPriority w:val="99"/>
    <w:semiHidden/>
    <w:unhideWhenUsed/>
    <w:rsid w:val="004258BF"/>
  </w:style>
  <w:style w:type="numbering" w:customStyle="1" w:styleId="NoList41312">
    <w:name w:val="No List41312"/>
    <w:next w:val="a5"/>
    <w:uiPriority w:val="99"/>
    <w:semiHidden/>
    <w:unhideWhenUsed/>
    <w:rsid w:val="004258BF"/>
  </w:style>
  <w:style w:type="numbering" w:customStyle="1" w:styleId="NoList51212">
    <w:name w:val="No List51212"/>
    <w:next w:val="a5"/>
    <w:uiPriority w:val="99"/>
    <w:semiHidden/>
    <w:unhideWhenUsed/>
    <w:rsid w:val="004258BF"/>
  </w:style>
  <w:style w:type="numbering" w:customStyle="1" w:styleId="NoList61212">
    <w:name w:val="No List61212"/>
    <w:next w:val="a5"/>
    <w:uiPriority w:val="99"/>
    <w:semiHidden/>
    <w:unhideWhenUsed/>
    <w:rsid w:val="004258BF"/>
  </w:style>
  <w:style w:type="numbering" w:customStyle="1" w:styleId="NoList71212">
    <w:name w:val="No List71212"/>
    <w:next w:val="a5"/>
    <w:uiPriority w:val="99"/>
    <w:semiHidden/>
    <w:unhideWhenUsed/>
    <w:rsid w:val="004258BF"/>
  </w:style>
  <w:style w:type="numbering" w:customStyle="1" w:styleId="NoList81212">
    <w:name w:val="No List81212"/>
    <w:next w:val="a5"/>
    <w:uiPriority w:val="99"/>
    <w:semiHidden/>
    <w:unhideWhenUsed/>
    <w:rsid w:val="004258BF"/>
  </w:style>
  <w:style w:type="numbering" w:customStyle="1" w:styleId="NoList91112">
    <w:name w:val="No List91112"/>
    <w:next w:val="a5"/>
    <w:uiPriority w:val="99"/>
    <w:semiHidden/>
    <w:unhideWhenUsed/>
    <w:rsid w:val="004258BF"/>
  </w:style>
  <w:style w:type="numbering" w:customStyle="1" w:styleId="LFO19212">
    <w:name w:val="LFO19212"/>
    <w:basedOn w:val="a5"/>
    <w:rsid w:val="004258BF"/>
  </w:style>
  <w:style w:type="numbering" w:customStyle="1" w:styleId="NoList10112">
    <w:name w:val="No List10112"/>
    <w:next w:val="a5"/>
    <w:uiPriority w:val="99"/>
    <w:semiHidden/>
    <w:unhideWhenUsed/>
    <w:rsid w:val="004258BF"/>
  </w:style>
  <w:style w:type="numbering" w:customStyle="1" w:styleId="LFO191112">
    <w:name w:val="LFO191112"/>
    <w:basedOn w:val="a5"/>
    <w:rsid w:val="004258BF"/>
  </w:style>
  <w:style w:type="numbering" w:customStyle="1" w:styleId="NoList12312">
    <w:name w:val="No List12312"/>
    <w:next w:val="a5"/>
    <w:uiPriority w:val="99"/>
    <w:semiHidden/>
    <w:rsid w:val="004258BF"/>
  </w:style>
  <w:style w:type="numbering" w:customStyle="1" w:styleId="NoList111312">
    <w:name w:val="No List111312"/>
    <w:next w:val="a5"/>
    <w:uiPriority w:val="99"/>
    <w:semiHidden/>
    <w:unhideWhenUsed/>
    <w:rsid w:val="004258BF"/>
  </w:style>
  <w:style w:type="numbering" w:customStyle="1" w:styleId="1312">
    <w:name w:val="无列表1312"/>
    <w:next w:val="a5"/>
    <w:semiHidden/>
    <w:rsid w:val="004258BF"/>
  </w:style>
  <w:style w:type="numbering" w:customStyle="1" w:styleId="13120">
    <w:name w:val="リストなし1312"/>
    <w:next w:val="a5"/>
    <w:uiPriority w:val="99"/>
    <w:semiHidden/>
    <w:unhideWhenUsed/>
    <w:rsid w:val="004258BF"/>
  </w:style>
  <w:style w:type="numbering" w:customStyle="1" w:styleId="11312">
    <w:name w:val="无列表11312"/>
    <w:next w:val="a5"/>
    <w:semiHidden/>
    <w:rsid w:val="004258BF"/>
  </w:style>
  <w:style w:type="numbering" w:customStyle="1" w:styleId="112120">
    <w:name w:val="リストなし11212"/>
    <w:next w:val="a5"/>
    <w:uiPriority w:val="99"/>
    <w:semiHidden/>
    <w:unhideWhenUsed/>
    <w:rsid w:val="004258BF"/>
  </w:style>
  <w:style w:type="numbering" w:customStyle="1" w:styleId="NoList22312">
    <w:name w:val="No List22312"/>
    <w:next w:val="a5"/>
    <w:uiPriority w:val="99"/>
    <w:semiHidden/>
    <w:unhideWhenUsed/>
    <w:rsid w:val="004258BF"/>
  </w:style>
  <w:style w:type="numbering" w:customStyle="1" w:styleId="NoList32312">
    <w:name w:val="No List32312"/>
    <w:next w:val="a5"/>
    <w:uiPriority w:val="99"/>
    <w:semiHidden/>
    <w:unhideWhenUsed/>
    <w:rsid w:val="004258BF"/>
  </w:style>
  <w:style w:type="numbering" w:customStyle="1" w:styleId="NoList42212">
    <w:name w:val="No List42212"/>
    <w:next w:val="a5"/>
    <w:uiPriority w:val="99"/>
    <w:semiHidden/>
    <w:unhideWhenUsed/>
    <w:rsid w:val="004258BF"/>
  </w:style>
  <w:style w:type="numbering" w:customStyle="1" w:styleId="NoList211212">
    <w:name w:val="No List211212"/>
    <w:next w:val="a5"/>
    <w:uiPriority w:val="99"/>
    <w:semiHidden/>
    <w:unhideWhenUsed/>
    <w:rsid w:val="004258BF"/>
  </w:style>
  <w:style w:type="numbering" w:customStyle="1" w:styleId="NoList311212">
    <w:name w:val="No List311212"/>
    <w:next w:val="a5"/>
    <w:uiPriority w:val="99"/>
    <w:semiHidden/>
    <w:unhideWhenUsed/>
    <w:rsid w:val="004258BF"/>
  </w:style>
  <w:style w:type="numbering" w:customStyle="1" w:styleId="NoList411212">
    <w:name w:val="No List411212"/>
    <w:next w:val="a5"/>
    <w:uiPriority w:val="99"/>
    <w:semiHidden/>
    <w:unhideWhenUsed/>
    <w:rsid w:val="004258BF"/>
  </w:style>
  <w:style w:type="numbering" w:customStyle="1" w:styleId="111212">
    <w:name w:val="无列表111212"/>
    <w:next w:val="a5"/>
    <w:semiHidden/>
    <w:rsid w:val="004258BF"/>
  </w:style>
  <w:style w:type="numbering" w:customStyle="1" w:styleId="NoList1111212">
    <w:name w:val="No List1111212"/>
    <w:next w:val="a5"/>
    <w:uiPriority w:val="99"/>
    <w:semiHidden/>
    <w:unhideWhenUsed/>
    <w:rsid w:val="004258BF"/>
  </w:style>
  <w:style w:type="numbering" w:customStyle="1" w:styleId="NoList121212">
    <w:name w:val="No List121212"/>
    <w:next w:val="a5"/>
    <w:uiPriority w:val="99"/>
    <w:semiHidden/>
    <w:unhideWhenUsed/>
    <w:rsid w:val="004258BF"/>
  </w:style>
  <w:style w:type="numbering" w:customStyle="1" w:styleId="NoList221212">
    <w:name w:val="No List221212"/>
    <w:next w:val="a5"/>
    <w:uiPriority w:val="99"/>
    <w:semiHidden/>
    <w:unhideWhenUsed/>
    <w:rsid w:val="004258BF"/>
  </w:style>
  <w:style w:type="numbering" w:customStyle="1" w:styleId="NoList321212">
    <w:name w:val="No List321212"/>
    <w:next w:val="a5"/>
    <w:uiPriority w:val="99"/>
    <w:semiHidden/>
    <w:unhideWhenUsed/>
    <w:rsid w:val="004258BF"/>
  </w:style>
  <w:style w:type="numbering" w:customStyle="1" w:styleId="NoList1612">
    <w:name w:val="No List1612"/>
    <w:next w:val="a5"/>
    <w:uiPriority w:val="99"/>
    <w:semiHidden/>
    <w:unhideWhenUsed/>
    <w:rsid w:val="004258BF"/>
  </w:style>
  <w:style w:type="numbering" w:customStyle="1" w:styleId="NoList1712">
    <w:name w:val="No List1712"/>
    <w:next w:val="a5"/>
    <w:uiPriority w:val="99"/>
    <w:semiHidden/>
    <w:unhideWhenUsed/>
    <w:rsid w:val="004258BF"/>
  </w:style>
  <w:style w:type="numbering" w:customStyle="1" w:styleId="NoList2512">
    <w:name w:val="No List2512"/>
    <w:next w:val="a5"/>
    <w:uiPriority w:val="99"/>
    <w:semiHidden/>
    <w:unhideWhenUsed/>
    <w:rsid w:val="004258BF"/>
  </w:style>
  <w:style w:type="numbering" w:customStyle="1" w:styleId="NoList3512">
    <w:name w:val="No List3512"/>
    <w:next w:val="a5"/>
    <w:uiPriority w:val="99"/>
    <w:semiHidden/>
    <w:unhideWhenUsed/>
    <w:rsid w:val="004258BF"/>
  </w:style>
  <w:style w:type="numbering" w:customStyle="1" w:styleId="NoList4512">
    <w:name w:val="No List4512"/>
    <w:next w:val="a5"/>
    <w:uiPriority w:val="99"/>
    <w:semiHidden/>
    <w:unhideWhenUsed/>
    <w:rsid w:val="004258BF"/>
  </w:style>
  <w:style w:type="numbering" w:customStyle="1" w:styleId="NoList5412">
    <w:name w:val="No List5412"/>
    <w:next w:val="a5"/>
    <w:uiPriority w:val="99"/>
    <w:semiHidden/>
    <w:unhideWhenUsed/>
    <w:rsid w:val="004258BF"/>
  </w:style>
  <w:style w:type="numbering" w:customStyle="1" w:styleId="NoList6412">
    <w:name w:val="No List6412"/>
    <w:next w:val="a5"/>
    <w:uiPriority w:val="99"/>
    <w:semiHidden/>
    <w:unhideWhenUsed/>
    <w:rsid w:val="004258BF"/>
  </w:style>
  <w:style w:type="numbering" w:customStyle="1" w:styleId="NoList7412">
    <w:name w:val="No List7412"/>
    <w:next w:val="a5"/>
    <w:uiPriority w:val="99"/>
    <w:semiHidden/>
    <w:unhideWhenUsed/>
    <w:rsid w:val="004258BF"/>
  </w:style>
  <w:style w:type="numbering" w:customStyle="1" w:styleId="NoList8312">
    <w:name w:val="No List8312"/>
    <w:next w:val="a5"/>
    <w:uiPriority w:val="99"/>
    <w:semiHidden/>
    <w:unhideWhenUsed/>
    <w:rsid w:val="004258BF"/>
  </w:style>
  <w:style w:type="numbering" w:customStyle="1" w:styleId="NoList9312">
    <w:name w:val="No List9312"/>
    <w:next w:val="a5"/>
    <w:uiPriority w:val="99"/>
    <w:semiHidden/>
    <w:unhideWhenUsed/>
    <w:rsid w:val="004258BF"/>
  </w:style>
  <w:style w:type="numbering" w:customStyle="1" w:styleId="NoList11412">
    <w:name w:val="No List11412"/>
    <w:next w:val="a5"/>
    <w:uiPriority w:val="99"/>
    <w:semiHidden/>
    <w:unhideWhenUsed/>
    <w:rsid w:val="004258BF"/>
  </w:style>
  <w:style w:type="numbering" w:customStyle="1" w:styleId="NoList21412">
    <w:name w:val="No List21412"/>
    <w:next w:val="a5"/>
    <w:uiPriority w:val="99"/>
    <w:semiHidden/>
    <w:unhideWhenUsed/>
    <w:rsid w:val="004258BF"/>
  </w:style>
  <w:style w:type="numbering" w:customStyle="1" w:styleId="NoList31412">
    <w:name w:val="No List31412"/>
    <w:next w:val="a5"/>
    <w:uiPriority w:val="99"/>
    <w:semiHidden/>
    <w:unhideWhenUsed/>
    <w:rsid w:val="004258BF"/>
  </w:style>
  <w:style w:type="numbering" w:customStyle="1" w:styleId="NoList41412">
    <w:name w:val="No List41412"/>
    <w:next w:val="a5"/>
    <w:uiPriority w:val="99"/>
    <w:semiHidden/>
    <w:unhideWhenUsed/>
    <w:rsid w:val="004258BF"/>
  </w:style>
  <w:style w:type="numbering" w:customStyle="1" w:styleId="NoList51312">
    <w:name w:val="No List51312"/>
    <w:next w:val="a5"/>
    <w:uiPriority w:val="99"/>
    <w:semiHidden/>
    <w:unhideWhenUsed/>
    <w:rsid w:val="004258BF"/>
  </w:style>
  <w:style w:type="numbering" w:customStyle="1" w:styleId="NoList61312">
    <w:name w:val="No List61312"/>
    <w:next w:val="a5"/>
    <w:uiPriority w:val="99"/>
    <w:semiHidden/>
    <w:unhideWhenUsed/>
    <w:rsid w:val="004258BF"/>
  </w:style>
  <w:style w:type="numbering" w:customStyle="1" w:styleId="NoList71312">
    <w:name w:val="No List71312"/>
    <w:next w:val="a5"/>
    <w:uiPriority w:val="99"/>
    <w:semiHidden/>
    <w:unhideWhenUsed/>
    <w:rsid w:val="004258BF"/>
  </w:style>
  <w:style w:type="numbering" w:customStyle="1" w:styleId="NoList81312">
    <w:name w:val="No List81312"/>
    <w:next w:val="a5"/>
    <w:uiPriority w:val="99"/>
    <w:semiHidden/>
    <w:unhideWhenUsed/>
    <w:rsid w:val="004258BF"/>
  </w:style>
  <w:style w:type="numbering" w:customStyle="1" w:styleId="NoList91212">
    <w:name w:val="No List91212"/>
    <w:next w:val="a5"/>
    <w:uiPriority w:val="99"/>
    <w:semiHidden/>
    <w:unhideWhenUsed/>
    <w:rsid w:val="004258BF"/>
  </w:style>
  <w:style w:type="numbering" w:customStyle="1" w:styleId="LFO19312">
    <w:name w:val="LFO19312"/>
    <w:basedOn w:val="a5"/>
    <w:rsid w:val="004258BF"/>
  </w:style>
  <w:style w:type="numbering" w:customStyle="1" w:styleId="NoList10212">
    <w:name w:val="No List10212"/>
    <w:next w:val="a5"/>
    <w:uiPriority w:val="99"/>
    <w:semiHidden/>
    <w:unhideWhenUsed/>
    <w:rsid w:val="004258BF"/>
  </w:style>
  <w:style w:type="numbering" w:customStyle="1" w:styleId="LFO191212">
    <w:name w:val="LFO191212"/>
    <w:basedOn w:val="a5"/>
    <w:rsid w:val="004258BF"/>
  </w:style>
  <w:style w:type="numbering" w:customStyle="1" w:styleId="NoList12412">
    <w:name w:val="No List12412"/>
    <w:next w:val="a5"/>
    <w:uiPriority w:val="99"/>
    <w:semiHidden/>
    <w:rsid w:val="004258BF"/>
  </w:style>
  <w:style w:type="numbering" w:customStyle="1" w:styleId="NoList111412">
    <w:name w:val="No List111412"/>
    <w:next w:val="a5"/>
    <w:uiPriority w:val="99"/>
    <w:semiHidden/>
    <w:unhideWhenUsed/>
    <w:rsid w:val="004258BF"/>
  </w:style>
  <w:style w:type="numbering" w:customStyle="1" w:styleId="1412">
    <w:name w:val="无列表1412"/>
    <w:next w:val="a5"/>
    <w:semiHidden/>
    <w:rsid w:val="004258BF"/>
  </w:style>
  <w:style w:type="numbering" w:customStyle="1" w:styleId="14120">
    <w:name w:val="リストなし1412"/>
    <w:next w:val="a5"/>
    <w:uiPriority w:val="99"/>
    <w:semiHidden/>
    <w:unhideWhenUsed/>
    <w:rsid w:val="004258BF"/>
  </w:style>
  <w:style w:type="numbering" w:customStyle="1" w:styleId="11412">
    <w:name w:val="无列表11412"/>
    <w:next w:val="a5"/>
    <w:semiHidden/>
    <w:rsid w:val="004258BF"/>
  </w:style>
  <w:style w:type="numbering" w:customStyle="1" w:styleId="113120">
    <w:name w:val="リストなし11312"/>
    <w:next w:val="a5"/>
    <w:uiPriority w:val="99"/>
    <w:semiHidden/>
    <w:unhideWhenUsed/>
    <w:rsid w:val="004258BF"/>
  </w:style>
  <w:style w:type="numbering" w:customStyle="1" w:styleId="NoList22412">
    <w:name w:val="No List22412"/>
    <w:next w:val="a5"/>
    <w:uiPriority w:val="99"/>
    <w:semiHidden/>
    <w:unhideWhenUsed/>
    <w:rsid w:val="004258BF"/>
  </w:style>
  <w:style w:type="numbering" w:customStyle="1" w:styleId="NoList32412">
    <w:name w:val="No List32412"/>
    <w:next w:val="a5"/>
    <w:uiPriority w:val="99"/>
    <w:semiHidden/>
    <w:unhideWhenUsed/>
    <w:rsid w:val="004258BF"/>
  </w:style>
  <w:style w:type="numbering" w:customStyle="1" w:styleId="NoList42312">
    <w:name w:val="No List42312"/>
    <w:next w:val="a5"/>
    <w:uiPriority w:val="99"/>
    <w:semiHidden/>
    <w:unhideWhenUsed/>
    <w:rsid w:val="004258BF"/>
  </w:style>
  <w:style w:type="numbering" w:customStyle="1" w:styleId="NoList211312">
    <w:name w:val="No List211312"/>
    <w:next w:val="a5"/>
    <w:uiPriority w:val="99"/>
    <w:semiHidden/>
    <w:unhideWhenUsed/>
    <w:rsid w:val="004258BF"/>
  </w:style>
  <w:style w:type="numbering" w:customStyle="1" w:styleId="NoList311312">
    <w:name w:val="No List311312"/>
    <w:next w:val="a5"/>
    <w:uiPriority w:val="99"/>
    <w:semiHidden/>
    <w:unhideWhenUsed/>
    <w:rsid w:val="004258BF"/>
  </w:style>
  <w:style w:type="numbering" w:customStyle="1" w:styleId="NoList411312">
    <w:name w:val="No List411312"/>
    <w:next w:val="a5"/>
    <w:uiPriority w:val="99"/>
    <w:semiHidden/>
    <w:unhideWhenUsed/>
    <w:rsid w:val="004258BF"/>
  </w:style>
  <w:style w:type="numbering" w:customStyle="1" w:styleId="111312">
    <w:name w:val="无列表111312"/>
    <w:next w:val="a5"/>
    <w:semiHidden/>
    <w:rsid w:val="004258BF"/>
  </w:style>
  <w:style w:type="numbering" w:customStyle="1" w:styleId="NoList1111312">
    <w:name w:val="No List1111312"/>
    <w:next w:val="a5"/>
    <w:uiPriority w:val="99"/>
    <w:semiHidden/>
    <w:unhideWhenUsed/>
    <w:rsid w:val="004258BF"/>
  </w:style>
  <w:style w:type="numbering" w:customStyle="1" w:styleId="NoList121312">
    <w:name w:val="No List121312"/>
    <w:next w:val="a5"/>
    <w:uiPriority w:val="99"/>
    <w:semiHidden/>
    <w:unhideWhenUsed/>
    <w:rsid w:val="004258BF"/>
  </w:style>
  <w:style w:type="numbering" w:customStyle="1" w:styleId="NoList221312">
    <w:name w:val="No List221312"/>
    <w:next w:val="a5"/>
    <w:uiPriority w:val="99"/>
    <w:semiHidden/>
    <w:unhideWhenUsed/>
    <w:rsid w:val="004258BF"/>
  </w:style>
  <w:style w:type="numbering" w:customStyle="1" w:styleId="NoList321312">
    <w:name w:val="No List321312"/>
    <w:next w:val="a5"/>
    <w:uiPriority w:val="99"/>
    <w:semiHidden/>
    <w:unhideWhenUsed/>
    <w:rsid w:val="004258BF"/>
  </w:style>
  <w:style w:type="paragraph" w:customStyle="1" w:styleId="4a">
    <w:name w:val="修订4"/>
    <w:hidden/>
    <w:semiHidden/>
    <w:qFormat/>
    <w:rsid w:val="004258BF"/>
    <w:rPr>
      <w:rFonts w:ascii="Times New Roman" w:eastAsia="Batang" w:hAnsi="Times New Roman"/>
      <w:lang w:val="en-GB" w:eastAsia="en-US"/>
    </w:rPr>
  </w:style>
  <w:style w:type="numbering" w:customStyle="1" w:styleId="KeineListe1">
    <w:name w:val="Keine Liste1"/>
    <w:next w:val="a5"/>
    <w:uiPriority w:val="99"/>
    <w:semiHidden/>
    <w:unhideWhenUsed/>
    <w:rsid w:val="004258BF"/>
  </w:style>
  <w:style w:type="table" w:customStyle="1" w:styleId="Tabellenraster1">
    <w:name w:val="Tabellenraster1"/>
    <w:basedOn w:val="a4"/>
    <w:next w:val="afe"/>
    <w:qFormat/>
    <w:rsid w:val="004258BF"/>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4258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58BF"/>
    <w:rPr>
      <w:color w:val="605E5C"/>
      <w:shd w:val="clear" w:color="auto" w:fill="E1DFDD"/>
    </w:rPr>
  </w:style>
  <w:style w:type="table" w:customStyle="1" w:styleId="126">
    <w:name w:val="网格型 12"/>
    <w:basedOn w:val="a4"/>
    <w:next w:val="14"/>
    <w:semiHidden/>
    <w:unhideWhenUsed/>
    <w:qFormat/>
    <w:rsid w:val="004258B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4">
    <w:name w:val="网格型 13"/>
    <w:basedOn w:val="a4"/>
    <w:next w:val="14"/>
    <w:qFormat/>
    <w:rsid w:val="004258BF"/>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rsid w:val="004258BF"/>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rsid w:val="004258BF"/>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locked/>
    <w:rsid w:val="004258BF"/>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4258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4258B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
    <w:uiPriority w:val="99"/>
    <w:qFormat/>
    <w:rsid w:val="004258BF"/>
    <w:pPr>
      <w:numPr>
        <w:numId w:val="27"/>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4258BF"/>
    <w:pPr>
      <w:keepLines/>
      <w:numPr>
        <w:numId w:val="28"/>
      </w:numPr>
      <w:autoSpaceDN w:val="0"/>
      <w:spacing w:after="0"/>
    </w:pPr>
    <w:rPr>
      <w:rFonts w:eastAsia="MS Mincho"/>
    </w:rPr>
  </w:style>
  <w:style w:type="character" w:customStyle="1" w:styleId="3GPPChar">
    <w:name w:val="3GPP 正文 Char"/>
    <w:link w:val="3GPP"/>
    <w:locked/>
    <w:rsid w:val="004258BF"/>
    <w:rPr>
      <w:rFonts w:ascii="Times New Roman" w:hAnsi="Times New Roman"/>
      <w:lang w:val="en-GB" w:eastAsia="ja-JP"/>
    </w:rPr>
  </w:style>
  <w:style w:type="paragraph" w:customStyle="1" w:styleId="3GPP">
    <w:name w:val="3GPP 正文"/>
    <w:basedOn w:val="a2"/>
    <w:link w:val="3GPPChar"/>
    <w:qFormat/>
    <w:rsid w:val="004258BF"/>
    <w:pPr>
      <w:autoSpaceDN w:val="0"/>
    </w:pPr>
    <w:rPr>
      <w:lang w:eastAsia="ja-JP"/>
    </w:rPr>
  </w:style>
  <w:style w:type="paragraph" w:customStyle="1" w:styleId="00BodyText">
    <w:name w:val="00 BodyText"/>
    <w:basedOn w:val="a2"/>
    <w:uiPriority w:val="99"/>
    <w:qFormat/>
    <w:rsid w:val="004258BF"/>
    <w:pPr>
      <w:autoSpaceDN w:val="0"/>
      <w:spacing w:after="220"/>
    </w:pPr>
    <w:rPr>
      <w:rFonts w:ascii="Arial" w:eastAsia="Malgun Gothic" w:hAnsi="Arial"/>
      <w:sz w:val="22"/>
      <w:lang w:val="en-US"/>
    </w:rPr>
  </w:style>
  <w:style w:type="paragraph" w:customStyle="1" w:styleId="afffa">
    <w:name w:val="??"/>
    <w:uiPriority w:val="99"/>
    <w:qFormat/>
    <w:rsid w:val="004258BF"/>
    <w:pPr>
      <w:widowControl w:val="0"/>
      <w:autoSpaceDN w:val="0"/>
    </w:pPr>
    <w:rPr>
      <w:rFonts w:ascii="Times New Roman" w:eastAsia="Malgun Gothic" w:hAnsi="Times New Roman"/>
      <w:lang w:eastAsia="en-US"/>
    </w:rPr>
  </w:style>
  <w:style w:type="paragraph" w:customStyle="1" w:styleId="2f1">
    <w:name w:val="??? 2"/>
    <w:basedOn w:val="afffa"/>
    <w:next w:val="afffa"/>
    <w:uiPriority w:val="99"/>
    <w:qFormat/>
    <w:rsid w:val="004258BF"/>
    <w:pPr>
      <w:keepNext/>
    </w:pPr>
    <w:rPr>
      <w:rFonts w:ascii="Arial" w:hAnsi="Arial"/>
      <w:b/>
      <w:sz w:val="24"/>
    </w:rPr>
  </w:style>
  <w:style w:type="paragraph" w:customStyle="1" w:styleId="Norma">
    <w:name w:val="Norma"/>
    <w:basedOn w:val="11"/>
    <w:uiPriority w:val="99"/>
    <w:qFormat/>
    <w:rsid w:val="004258B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4258B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258B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258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4258BF"/>
    <w:rPr>
      <w:rFonts w:ascii="Arial" w:eastAsia="MS Mincho" w:hAnsi="Arial" w:cs="Arial"/>
    </w:rPr>
  </w:style>
  <w:style w:type="paragraph" w:customStyle="1" w:styleId="BodyBest">
    <w:name w:val="BodyBest"/>
    <w:basedOn w:val="a2"/>
    <w:link w:val="BodyBestChar"/>
    <w:qFormat/>
    <w:rsid w:val="004258BF"/>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rsid w:val="004258B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258BF"/>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rsid w:val="004258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sid w:val="004258BF"/>
    <w:rPr>
      <w:rFonts w:ascii="Arial" w:eastAsia="Malgun Gothic" w:hAnsi="Arial" w:cs="Arial"/>
      <w:spacing w:val="2"/>
    </w:rPr>
  </w:style>
  <w:style w:type="paragraph" w:customStyle="1" w:styleId="IvDbodytext">
    <w:name w:val="IvD bodytext"/>
    <w:basedOn w:val="af"/>
    <w:link w:val="IvDbodytextChar"/>
    <w:qFormat/>
    <w:rsid w:val="004258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rsid w:val="004258B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258BF"/>
    <w:rPr>
      <w:lang w:val="en-GB" w:eastAsia="ja-JP" w:bidi="ar-SA"/>
    </w:rPr>
  </w:style>
  <w:style w:type="character" w:customStyle="1" w:styleId="tgc">
    <w:name w:val="_tgc"/>
    <w:rsid w:val="004258B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58BF"/>
    <w:rPr>
      <w:rFonts w:ascii="Arial" w:hAnsi="Arial" w:cs="Arial" w:hint="default"/>
      <w:sz w:val="28"/>
      <w:lang w:val="en-GB" w:eastAsia="en-US"/>
    </w:rPr>
  </w:style>
  <w:style w:type="table" w:customStyle="1" w:styleId="TableClassic23">
    <w:name w:val="Table Classic 23"/>
    <w:basedOn w:val="a4"/>
    <w:semiHidden/>
    <w:qFormat/>
    <w:rsid w:val="004258BF"/>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258BF"/>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D8492C"/>
  </w:style>
  <w:style w:type="numbering" w:customStyle="1" w:styleId="NoList3111111">
    <w:name w:val="No List3111111"/>
    <w:next w:val="a5"/>
    <w:uiPriority w:val="99"/>
    <w:semiHidden/>
    <w:unhideWhenUsed/>
    <w:rsid w:val="00D8492C"/>
  </w:style>
  <w:style w:type="numbering" w:customStyle="1" w:styleId="NoList4111111">
    <w:name w:val="No List4111111"/>
    <w:next w:val="a5"/>
    <w:uiPriority w:val="99"/>
    <w:semiHidden/>
    <w:unhideWhenUsed/>
    <w:rsid w:val="00D8492C"/>
  </w:style>
  <w:style w:type="numbering" w:customStyle="1" w:styleId="NoList11111111">
    <w:name w:val="No List11111111"/>
    <w:next w:val="a5"/>
    <w:uiPriority w:val="99"/>
    <w:semiHidden/>
    <w:unhideWhenUsed/>
    <w:rsid w:val="00D8492C"/>
  </w:style>
  <w:style w:type="numbering" w:customStyle="1" w:styleId="NoList1211111">
    <w:name w:val="No List1211111"/>
    <w:next w:val="a5"/>
    <w:uiPriority w:val="99"/>
    <w:semiHidden/>
    <w:unhideWhenUsed/>
    <w:rsid w:val="00D8492C"/>
  </w:style>
  <w:style w:type="numbering" w:customStyle="1" w:styleId="LFO1911111">
    <w:name w:val="LFO1911111"/>
    <w:basedOn w:val="a5"/>
    <w:rsid w:val="00D8492C"/>
  </w:style>
  <w:style w:type="table" w:styleId="4-6">
    <w:name w:val="Grid Table 4 Accent 6"/>
    <w:basedOn w:val="a4"/>
    <w:uiPriority w:val="49"/>
    <w:rsid w:val="00D8492C"/>
    <w:rPr>
      <w:rFonts w:ascii="Tms Rmn"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D8492C"/>
    <w:rPr>
      <w:rFonts w:ascii="Times New Roman"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8492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D8492C"/>
    <w:rPr>
      <w:color w:val="808080"/>
    </w:rPr>
  </w:style>
  <w:style w:type="paragraph" w:customStyle="1" w:styleId="DunkleListe-Akzent31">
    <w:name w:val="Dunkle Liste - Akzent 31"/>
    <w:hidden/>
    <w:uiPriority w:val="99"/>
    <w:semiHidden/>
    <w:rsid w:val="00D8492C"/>
    <w:rPr>
      <w:rFonts w:ascii="Calibri" w:eastAsia="宋体" w:hAnsi="Calibri"/>
      <w:sz w:val="22"/>
      <w:szCs w:val="22"/>
    </w:rPr>
  </w:style>
  <w:style w:type="paragraph" w:customStyle="1" w:styleId="afffb">
    <w:name w:val="段"/>
    <w:uiPriority w:val="99"/>
    <w:rsid w:val="00D8492C"/>
    <w:pPr>
      <w:autoSpaceDE w:val="0"/>
      <w:autoSpaceDN w:val="0"/>
      <w:ind w:firstLineChars="200" w:firstLine="200"/>
      <w:jc w:val="both"/>
    </w:pPr>
    <w:rPr>
      <w:rFonts w:ascii="宋体" w:eastAsia="宋体" w:hAnsi="Times New Roman"/>
      <w:noProof/>
      <w:sz w:val="21"/>
    </w:rPr>
  </w:style>
  <w:style w:type="paragraph" w:customStyle="1" w:styleId="HelleListe-Akzent31">
    <w:name w:val="Helle Liste - Akzent 31"/>
    <w:hidden/>
    <w:uiPriority w:val="71"/>
    <w:rsid w:val="00D8492C"/>
    <w:rPr>
      <w:rFonts w:ascii="Arial" w:eastAsia="宋体" w:hAnsi="Arial" w:cs="Arial"/>
      <w:sz w:val="22"/>
      <w:szCs w:val="22"/>
    </w:rPr>
  </w:style>
  <w:style w:type="character" w:customStyle="1" w:styleId="c-phonebook-results-content">
    <w:name w:val="c-phonebook-results-content"/>
    <w:basedOn w:val="a3"/>
    <w:rsid w:val="00D8492C"/>
  </w:style>
  <w:style w:type="character" w:styleId="HTML3">
    <w:name w:val="HTML Acronym"/>
    <w:basedOn w:val="a3"/>
    <w:uiPriority w:val="99"/>
    <w:unhideWhenUsed/>
    <w:rsid w:val="00D8492C"/>
  </w:style>
  <w:style w:type="table" w:styleId="afffc">
    <w:name w:val="Light List"/>
    <w:basedOn w:val="a4"/>
    <w:uiPriority w:val="61"/>
    <w:rsid w:val="00D8492C"/>
    <w:rPr>
      <w:rFonts w:ascii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4"/>
    <w:uiPriority w:val="42"/>
    <w:rsid w:val="00D8492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D8492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D8492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D8492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4"/>
    <w:uiPriority w:val="47"/>
    <w:rsid w:val="00D8492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D8492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D8492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D8492C"/>
    <w:rPr>
      <w:rFonts w:ascii="Times New Roman" w:hAnsi="Times New Roman"/>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D8492C"/>
    <w:rPr>
      <w:rFonts w:ascii="Times New Roman"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D8492C"/>
    <w:rPr>
      <w:rFonts w:ascii="Times New Roman"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B6186"/>
    <w:rPr>
      <w:rFonts w:ascii="Times New Roman" w:hAnsi="Times New Roman" w:cs="Times New Roman" w:hint="default"/>
    </w:rPr>
  </w:style>
  <w:style w:type="numbering" w:customStyle="1" w:styleId="LFO196">
    <w:name w:val="LFO196"/>
    <w:basedOn w:val="a5"/>
    <w:rsid w:val="00EB6186"/>
  </w:style>
  <w:style w:type="table" w:customStyle="1" w:styleId="TableClassic224">
    <w:name w:val="Table Classic 22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EB618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EB618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EB6186"/>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8">
    <w:name w:val="题注1"/>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EB6186"/>
    <w:rPr>
      <w:lang w:val="en-GB" w:eastAsia="ja-JP" w:bidi="ar-SA"/>
    </w:rPr>
  </w:style>
  <w:style w:type="paragraph" w:customStyle="1" w:styleId="1Char5">
    <w:name w:val="(文字) (文字)1 Char (文字) (文字)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B6186"/>
    <w:rPr>
      <w:rFonts w:ascii="Calibri Light" w:hAnsi="Calibri Light"/>
      <w:lang w:val="nb-NO" w:eastAsia="ja-JP" w:bidi="ar-SA"/>
    </w:rPr>
  </w:style>
  <w:style w:type="paragraph" w:customStyle="1" w:styleId="CharCharCharCharCharChar5">
    <w:name w:val="Char Char Char Char Char Char5"/>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4">
    <w:name w:val="(文字) (文字)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EB6186"/>
    <w:rPr>
      <w:rFonts w:ascii="Intel Clear" w:hAnsi="Intel Clear" w:cs="Intel Clear"/>
      <w:shd w:val="clear" w:color="auto" w:fill="000080"/>
      <w:lang w:val="en-GB" w:eastAsia="en-US"/>
    </w:rPr>
  </w:style>
  <w:style w:type="character" w:customStyle="1" w:styleId="ZchnZchn55">
    <w:name w:val="Zchn Zchn55"/>
    <w:rsid w:val="00EB6186"/>
    <w:rPr>
      <w:rFonts w:ascii="Calibri Light" w:eastAsia="Calibri Light" w:hAnsi="Calibri Light"/>
      <w:lang w:val="nb-NO" w:eastAsia="en-US" w:bidi="ar-SA"/>
    </w:rPr>
  </w:style>
  <w:style w:type="character" w:customStyle="1" w:styleId="CharChar105">
    <w:name w:val="Char Char105"/>
    <w:semiHidden/>
    <w:rsid w:val="00EB6186"/>
    <w:rPr>
      <w:rFonts w:ascii="Intel Clear" w:hAnsi="Intel Clear"/>
      <w:lang w:val="en-GB" w:eastAsia="en-US"/>
    </w:rPr>
  </w:style>
  <w:style w:type="character" w:customStyle="1" w:styleId="CharChar95">
    <w:name w:val="Char Char95"/>
    <w:semiHidden/>
    <w:rsid w:val="00EB6186"/>
    <w:rPr>
      <w:rFonts w:ascii="Intel Clear" w:hAnsi="Intel Clear" w:cs="Intel Clear"/>
      <w:sz w:val="16"/>
      <w:szCs w:val="16"/>
      <w:lang w:val="en-GB" w:eastAsia="en-US"/>
    </w:rPr>
  </w:style>
  <w:style w:type="character" w:customStyle="1" w:styleId="CharChar85">
    <w:name w:val="Char Char85"/>
    <w:semiHidden/>
    <w:rsid w:val="00EB6186"/>
    <w:rPr>
      <w:rFonts w:ascii="Intel Clear" w:hAnsi="Intel Clear"/>
      <w:b/>
      <w:bCs/>
      <w:lang w:val="en-GB" w:eastAsia="en-US"/>
    </w:rPr>
  </w:style>
  <w:style w:type="paragraph" w:customStyle="1" w:styleId="1CharChar1Char5">
    <w:name w:val="(文字) (文字)1 Char (文字) (文字) Char (文字) (文字)1 Char (文字) (文字)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B6186"/>
    <w:rPr>
      <w:rFonts w:ascii="Intel Clear" w:hAnsi="Intel Clear"/>
      <w:sz w:val="36"/>
      <w:lang w:val="en-GB" w:eastAsia="en-US" w:bidi="ar-SA"/>
    </w:rPr>
  </w:style>
  <w:style w:type="character" w:customStyle="1" w:styleId="CharChar285">
    <w:name w:val="Char Char285"/>
    <w:rsid w:val="00EB6186"/>
    <w:rPr>
      <w:rFonts w:ascii="Intel Clear" w:hAnsi="Intel Clear"/>
      <w:sz w:val="32"/>
      <w:lang w:val="en-GB"/>
    </w:rPr>
  </w:style>
  <w:style w:type="paragraph" w:customStyle="1" w:styleId="CharCharCharCharChar4">
    <w:name w:val="Char Char 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EB6186"/>
    <w:rPr>
      <w:lang w:val="en-GB" w:eastAsia="ja-JP" w:bidi="ar-SA"/>
    </w:rPr>
  </w:style>
  <w:style w:type="paragraph" w:customStyle="1" w:styleId="1Char4">
    <w:name w:val="(文字) (文字)1 Char (文字) (文字)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B6186"/>
    <w:rPr>
      <w:rFonts w:ascii="Calibri Light" w:hAnsi="Calibri Light"/>
      <w:lang w:val="nb-NO" w:eastAsia="ja-JP" w:bidi="ar-SA"/>
    </w:rPr>
  </w:style>
  <w:style w:type="paragraph" w:customStyle="1" w:styleId="CharCharCharCharCharChar4">
    <w:name w:val="Char Char Char Char Char Char4"/>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4">
    <w:name w:val="(文字) (文字)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EB6186"/>
    <w:rPr>
      <w:rFonts w:ascii="Intel Clear" w:hAnsi="Intel Clear" w:cs="Intel Clear"/>
      <w:shd w:val="clear" w:color="auto" w:fill="000080"/>
      <w:lang w:val="en-GB" w:eastAsia="en-US"/>
    </w:rPr>
  </w:style>
  <w:style w:type="character" w:customStyle="1" w:styleId="ZchnZchn54">
    <w:name w:val="Zchn Zchn54"/>
    <w:rsid w:val="00EB6186"/>
    <w:rPr>
      <w:rFonts w:ascii="Calibri Light" w:eastAsia="Calibri Light" w:hAnsi="Calibri Light"/>
      <w:lang w:val="nb-NO" w:eastAsia="en-US" w:bidi="ar-SA"/>
    </w:rPr>
  </w:style>
  <w:style w:type="character" w:customStyle="1" w:styleId="CharChar104">
    <w:name w:val="Char Char104"/>
    <w:semiHidden/>
    <w:rsid w:val="00EB6186"/>
    <w:rPr>
      <w:rFonts w:ascii="Intel Clear" w:hAnsi="Intel Clear"/>
      <w:lang w:val="en-GB" w:eastAsia="en-US"/>
    </w:rPr>
  </w:style>
  <w:style w:type="character" w:customStyle="1" w:styleId="CharChar94">
    <w:name w:val="Char Char94"/>
    <w:semiHidden/>
    <w:rsid w:val="00EB6186"/>
    <w:rPr>
      <w:rFonts w:ascii="Intel Clear" w:hAnsi="Intel Clear" w:cs="Intel Clear"/>
      <w:sz w:val="16"/>
      <w:szCs w:val="16"/>
      <w:lang w:val="en-GB" w:eastAsia="en-US"/>
    </w:rPr>
  </w:style>
  <w:style w:type="character" w:customStyle="1" w:styleId="CharChar84">
    <w:name w:val="Char Char84"/>
    <w:semiHidden/>
    <w:rsid w:val="00EB6186"/>
    <w:rPr>
      <w:rFonts w:ascii="Intel Clear" w:hAnsi="Intel Clear"/>
      <w:b/>
      <w:bCs/>
      <w:lang w:val="en-GB" w:eastAsia="en-US"/>
    </w:rPr>
  </w:style>
  <w:style w:type="paragraph" w:customStyle="1" w:styleId="1CharChar1Char4">
    <w:name w:val="(文字) (文字)1 Char (文字) (文字) Char (文字) (文字)1 Char (文字) (文字)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d">
    <w:name w:val="题注3"/>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B6186"/>
    <w:rPr>
      <w:rFonts w:ascii="Intel Clear" w:hAnsi="Intel Clear"/>
      <w:sz w:val="36"/>
      <w:lang w:val="en-GB" w:eastAsia="en-US" w:bidi="ar-SA"/>
    </w:rPr>
  </w:style>
  <w:style w:type="character" w:customStyle="1" w:styleId="CharChar284">
    <w:name w:val="Char Char284"/>
    <w:rsid w:val="00EB6186"/>
    <w:rPr>
      <w:rFonts w:ascii="Intel Clear" w:hAnsi="Intel Clear"/>
      <w:sz w:val="32"/>
      <w:lang w:val="en-GB"/>
    </w:rPr>
  </w:style>
  <w:style w:type="paragraph" w:customStyle="1" w:styleId="CharCharCharCharChar3">
    <w:name w:val="Char Char 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B6186"/>
    <w:rPr>
      <w:rFonts w:ascii="Calibri Light" w:hAnsi="Calibri Light"/>
      <w:lang w:val="nb-NO" w:eastAsia="ja-JP" w:bidi="ar-SA"/>
    </w:rPr>
  </w:style>
  <w:style w:type="paragraph" w:customStyle="1" w:styleId="CharCharCharCharCharChar3">
    <w:name w:val="Char Char Char Char Char Char3"/>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5">
    <w:name w:val="(文字) (文字)7"/>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EB6186"/>
    <w:rPr>
      <w:rFonts w:ascii="Intel Clear" w:hAnsi="Intel Clear" w:cs="Intel Clear"/>
      <w:shd w:val="clear" w:color="auto" w:fill="000080"/>
      <w:lang w:val="en-GB" w:eastAsia="en-US"/>
    </w:rPr>
  </w:style>
  <w:style w:type="character" w:customStyle="1" w:styleId="ZchnZchn53">
    <w:name w:val="Zchn Zchn53"/>
    <w:rsid w:val="00EB6186"/>
    <w:rPr>
      <w:rFonts w:ascii="Calibri Light" w:eastAsia="Calibri Light" w:hAnsi="Calibri Light"/>
      <w:lang w:val="nb-NO" w:eastAsia="en-US" w:bidi="ar-SA"/>
    </w:rPr>
  </w:style>
  <w:style w:type="character" w:customStyle="1" w:styleId="CharChar103">
    <w:name w:val="Char Char103"/>
    <w:semiHidden/>
    <w:rsid w:val="00EB6186"/>
    <w:rPr>
      <w:rFonts w:ascii="Intel Clear" w:hAnsi="Intel Clear"/>
      <w:lang w:val="en-GB" w:eastAsia="en-US"/>
    </w:rPr>
  </w:style>
  <w:style w:type="character" w:customStyle="1" w:styleId="CharChar93">
    <w:name w:val="Char Char93"/>
    <w:semiHidden/>
    <w:rsid w:val="00EB6186"/>
    <w:rPr>
      <w:rFonts w:ascii="Intel Clear" w:hAnsi="Intel Clear" w:cs="Intel Clear"/>
      <w:sz w:val="16"/>
      <w:szCs w:val="16"/>
      <w:lang w:val="en-GB" w:eastAsia="en-US"/>
    </w:rPr>
  </w:style>
  <w:style w:type="character" w:customStyle="1" w:styleId="CharChar83">
    <w:name w:val="Char Char83"/>
    <w:semiHidden/>
    <w:rsid w:val="00EB6186"/>
    <w:rPr>
      <w:rFonts w:ascii="Intel Clear" w:hAnsi="Intel Clear"/>
      <w:b/>
      <w:bCs/>
      <w:lang w:val="en-GB" w:eastAsia="en-US"/>
    </w:rPr>
  </w:style>
  <w:style w:type="paragraph" w:customStyle="1" w:styleId="1CharChar1Char3">
    <w:name w:val="(文字) (文字)1 Char (文字) (文字) Char (文字) (文字)1 Char (文字) (文字)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c">
    <w:name w:val="题注4"/>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B6186"/>
    <w:rPr>
      <w:rFonts w:ascii="Intel Clear" w:hAnsi="Intel Clear"/>
      <w:sz w:val="36"/>
      <w:lang w:val="en-GB" w:eastAsia="en-US" w:bidi="ar-SA"/>
    </w:rPr>
  </w:style>
  <w:style w:type="character" w:customStyle="1" w:styleId="CharChar283">
    <w:name w:val="Char Char283"/>
    <w:rsid w:val="00EB6186"/>
    <w:rPr>
      <w:rFonts w:ascii="Intel Clear" w:hAnsi="Intel Clear"/>
      <w:sz w:val="32"/>
      <w:lang w:val="en-GB"/>
    </w:rPr>
  </w:style>
  <w:style w:type="paragraph" w:customStyle="1" w:styleId="95">
    <w:name w:val="目录 95"/>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EB61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EB618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EB618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EB61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B6186"/>
    <w:pPr>
      <w:overflowPunct w:val="0"/>
      <w:autoSpaceDE w:val="0"/>
      <w:autoSpaceDN w:val="0"/>
      <w:adjustRightInd w:val="0"/>
      <w:textAlignment w:val="baseline"/>
    </w:pPr>
    <w:rPr>
      <w:lang w:eastAsia="en-GB"/>
    </w:rPr>
  </w:style>
  <w:style w:type="paragraph" w:customStyle="1" w:styleId="Header7">
    <w:name w:val="Header 7"/>
    <w:basedOn w:val="H6"/>
    <w:rsid w:val="00EB6186"/>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B6186"/>
  </w:style>
  <w:style w:type="table" w:customStyle="1" w:styleId="TableGrid542">
    <w:name w:val="Table Grid542"/>
    <w:basedOn w:val="a4"/>
    <w:uiPriority w:val="39"/>
    <w:qFormat/>
    <w:rsid w:val="00EB618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B618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B618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B6186"/>
  </w:style>
  <w:style w:type="numbering" w:customStyle="1" w:styleId="NoList20">
    <w:name w:val="No List20"/>
    <w:next w:val="a5"/>
    <w:uiPriority w:val="99"/>
    <w:semiHidden/>
    <w:unhideWhenUsed/>
    <w:rsid w:val="00EB6186"/>
  </w:style>
  <w:style w:type="numbering" w:customStyle="1" w:styleId="NoList117">
    <w:name w:val="No List117"/>
    <w:next w:val="a5"/>
    <w:uiPriority w:val="99"/>
    <w:semiHidden/>
    <w:unhideWhenUsed/>
    <w:rsid w:val="00EB6186"/>
  </w:style>
  <w:style w:type="numbering" w:customStyle="1" w:styleId="NoList28">
    <w:name w:val="No List28"/>
    <w:next w:val="a5"/>
    <w:uiPriority w:val="99"/>
    <w:semiHidden/>
    <w:unhideWhenUsed/>
    <w:rsid w:val="00EB6186"/>
  </w:style>
  <w:style w:type="numbering" w:customStyle="1" w:styleId="NoList38">
    <w:name w:val="No List38"/>
    <w:next w:val="a5"/>
    <w:uiPriority w:val="99"/>
    <w:semiHidden/>
    <w:unhideWhenUsed/>
    <w:rsid w:val="00EB6186"/>
  </w:style>
  <w:style w:type="numbering" w:customStyle="1" w:styleId="NoList48">
    <w:name w:val="No List48"/>
    <w:next w:val="a5"/>
    <w:uiPriority w:val="99"/>
    <w:semiHidden/>
    <w:unhideWhenUsed/>
    <w:rsid w:val="00EB6186"/>
  </w:style>
  <w:style w:type="numbering" w:customStyle="1" w:styleId="NoList57">
    <w:name w:val="No List57"/>
    <w:next w:val="a5"/>
    <w:uiPriority w:val="99"/>
    <w:semiHidden/>
    <w:unhideWhenUsed/>
    <w:rsid w:val="00EB6186"/>
  </w:style>
  <w:style w:type="numbering" w:customStyle="1" w:styleId="NoList118">
    <w:name w:val="No List118"/>
    <w:next w:val="a5"/>
    <w:uiPriority w:val="99"/>
    <w:semiHidden/>
    <w:unhideWhenUsed/>
    <w:rsid w:val="00EB6186"/>
  </w:style>
  <w:style w:type="numbering" w:customStyle="1" w:styleId="NoList217">
    <w:name w:val="No List217"/>
    <w:next w:val="a5"/>
    <w:uiPriority w:val="99"/>
    <w:semiHidden/>
    <w:unhideWhenUsed/>
    <w:rsid w:val="00EB6186"/>
  </w:style>
  <w:style w:type="numbering" w:customStyle="1" w:styleId="NoList317">
    <w:name w:val="No List317"/>
    <w:next w:val="a5"/>
    <w:uiPriority w:val="99"/>
    <w:semiHidden/>
    <w:unhideWhenUsed/>
    <w:rsid w:val="00EB6186"/>
  </w:style>
  <w:style w:type="numbering" w:customStyle="1" w:styleId="NoList417">
    <w:name w:val="No List417"/>
    <w:next w:val="a5"/>
    <w:uiPriority w:val="99"/>
    <w:semiHidden/>
    <w:unhideWhenUsed/>
    <w:rsid w:val="00EB6186"/>
  </w:style>
  <w:style w:type="numbering" w:customStyle="1" w:styleId="NoList67">
    <w:name w:val="No List67"/>
    <w:next w:val="a5"/>
    <w:uiPriority w:val="99"/>
    <w:semiHidden/>
    <w:unhideWhenUsed/>
    <w:rsid w:val="00EB6186"/>
  </w:style>
  <w:style w:type="numbering" w:customStyle="1" w:styleId="171">
    <w:name w:val="无列表17"/>
    <w:next w:val="a5"/>
    <w:semiHidden/>
    <w:rsid w:val="00EB6186"/>
  </w:style>
  <w:style w:type="numbering" w:customStyle="1" w:styleId="172">
    <w:name w:val="リストなし17"/>
    <w:next w:val="a5"/>
    <w:uiPriority w:val="99"/>
    <w:semiHidden/>
    <w:unhideWhenUsed/>
    <w:rsid w:val="00EB6186"/>
  </w:style>
  <w:style w:type="numbering" w:customStyle="1" w:styleId="1170">
    <w:name w:val="无列表117"/>
    <w:next w:val="a5"/>
    <w:semiHidden/>
    <w:rsid w:val="00EB6186"/>
  </w:style>
  <w:style w:type="numbering" w:customStyle="1" w:styleId="1161">
    <w:name w:val="リストなし116"/>
    <w:next w:val="a5"/>
    <w:uiPriority w:val="99"/>
    <w:semiHidden/>
    <w:unhideWhenUsed/>
    <w:rsid w:val="00EB6186"/>
  </w:style>
  <w:style w:type="numbering" w:customStyle="1" w:styleId="NoList1117">
    <w:name w:val="No List1117"/>
    <w:next w:val="a5"/>
    <w:uiPriority w:val="99"/>
    <w:semiHidden/>
    <w:unhideWhenUsed/>
    <w:rsid w:val="00EB6186"/>
  </w:style>
  <w:style w:type="numbering" w:customStyle="1" w:styleId="NoList77">
    <w:name w:val="No List77"/>
    <w:next w:val="a5"/>
    <w:uiPriority w:val="99"/>
    <w:semiHidden/>
    <w:unhideWhenUsed/>
    <w:rsid w:val="00EB6186"/>
  </w:style>
  <w:style w:type="numbering" w:customStyle="1" w:styleId="NoList127">
    <w:name w:val="No List127"/>
    <w:next w:val="a5"/>
    <w:uiPriority w:val="99"/>
    <w:semiHidden/>
    <w:unhideWhenUsed/>
    <w:rsid w:val="00EB6186"/>
  </w:style>
  <w:style w:type="numbering" w:customStyle="1" w:styleId="NoList227">
    <w:name w:val="No List227"/>
    <w:next w:val="a5"/>
    <w:uiPriority w:val="99"/>
    <w:semiHidden/>
    <w:unhideWhenUsed/>
    <w:rsid w:val="00EB6186"/>
  </w:style>
  <w:style w:type="numbering" w:customStyle="1" w:styleId="NoList327">
    <w:name w:val="No List327"/>
    <w:next w:val="a5"/>
    <w:uiPriority w:val="99"/>
    <w:semiHidden/>
    <w:unhideWhenUsed/>
    <w:rsid w:val="00EB6186"/>
  </w:style>
  <w:style w:type="numbering" w:customStyle="1" w:styleId="NoList426">
    <w:name w:val="No List426"/>
    <w:next w:val="a5"/>
    <w:uiPriority w:val="99"/>
    <w:semiHidden/>
    <w:unhideWhenUsed/>
    <w:rsid w:val="00EB6186"/>
  </w:style>
  <w:style w:type="numbering" w:customStyle="1" w:styleId="NoList516">
    <w:name w:val="No List516"/>
    <w:next w:val="a5"/>
    <w:uiPriority w:val="99"/>
    <w:semiHidden/>
    <w:unhideWhenUsed/>
    <w:rsid w:val="00EB6186"/>
  </w:style>
  <w:style w:type="numbering" w:customStyle="1" w:styleId="NoList2116">
    <w:name w:val="No List2116"/>
    <w:next w:val="a5"/>
    <w:uiPriority w:val="99"/>
    <w:semiHidden/>
    <w:unhideWhenUsed/>
    <w:rsid w:val="00EB6186"/>
  </w:style>
  <w:style w:type="numbering" w:customStyle="1" w:styleId="NoList3116">
    <w:name w:val="No List3116"/>
    <w:next w:val="a5"/>
    <w:uiPriority w:val="99"/>
    <w:semiHidden/>
    <w:unhideWhenUsed/>
    <w:rsid w:val="00EB6186"/>
  </w:style>
  <w:style w:type="numbering" w:customStyle="1" w:styleId="NoList4116">
    <w:name w:val="No List4116"/>
    <w:next w:val="a5"/>
    <w:uiPriority w:val="99"/>
    <w:semiHidden/>
    <w:unhideWhenUsed/>
    <w:rsid w:val="00EB6186"/>
  </w:style>
  <w:style w:type="numbering" w:customStyle="1" w:styleId="NoList616">
    <w:name w:val="No List616"/>
    <w:next w:val="a5"/>
    <w:uiPriority w:val="99"/>
    <w:semiHidden/>
    <w:unhideWhenUsed/>
    <w:rsid w:val="00EB6186"/>
  </w:style>
  <w:style w:type="numbering" w:customStyle="1" w:styleId="1116">
    <w:name w:val="无列表1116"/>
    <w:next w:val="a5"/>
    <w:semiHidden/>
    <w:rsid w:val="00EB6186"/>
  </w:style>
  <w:style w:type="numbering" w:customStyle="1" w:styleId="NoList11116">
    <w:name w:val="No List11116"/>
    <w:next w:val="a5"/>
    <w:uiPriority w:val="99"/>
    <w:semiHidden/>
    <w:unhideWhenUsed/>
    <w:rsid w:val="00EB6186"/>
  </w:style>
  <w:style w:type="numbering" w:customStyle="1" w:styleId="NoList716">
    <w:name w:val="No List716"/>
    <w:next w:val="a5"/>
    <w:uiPriority w:val="99"/>
    <w:semiHidden/>
    <w:unhideWhenUsed/>
    <w:rsid w:val="00EB6186"/>
  </w:style>
  <w:style w:type="numbering" w:customStyle="1" w:styleId="NoList1216">
    <w:name w:val="No List1216"/>
    <w:next w:val="a5"/>
    <w:uiPriority w:val="99"/>
    <w:semiHidden/>
    <w:unhideWhenUsed/>
    <w:rsid w:val="00EB6186"/>
  </w:style>
  <w:style w:type="numbering" w:customStyle="1" w:styleId="NoList2216">
    <w:name w:val="No List2216"/>
    <w:next w:val="a5"/>
    <w:uiPriority w:val="99"/>
    <w:semiHidden/>
    <w:unhideWhenUsed/>
    <w:rsid w:val="00EB6186"/>
  </w:style>
  <w:style w:type="numbering" w:customStyle="1" w:styleId="NoList3216">
    <w:name w:val="No List3216"/>
    <w:next w:val="a5"/>
    <w:uiPriority w:val="99"/>
    <w:semiHidden/>
    <w:unhideWhenUsed/>
    <w:rsid w:val="00EB6186"/>
  </w:style>
  <w:style w:type="numbering" w:customStyle="1" w:styleId="NoList86">
    <w:name w:val="No List86"/>
    <w:next w:val="a5"/>
    <w:uiPriority w:val="99"/>
    <w:semiHidden/>
    <w:unhideWhenUsed/>
    <w:rsid w:val="00EB6186"/>
  </w:style>
  <w:style w:type="numbering" w:customStyle="1" w:styleId="NoList133">
    <w:name w:val="No List133"/>
    <w:next w:val="a5"/>
    <w:uiPriority w:val="99"/>
    <w:semiHidden/>
    <w:unhideWhenUsed/>
    <w:rsid w:val="00EB6186"/>
  </w:style>
  <w:style w:type="numbering" w:customStyle="1" w:styleId="NoList233">
    <w:name w:val="No List233"/>
    <w:next w:val="a5"/>
    <w:uiPriority w:val="99"/>
    <w:semiHidden/>
    <w:unhideWhenUsed/>
    <w:rsid w:val="00EB6186"/>
  </w:style>
  <w:style w:type="numbering" w:customStyle="1" w:styleId="NoList333">
    <w:name w:val="No List333"/>
    <w:next w:val="a5"/>
    <w:uiPriority w:val="99"/>
    <w:semiHidden/>
    <w:unhideWhenUsed/>
    <w:rsid w:val="00EB6186"/>
  </w:style>
  <w:style w:type="numbering" w:customStyle="1" w:styleId="NoList433">
    <w:name w:val="No List433"/>
    <w:next w:val="a5"/>
    <w:uiPriority w:val="99"/>
    <w:semiHidden/>
    <w:unhideWhenUsed/>
    <w:rsid w:val="00EB6186"/>
  </w:style>
  <w:style w:type="numbering" w:customStyle="1" w:styleId="NoList523">
    <w:name w:val="No List523"/>
    <w:next w:val="a5"/>
    <w:uiPriority w:val="99"/>
    <w:semiHidden/>
    <w:unhideWhenUsed/>
    <w:rsid w:val="00EB6186"/>
  </w:style>
  <w:style w:type="numbering" w:customStyle="1" w:styleId="NoList623">
    <w:name w:val="No List623"/>
    <w:next w:val="a5"/>
    <w:uiPriority w:val="99"/>
    <w:semiHidden/>
    <w:unhideWhenUsed/>
    <w:rsid w:val="00EB6186"/>
  </w:style>
  <w:style w:type="numbering" w:customStyle="1" w:styleId="NoList723">
    <w:name w:val="No List723"/>
    <w:next w:val="a5"/>
    <w:uiPriority w:val="99"/>
    <w:semiHidden/>
    <w:unhideWhenUsed/>
    <w:rsid w:val="00EB6186"/>
  </w:style>
  <w:style w:type="numbering" w:customStyle="1" w:styleId="NoList816">
    <w:name w:val="No List816"/>
    <w:next w:val="a5"/>
    <w:uiPriority w:val="99"/>
    <w:semiHidden/>
    <w:unhideWhenUsed/>
    <w:rsid w:val="00EB6186"/>
  </w:style>
  <w:style w:type="numbering" w:customStyle="1" w:styleId="NoList96">
    <w:name w:val="No List96"/>
    <w:next w:val="a5"/>
    <w:uiPriority w:val="99"/>
    <w:semiHidden/>
    <w:unhideWhenUsed/>
    <w:rsid w:val="00EB6186"/>
  </w:style>
  <w:style w:type="numbering" w:customStyle="1" w:styleId="NoList1123">
    <w:name w:val="No List1123"/>
    <w:next w:val="a5"/>
    <w:uiPriority w:val="99"/>
    <w:semiHidden/>
    <w:unhideWhenUsed/>
    <w:rsid w:val="00EB6186"/>
  </w:style>
  <w:style w:type="numbering" w:customStyle="1" w:styleId="NoList2123">
    <w:name w:val="No List2123"/>
    <w:next w:val="a5"/>
    <w:uiPriority w:val="99"/>
    <w:semiHidden/>
    <w:unhideWhenUsed/>
    <w:rsid w:val="00EB6186"/>
  </w:style>
  <w:style w:type="numbering" w:customStyle="1" w:styleId="NoList3123">
    <w:name w:val="No List3123"/>
    <w:next w:val="a5"/>
    <w:uiPriority w:val="99"/>
    <w:semiHidden/>
    <w:unhideWhenUsed/>
    <w:rsid w:val="00EB6186"/>
  </w:style>
  <w:style w:type="numbering" w:customStyle="1" w:styleId="NoList4123">
    <w:name w:val="No List4123"/>
    <w:next w:val="a5"/>
    <w:uiPriority w:val="99"/>
    <w:semiHidden/>
    <w:unhideWhenUsed/>
    <w:rsid w:val="00EB6186"/>
  </w:style>
  <w:style w:type="numbering" w:customStyle="1" w:styleId="NoList5113">
    <w:name w:val="No List5113"/>
    <w:next w:val="a5"/>
    <w:uiPriority w:val="99"/>
    <w:semiHidden/>
    <w:unhideWhenUsed/>
    <w:rsid w:val="00EB6186"/>
  </w:style>
  <w:style w:type="numbering" w:customStyle="1" w:styleId="NoList6113">
    <w:name w:val="No List6113"/>
    <w:next w:val="a5"/>
    <w:uiPriority w:val="99"/>
    <w:semiHidden/>
    <w:unhideWhenUsed/>
    <w:rsid w:val="00EB6186"/>
  </w:style>
  <w:style w:type="numbering" w:customStyle="1" w:styleId="NoList7113">
    <w:name w:val="No List7113"/>
    <w:next w:val="a5"/>
    <w:uiPriority w:val="99"/>
    <w:semiHidden/>
    <w:unhideWhenUsed/>
    <w:rsid w:val="00EB6186"/>
  </w:style>
  <w:style w:type="numbering" w:customStyle="1" w:styleId="NoList8113">
    <w:name w:val="No List8113"/>
    <w:next w:val="a5"/>
    <w:uiPriority w:val="99"/>
    <w:semiHidden/>
    <w:unhideWhenUsed/>
    <w:rsid w:val="00EB6186"/>
  </w:style>
  <w:style w:type="numbering" w:customStyle="1" w:styleId="NoList915">
    <w:name w:val="No List915"/>
    <w:next w:val="a5"/>
    <w:uiPriority w:val="99"/>
    <w:semiHidden/>
    <w:unhideWhenUsed/>
    <w:rsid w:val="00EB6186"/>
  </w:style>
  <w:style w:type="numbering" w:customStyle="1" w:styleId="LFO197">
    <w:name w:val="LFO197"/>
    <w:basedOn w:val="a5"/>
    <w:rsid w:val="00EB6186"/>
  </w:style>
  <w:style w:type="numbering" w:customStyle="1" w:styleId="NoList105">
    <w:name w:val="No List105"/>
    <w:next w:val="a5"/>
    <w:uiPriority w:val="99"/>
    <w:semiHidden/>
    <w:unhideWhenUsed/>
    <w:rsid w:val="00EB6186"/>
  </w:style>
  <w:style w:type="numbering" w:customStyle="1" w:styleId="LFO1915">
    <w:name w:val="LFO1915"/>
    <w:basedOn w:val="a5"/>
    <w:rsid w:val="00EB6186"/>
  </w:style>
  <w:style w:type="numbering" w:customStyle="1" w:styleId="NoList1223">
    <w:name w:val="No List1223"/>
    <w:next w:val="a5"/>
    <w:uiPriority w:val="99"/>
    <w:semiHidden/>
    <w:rsid w:val="00EB6186"/>
  </w:style>
  <w:style w:type="numbering" w:customStyle="1" w:styleId="NoList11123">
    <w:name w:val="No List11123"/>
    <w:next w:val="a5"/>
    <w:uiPriority w:val="99"/>
    <w:semiHidden/>
    <w:unhideWhenUsed/>
    <w:rsid w:val="00EB6186"/>
  </w:style>
  <w:style w:type="numbering" w:customStyle="1" w:styleId="1230">
    <w:name w:val="无列表123"/>
    <w:next w:val="a5"/>
    <w:semiHidden/>
    <w:rsid w:val="00EB6186"/>
  </w:style>
  <w:style w:type="numbering" w:customStyle="1" w:styleId="1231">
    <w:name w:val="リストなし123"/>
    <w:next w:val="a5"/>
    <w:uiPriority w:val="99"/>
    <w:semiHidden/>
    <w:unhideWhenUsed/>
    <w:rsid w:val="00EB6186"/>
  </w:style>
  <w:style w:type="numbering" w:customStyle="1" w:styleId="1123">
    <w:name w:val="无列表1123"/>
    <w:next w:val="a5"/>
    <w:semiHidden/>
    <w:rsid w:val="00EB6186"/>
  </w:style>
  <w:style w:type="numbering" w:customStyle="1" w:styleId="11133">
    <w:name w:val="リストなし1113"/>
    <w:next w:val="a5"/>
    <w:uiPriority w:val="99"/>
    <w:semiHidden/>
    <w:unhideWhenUsed/>
    <w:rsid w:val="00EB6186"/>
  </w:style>
  <w:style w:type="numbering" w:customStyle="1" w:styleId="NoList2223">
    <w:name w:val="No List2223"/>
    <w:next w:val="a5"/>
    <w:uiPriority w:val="99"/>
    <w:semiHidden/>
    <w:unhideWhenUsed/>
    <w:rsid w:val="00EB6186"/>
  </w:style>
  <w:style w:type="numbering" w:customStyle="1" w:styleId="NoList3223">
    <w:name w:val="No List3223"/>
    <w:next w:val="a5"/>
    <w:uiPriority w:val="99"/>
    <w:semiHidden/>
    <w:unhideWhenUsed/>
    <w:rsid w:val="00EB6186"/>
  </w:style>
  <w:style w:type="numbering" w:customStyle="1" w:styleId="NoList4213">
    <w:name w:val="No List4213"/>
    <w:next w:val="a5"/>
    <w:uiPriority w:val="99"/>
    <w:semiHidden/>
    <w:unhideWhenUsed/>
    <w:rsid w:val="00EB6186"/>
  </w:style>
  <w:style w:type="numbering" w:customStyle="1" w:styleId="NoList21113">
    <w:name w:val="No List21113"/>
    <w:next w:val="a5"/>
    <w:uiPriority w:val="99"/>
    <w:semiHidden/>
    <w:unhideWhenUsed/>
    <w:rsid w:val="00EB6186"/>
  </w:style>
  <w:style w:type="numbering" w:customStyle="1" w:styleId="NoList31113">
    <w:name w:val="No List31113"/>
    <w:next w:val="a5"/>
    <w:uiPriority w:val="99"/>
    <w:semiHidden/>
    <w:unhideWhenUsed/>
    <w:rsid w:val="00EB6186"/>
  </w:style>
  <w:style w:type="numbering" w:customStyle="1" w:styleId="NoList41113">
    <w:name w:val="No List41113"/>
    <w:next w:val="a5"/>
    <w:uiPriority w:val="99"/>
    <w:semiHidden/>
    <w:unhideWhenUsed/>
    <w:rsid w:val="00EB6186"/>
  </w:style>
  <w:style w:type="numbering" w:customStyle="1" w:styleId="111130">
    <w:name w:val="无列表11113"/>
    <w:next w:val="a5"/>
    <w:semiHidden/>
    <w:rsid w:val="00EB6186"/>
  </w:style>
  <w:style w:type="numbering" w:customStyle="1" w:styleId="NoList111113">
    <w:name w:val="No List111113"/>
    <w:next w:val="a5"/>
    <w:uiPriority w:val="99"/>
    <w:semiHidden/>
    <w:unhideWhenUsed/>
    <w:rsid w:val="00EB6186"/>
  </w:style>
  <w:style w:type="numbering" w:customStyle="1" w:styleId="NoList12113">
    <w:name w:val="No List12113"/>
    <w:next w:val="a5"/>
    <w:uiPriority w:val="99"/>
    <w:semiHidden/>
    <w:unhideWhenUsed/>
    <w:rsid w:val="00EB6186"/>
  </w:style>
  <w:style w:type="numbering" w:customStyle="1" w:styleId="NoList22113">
    <w:name w:val="No List22113"/>
    <w:next w:val="a5"/>
    <w:uiPriority w:val="99"/>
    <w:semiHidden/>
    <w:unhideWhenUsed/>
    <w:rsid w:val="00EB6186"/>
  </w:style>
  <w:style w:type="numbering" w:customStyle="1" w:styleId="NoList32113">
    <w:name w:val="No List32113"/>
    <w:next w:val="a5"/>
    <w:uiPriority w:val="99"/>
    <w:semiHidden/>
    <w:unhideWhenUsed/>
    <w:rsid w:val="00EB6186"/>
  </w:style>
  <w:style w:type="numbering" w:customStyle="1" w:styleId="NoList143">
    <w:name w:val="No List143"/>
    <w:next w:val="a5"/>
    <w:uiPriority w:val="99"/>
    <w:semiHidden/>
    <w:unhideWhenUsed/>
    <w:rsid w:val="00EB6186"/>
  </w:style>
  <w:style w:type="numbering" w:customStyle="1" w:styleId="NoList153">
    <w:name w:val="No List153"/>
    <w:next w:val="a5"/>
    <w:uiPriority w:val="99"/>
    <w:semiHidden/>
    <w:unhideWhenUsed/>
    <w:rsid w:val="00EB6186"/>
  </w:style>
  <w:style w:type="numbering" w:customStyle="1" w:styleId="NoList243">
    <w:name w:val="No List243"/>
    <w:next w:val="a5"/>
    <w:uiPriority w:val="99"/>
    <w:semiHidden/>
    <w:unhideWhenUsed/>
    <w:rsid w:val="00EB6186"/>
  </w:style>
  <w:style w:type="numbering" w:customStyle="1" w:styleId="NoList343">
    <w:name w:val="No List343"/>
    <w:next w:val="a5"/>
    <w:uiPriority w:val="99"/>
    <w:semiHidden/>
    <w:unhideWhenUsed/>
    <w:rsid w:val="00EB6186"/>
  </w:style>
  <w:style w:type="numbering" w:customStyle="1" w:styleId="NoList443">
    <w:name w:val="No List443"/>
    <w:next w:val="a5"/>
    <w:uiPriority w:val="99"/>
    <w:semiHidden/>
    <w:unhideWhenUsed/>
    <w:rsid w:val="00EB6186"/>
  </w:style>
  <w:style w:type="numbering" w:customStyle="1" w:styleId="NoList533">
    <w:name w:val="No List533"/>
    <w:next w:val="a5"/>
    <w:uiPriority w:val="99"/>
    <w:semiHidden/>
    <w:unhideWhenUsed/>
    <w:rsid w:val="00EB6186"/>
  </w:style>
  <w:style w:type="numbering" w:customStyle="1" w:styleId="NoList633">
    <w:name w:val="No List633"/>
    <w:next w:val="a5"/>
    <w:uiPriority w:val="99"/>
    <w:semiHidden/>
    <w:unhideWhenUsed/>
    <w:rsid w:val="00EB6186"/>
  </w:style>
  <w:style w:type="numbering" w:customStyle="1" w:styleId="NoList733">
    <w:name w:val="No List733"/>
    <w:next w:val="a5"/>
    <w:uiPriority w:val="99"/>
    <w:semiHidden/>
    <w:unhideWhenUsed/>
    <w:rsid w:val="00EB6186"/>
  </w:style>
  <w:style w:type="numbering" w:customStyle="1" w:styleId="NoList823">
    <w:name w:val="No List823"/>
    <w:next w:val="a5"/>
    <w:uiPriority w:val="99"/>
    <w:semiHidden/>
    <w:unhideWhenUsed/>
    <w:rsid w:val="00EB6186"/>
  </w:style>
  <w:style w:type="numbering" w:customStyle="1" w:styleId="NoList923">
    <w:name w:val="No List923"/>
    <w:next w:val="a5"/>
    <w:uiPriority w:val="99"/>
    <w:semiHidden/>
    <w:unhideWhenUsed/>
    <w:rsid w:val="00EB6186"/>
  </w:style>
  <w:style w:type="numbering" w:customStyle="1" w:styleId="NoList1133">
    <w:name w:val="No List1133"/>
    <w:next w:val="a5"/>
    <w:uiPriority w:val="99"/>
    <w:semiHidden/>
    <w:unhideWhenUsed/>
    <w:rsid w:val="00EB6186"/>
  </w:style>
  <w:style w:type="numbering" w:customStyle="1" w:styleId="NoList2133">
    <w:name w:val="No List2133"/>
    <w:next w:val="a5"/>
    <w:uiPriority w:val="99"/>
    <w:semiHidden/>
    <w:unhideWhenUsed/>
    <w:rsid w:val="00EB6186"/>
  </w:style>
  <w:style w:type="numbering" w:customStyle="1" w:styleId="NoList3133">
    <w:name w:val="No List3133"/>
    <w:next w:val="a5"/>
    <w:uiPriority w:val="99"/>
    <w:semiHidden/>
    <w:unhideWhenUsed/>
    <w:rsid w:val="00EB6186"/>
  </w:style>
  <w:style w:type="numbering" w:customStyle="1" w:styleId="NoList4133">
    <w:name w:val="No List4133"/>
    <w:next w:val="a5"/>
    <w:uiPriority w:val="99"/>
    <w:semiHidden/>
    <w:unhideWhenUsed/>
    <w:rsid w:val="00EB6186"/>
  </w:style>
  <w:style w:type="numbering" w:customStyle="1" w:styleId="NoList5123">
    <w:name w:val="No List5123"/>
    <w:next w:val="a5"/>
    <w:uiPriority w:val="99"/>
    <w:semiHidden/>
    <w:unhideWhenUsed/>
    <w:rsid w:val="00EB6186"/>
  </w:style>
  <w:style w:type="numbering" w:customStyle="1" w:styleId="NoList6123">
    <w:name w:val="No List6123"/>
    <w:next w:val="a5"/>
    <w:uiPriority w:val="99"/>
    <w:semiHidden/>
    <w:unhideWhenUsed/>
    <w:rsid w:val="00EB6186"/>
  </w:style>
  <w:style w:type="numbering" w:customStyle="1" w:styleId="NoList7123">
    <w:name w:val="No List7123"/>
    <w:next w:val="a5"/>
    <w:uiPriority w:val="99"/>
    <w:semiHidden/>
    <w:unhideWhenUsed/>
    <w:rsid w:val="00EB6186"/>
  </w:style>
  <w:style w:type="numbering" w:customStyle="1" w:styleId="NoList8123">
    <w:name w:val="No List8123"/>
    <w:next w:val="a5"/>
    <w:uiPriority w:val="99"/>
    <w:semiHidden/>
    <w:unhideWhenUsed/>
    <w:rsid w:val="00EB6186"/>
  </w:style>
  <w:style w:type="numbering" w:customStyle="1" w:styleId="NoList9113">
    <w:name w:val="No List9113"/>
    <w:next w:val="a5"/>
    <w:uiPriority w:val="99"/>
    <w:semiHidden/>
    <w:unhideWhenUsed/>
    <w:rsid w:val="00EB6186"/>
  </w:style>
  <w:style w:type="numbering" w:customStyle="1" w:styleId="LFO1923">
    <w:name w:val="LFO1923"/>
    <w:basedOn w:val="a5"/>
    <w:rsid w:val="00EB6186"/>
  </w:style>
  <w:style w:type="numbering" w:customStyle="1" w:styleId="NoList1013">
    <w:name w:val="No List1013"/>
    <w:next w:val="a5"/>
    <w:uiPriority w:val="99"/>
    <w:semiHidden/>
    <w:unhideWhenUsed/>
    <w:rsid w:val="00EB6186"/>
  </w:style>
  <w:style w:type="numbering" w:customStyle="1" w:styleId="LFO19113">
    <w:name w:val="LFO19113"/>
    <w:basedOn w:val="a5"/>
    <w:rsid w:val="00EB6186"/>
  </w:style>
  <w:style w:type="numbering" w:customStyle="1" w:styleId="NoList1233">
    <w:name w:val="No List1233"/>
    <w:next w:val="a5"/>
    <w:uiPriority w:val="99"/>
    <w:semiHidden/>
    <w:rsid w:val="00EB6186"/>
  </w:style>
  <w:style w:type="numbering" w:customStyle="1" w:styleId="NoList11133">
    <w:name w:val="No List11133"/>
    <w:next w:val="a5"/>
    <w:uiPriority w:val="99"/>
    <w:semiHidden/>
    <w:unhideWhenUsed/>
    <w:rsid w:val="00EB6186"/>
  </w:style>
  <w:style w:type="numbering" w:customStyle="1" w:styleId="1330">
    <w:name w:val="无列表133"/>
    <w:next w:val="a5"/>
    <w:semiHidden/>
    <w:rsid w:val="00EB6186"/>
  </w:style>
  <w:style w:type="numbering" w:customStyle="1" w:styleId="1331">
    <w:name w:val="リストなし133"/>
    <w:next w:val="a5"/>
    <w:uiPriority w:val="99"/>
    <w:semiHidden/>
    <w:unhideWhenUsed/>
    <w:rsid w:val="00EB6186"/>
  </w:style>
  <w:style w:type="numbering" w:customStyle="1" w:styleId="1133">
    <w:name w:val="无列表1133"/>
    <w:next w:val="a5"/>
    <w:semiHidden/>
    <w:rsid w:val="00EB6186"/>
  </w:style>
  <w:style w:type="numbering" w:customStyle="1" w:styleId="11230">
    <w:name w:val="リストなし1123"/>
    <w:next w:val="a5"/>
    <w:uiPriority w:val="99"/>
    <w:semiHidden/>
    <w:unhideWhenUsed/>
    <w:rsid w:val="00EB6186"/>
  </w:style>
  <w:style w:type="numbering" w:customStyle="1" w:styleId="NoList2233">
    <w:name w:val="No List2233"/>
    <w:next w:val="a5"/>
    <w:uiPriority w:val="99"/>
    <w:semiHidden/>
    <w:unhideWhenUsed/>
    <w:rsid w:val="00EB6186"/>
  </w:style>
  <w:style w:type="numbering" w:customStyle="1" w:styleId="NoList3233">
    <w:name w:val="No List3233"/>
    <w:next w:val="a5"/>
    <w:uiPriority w:val="99"/>
    <w:semiHidden/>
    <w:unhideWhenUsed/>
    <w:rsid w:val="00EB6186"/>
  </w:style>
  <w:style w:type="numbering" w:customStyle="1" w:styleId="NoList4223">
    <w:name w:val="No List4223"/>
    <w:next w:val="a5"/>
    <w:uiPriority w:val="99"/>
    <w:semiHidden/>
    <w:unhideWhenUsed/>
    <w:rsid w:val="00EB6186"/>
  </w:style>
  <w:style w:type="numbering" w:customStyle="1" w:styleId="NoList21123">
    <w:name w:val="No List21123"/>
    <w:next w:val="a5"/>
    <w:uiPriority w:val="99"/>
    <w:semiHidden/>
    <w:unhideWhenUsed/>
    <w:rsid w:val="00EB6186"/>
  </w:style>
  <w:style w:type="numbering" w:customStyle="1" w:styleId="NoList31123">
    <w:name w:val="No List31123"/>
    <w:next w:val="a5"/>
    <w:uiPriority w:val="99"/>
    <w:semiHidden/>
    <w:unhideWhenUsed/>
    <w:rsid w:val="00EB6186"/>
  </w:style>
  <w:style w:type="numbering" w:customStyle="1" w:styleId="NoList41123">
    <w:name w:val="No List41123"/>
    <w:next w:val="a5"/>
    <w:uiPriority w:val="99"/>
    <w:semiHidden/>
    <w:unhideWhenUsed/>
    <w:rsid w:val="00EB6186"/>
  </w:style>
  <w:style w:type="numbering" w:customStyle="1" w:styleId="11123">
    <w:name w:val="无列表11123"/>
    <w:next w:val="a5"/>
    <w:semiHidden/>
    <w:rsid w:val="00EB6186"/>
  </w:style>
  <w:style w:type="numbering" w:customStyle="1" w:styleId="NoList111123">
    <w:name w:val="No List111123"/>
    <w:next w:val="a5"/>
    <w:uiPriority w:val="99"/>
    <w:semiHidden/>
    <w:unhideWhenUsed/>
    <w:rsid w:val="00EB6186"/>
  </w:style>
  <w:style w:type="numbering" w:customStyle="1" w:styleId="NoList12123">
    <w:name w:val="No List12123"/>
    <w:next w:val="a5"/>
    <w:uiPriority w:val="99"/>
    <w:semiHidden/>
    <w:unhideWhenUsed/>
    <w:rsid w:val="00EB6186"/>
  </w:style>
  <w:style w:type="numbering" w:customStyle="1" w:styleId="NoList22123">
    <w:name w:val="No List22123"/>
    <w:next w:val="a5"/>
    <w:uiPriority w:val="99"/>
    <w:semiHidden/>
    <w:unhideWhenUsed/>
    <w:rsid w:val="00EB6186"/>
  </w:style>
  <w:style w:type="numbering" w:customStyle="1" w:styleId="NoList32123">
    <w:name w:val="No List32123"/>
    <w:next w:val="a5"/>
    <w:uiPriority w:val="99"/>
    <w:semiHidden/>
    <w:unhideWhenUsed/>
    <w:rsid w:val="00EB6186"/>
  </w:style>
  <w:style w:type="numbering" w:customStyle="1" w:styleId="NoList163">
    <w:name w:val="No List163"/>
    <w:next w:val="a5"/>
    <w:uiPriority w:val="99"/>
    <w:semiHidden/>
    <w:unhideWhenUsed/>
    <w:rsid w:val="00EB6186"/>
  </w:style>
  <w:style w:type="numbering" w:customStyle="1" w:styleId="NoList173">
    <w:name w:val="No List173"/>
    <w:next w:val="a5"/>
    <w:uiPriority w:val="99"/>
    <w:semiHidden/>
    <w:unhideWhenUsed/>
    <w:rsid w:val="00EB6186"/>
  </w:style>
  <w:style w:type="numbering" w:customStyle="1" w:styleId="NoList253">
    <w:name w:val="No List253"/>
    <w:next w:val="a5"/>
    <w:uiPriority w:val="99"/>
    <w:semiHidden/>
    <w:unhideWhenUsed/>
    <w:rsid w:val="00EB6186"/>
  </w:style>
  <w:style w:type="numbering" w:customStyle="1" w:styleId="NoList353">
    <w:name w:val="No List353"/>
    <w:next w:val="a5"/>
    <w:uiPriority w:val="99"/>
    <w:semiHidden/>
    <w:unhideWhenUsed/>
    <w:rsid w:val="00EB6186"/>
  </w:style>
  <w:style w:type="numbering" w:customStyle="1" w:styleId="NoList453">
    <w:name w:val="No List453"/>
    <w:next w:val="a5"/>
    <w:uiPriority w:val="99"/>
    <w:semiHidden/>
    <w:unhideWhenUsed/>
    <w:rsid w:val="00EB6186"/>
  </w:style>
  <w:style w:type="numbering" w:customStyle="1" w:styleId="NoList543">
    <w:name w:val="No List543"/>
    <w:next w:val="a5"/>
    <w:uiPriority w:val="99"/>
    <w:semiHidden/>
    <w:unhideWhenUsed/>
    <w:rsid w:val="00EB6186"/>
  </w:style>
  <w:style w:type="numbering" w:customStyle="1" w:styleId="NoList643">
    <w:name w:val="No List643"/>
    <w:next w:val="a5"/>
    <w:uiPriority w:val="99"/>
    <w:semiHidden/>
    <w:unhideWhenUsed/>
    <w:rsid w:val="00EB6186"/>
  </w:style>
  <w:style w:type="numbering" w:customStyle="1" w:styleId="NoList743">
    <w:name w:val="No List743"/>
    <w:next w:val="a5"/>
    <w:uiPriority w:val="99"/>
    <w:semiHidden/>
    <w:unhideWhenUsed/>
    <w:rsid w:val="00EB6186"/>
  </w:style>
  <w:style w:type="numbering" w:customStyle="1" w:styleId="NoList833">
    <w:name w:val="No List833"/>
    <w:next w:val="a5"/>
    <w:uiPriority w:val="99"/>
    <w:semiHidden/>
    <w:unhideWhenUsed/>
    <w:rsid w:val="00EB6186"/>
  </w:style>
  <w:style w:type="numbering" w:customStyle="1" w:styleId="NoList933">
    <w:name w:val="No List933"/>
    <w:next w:val="a5"/>
    <w:uiPriority w:val="99"/>
    <w:semiHidden/>
    <w:unhideWhenUsed/>
    <w:rsid w:val="00EB6186"/>
  </w:style>
  <w:style w:type="numbering" w:customStyle="1" w:styleId="NoList1143">
    <w:name w:val="No List1143"/>
    <w:next w:val="a5"/>
    <w:uiPriority w:val="99"/>
    <w:semiHidden/>
    <w:unhideWhenUsed/>
    <w:rsid w:val="00EB6186"/>
  </w:style>
  <w:style w:type="numbering" w:customStyle="1" w:styleId="NoList2143">
    <w:name w:val="No List2143"/>
    <w:next w:val="a5"/>
    <w:uiPriority w:val="99"/>
    <w:semiHidden/>
    <w:unhideWhenUsed/>
    <w:rsid w:val="00EB6186"/>
  </w:style>
  <w:style w:type="numbering" w:customStyle="1" w:styleId="NoList3143">
    <w:name w:val="No List3143"/>
    <w:next w:val="a5"/>
    <w:uiPriority w:val="99"/>
    <w:semiHidden/>
    <w:unhideWhenUsed/>
    <w:rsid w:val="00EB6186"/>
  </w:style>
  <w:style w:type="numbering" w:customStyle="1" w:styleId="NoList4143">
    <w:name w:val="No List4143"/>
    <w:next w:val="a5"/>
    <w:uiPriority w:val="99"/>
    <w:semiHidden/>
    <w:unhideWhenUsed/>
    <w:rsid w:val="00EB6186"/>
  </w:style>
  <w:style w:type="numbering" w:customStyle="1" w:styleId="NoList5133">
    <w:name w:val="No List5133"/>
    <w:next w:val="a5"/>
    <w:uiPriority w:val="99"/>
    <w:semiHidden/>
    <w:unhideWhenUsed/>
    <w:rsid w:val="00EB6186"/>
  </w:style>
  <w:style w:type="numbering" w:customStyle="1" w:styleId="NoList6133">
    <w:name w:val="No List6133"/>
    <w:next w:val="a5"/>
    <w:uiPriority w:val="99"/>
    <w:semiHidden/>
    <w:unhideWhenUsed/>
    <w:rsid w:val="00EB6186"/>
  </w:style>
  <w:style w:type="numbering" w:customStyle="1" w:styleId="NoList7133">
    <w:name w:val="No List7133"/>
    <w:next w:val="a5"/>
    <w:uiPriority w:val="99"/>
    <w:semiHidden/>
    <w:unhideWhenUsed/>
    <w:rsid w:val="00EB6186"/>
  </w:style>
  <w:style w:type="numbering" w:customStyle="1" w:styleId="NoList8133">
    <w:name w:val="No List8133"/>
    <w:next w:val="a5"/>
    <w:uiPriority w:val="99"/>
    <w:semiHidden/>
    <w:unhideWhenUsed/>
    <w:rsid w:val="00EB6186"/>
  </w:style>
  <w:style w:type="numbering" w:customStyle="1" w:styleId="NoList9123">
    <w:name w:val="No List9123"/>
    <w:next w:val="a5"/>
    <w:uiPriority w:val="99"/>
    <w:semiHidden/>
    <w:unhideWhenUsed/>
    <w:rsid w:val="00EB6186"/>
  </w:style>
  <w:style w:type="numbering" w:customStyle="1" w:styleId="LFO1933">
    <w:name w:val="LFO1933"/>
    <w:basedOn w:val="a5"/>
    <w:rsid w:val="00EB6186"/>
  </w:style>
  <w:style w:type="numbering" w:customStyle="1" w:styleId="NoList1023">
    <w:name w:val="No List1023"/>
    <w:next w:val="a5"/>
    <w:uiPriority w:val="99"/>
    <w:semiHidden/>
    <w:unhideWhenUsed/>
    <w:rsid w:val="00EB6186"/>
  </w:style>
  <w:style w:type="numbering" w:customStyle="1" w:styleId="LFO19123">
    <w:name w:val="LFO19123"/>
    <w:basedOn w:val="a5"/>
    <w:rsid w:val="00EB6186"/>
  </w:style>
  <w:style w:type="numbering" w:customStyle="1" w:styleId="NoList1243">
    <w:name w:val="No List1243"/>
    <w:next w:val="a5"/>
    <w:uiPriority w:val="99"/>
    <w:semiHidden/>
    <w:rsid w:val="00EB6186"/>
  </w:style>
  <w:style w:type="numbering" w:customStyle="1" w:styleId="NoList11143">
    <w:name w:val="No List11143"/>
    <w:next w:val="a5"/>
    <w:uiPriority w:val="99"/>
    <w:semiHidden/>
    <w:unhideWhenUsed/>
    <w:rsid w:val="00EB6186"/>
  </w:style>
  <w:style w:type="numbering" w:customStyle="1" w:styleId="1430">
    <w:name w:val="无列表143"/>
    <w:next w:val="a5"/>
    <w:semiHidden/>
    <w:rsid w:val="00EB6186"/>
  </w:style>
  <w:style w:type="numbering" w:customStyle="1" w:styleId="1431">
    <w:name w:val="リストなし143"/>
    <w:next w:val="a5"/>
    <w:uiPriority w:val="99"/>
    <w:semiHidden/>
    <w:unhideWhenUsed/>
    <w:rsid w:val="00EB6186"/>
  </w:style>
  <w:style w:type="numbering" w:customStyle="1" w:styleId="11430">
    <w:name w:val="无列表1143"/>
    <w:next w:val="a5"/>
    <w:semiHidden/>
    <w:rsid w:val="00EB6186"/>
  </w:style>
  <w:style w:type="numbering" w:customStyle="1" w:styleId="11330">
    <w:name w:val="リストなし1133"/>
    <w:next w:val="a5"/>
    <w:uiPriority w:val="99"/>
    <w:semiHidden/>
    <w:unhideWhenUsed/>
    <w:rsid w:val="00EB6186"/>
  </w:style>
  <w:style w:type="numbering" w:customStyle="1" w:styleId="NoList2243">
    <w:name w:val="No List2243"/>
    <w:next w:val="a5"/>
    <w:uiPriority w:val="99"/>
    <w:semiHidden/>
    <w:unhideWhenUsed/>
    <w:rsid w:val="00EB6186"/>
  </w:style>
  <w:style w:type="numbering" w:customStyle="1" w:styleId="NoList3243">
    <w:name w:val="No List3243"/>
    <w:next w:val="a5"/>
    <w:uiPriority w:val="99"/>
    <w:semiHidden/>
    <w:unhideWhenUsed/>
    <w:rsid w:val="00EB6186"/>
  </w:style>
  <w:style w:type="numbering" w:customStyle="1" w:styleId="NoList4233">
    <w:name w:val="No List4233"/>
    <w:next w:val="a5"/>
    <w:uiPriority w:val="99"/>
    <w:semiHidden/>
    <w:unhideWhenUsed/>
    <w:rsid w:val="00EB6186"/>
  </w:style>
  <w:style w:type="numbering" w:customStyle="1" w:styleId="NoList21133">
    <w:name w:val="No List21133"/>
    <w:next w:val="a5"/>
    <w:uiPriority w:val="99"/>
    <w:semiHidden/>
    <w:unhideWhenUsed/>
    <w:rsid w:val="00EB6186"/>
  </w:style>
  <w:style w:type="numbering" w:customStyle="1" w:styleId="NoList31133">
    <w:name w:val="No List31133"/>
    <w:next w:val="a5"/>
    <w:uiPriority w:val="99"/>
    <w:semiHidden/>
    <w:unhideWhenUsed/>
    <w:rsid w:val="00EB6186"/>
  </w:style>
  <w:style w:type="numbering" w:customStyle="1" w:styleId="NoList41133">
    <w:name w:val="No List41133"/>
    <w:next w:val="a5"/>
    <w:uiPriority w:val="99"/>
    <w:semiHidden/>
    <w:unhideWhenUsed/>
    <w:rsid w:val="00EB6186"/>
  </w:style>
  <w:style w:type="numbering" w:customStyle="1" w:styleId="111330">
    <w:name w:val="无列表11133"/>
    <w:next w:val="a5"/>
    <w:semiHidden/>
    <w:rsid w:val="00EB6186"/>
  </w:style>
  <w:style w:type="numbering" w:customStyle="1" w:styleId="NoList111133">
    <w:name w:val="No List111133"/>
    <w:next w:val="a5"/>
    <w:uiPriority w:val="99"/>
    <w:semiHidden/>
    <w:unhideWhenUsed/>
    <w:rsid w:val="00EB6186"/>
  </w:style>
  <w:style w:type="numbering" w:customStyle="1" w:styleId="NoList12133">
    <w:name w:val="No List12133"/>
    <w:next w:val="a5"/>
    <w:uiPriority w:val="99"/>
    <w:semiHidden/>
    <w:unhideWhenUsed/>
    <w:rsid w:val="00EB6186"/>
  </w:style>
  <w:style w:type="numbering" w:customStyle="1" w:styleId="NoList22133">
    <w:name w:val="No List22133"/>
    <w:next w:val="a5"/>
    <w:uiPriority w:val="99"/>
    <w:semiHidden/>
    <w:unhideWhenUsed/>
    <w:rsid w:val="00EB6186"/>
  </w:style>
  <w:style w:type="numbering" w:customStyle="1" w:styleId="NoList32133">
    <w:name w:val="No List32133"/>
    <w:next w:val="a5"/>
    <w:uiPriority w:val="99"/>
    <w:semiHidden/>
    <w:unhideWhenUsed/>
    <w:rsid w:val="00EB6186"/>
  </w:style>
  <w:style w:type="numbering" w:customStyle="1" w:styleId="NoList191">
    <w:name w:val="No List191"/>
    <w:next w:val="a5"/>
    <w:uiPriority w:val="99"/>
    <w:semiHidden/>
    <w:unhideWhenUsed/>
    <w:rsid w:val="00EB6186"/>
  </w:style>
  <w:style w:type="numbering" w:customStyle="1" w:styleId="324">
    <w:name w:val="无列表32"/>
    <w:next w:val="a5"/>
    <w:uiPriority w:val="99"/>
    <w:semiHidden/>
    <w:unhideWhenUsed/>
    <w:rsid w:val="00EB6186"/>
  </w:style>
  <w:style w:type="table" w:customStyle="1" w:styleId="TableGrid652">
    <w:name w:val="Table Grid652"/>
    <w:basedOn w:val="a4"/>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B6186"/>
    <w:rPr>
      <w:color w:val="605E5C"/>
      <w:shd w:val="clear" w:color="auto" w:fill="E1DFDD"/>
    </w:rPr>
  </w:style>
  <w:style w:type="table" w:customStyle="1" w:styleId="TableGrid98">
    <w:name w:val="Table Grid9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EB618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B618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B618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B618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B618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B618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B618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759F4F-3A6A-416B-82D1-01B97E01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1016</TotalTime>
  <Pages>206</Pages>
  <Words>40814</Words>
  <Characters>232642</Characters>
  <Application>Microsoft Office Word</Application>
  <DocSecurity>0</DocSecurity>
  <Lines>1938</Lines>
  <Paragraphs>545</Paragraphs>
  <ScaleCrop>false</ScaleCrop>
  <Company>3GPP Support Team</Company>
  <LinksUpToDate>false</LinksUpToDate>
  <CharactersWithSpaces>272911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244</cp:revision>
  <cp:lastPrinted>2411-12-31T15:59:00Z</cp:lastPrinted>
  <dcterms:created xsi:type="dcterms:W3CDTF">2020-02-03T08:32:00Z</dcterms:created>
  <dcterms:modified xsi:type="dcterms:W3CDTF">2023-11-03T12:08:00Z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